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0FA5473C"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r w:rsidR="00EE013D">
              <w:t>2</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7E5EE8">
              <w:rPr>
                <w:sz w:val="32"/>
              </w:rPr>
              <w:t>1</w:t>
            </w:r>
            <w:r w:rsidR="00EE013D">
              <w:rPr>
                <w:sz w:val="32"/>
              </w:rPr>
              <w:t>1</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bookmarkStart w:id="8" w:name="_MON_1710316271"/>
      <w:bookmarkEnd w:id="8"/>
      <w:tr w:rsidR="00550DF8" w:rsidRPr="00DF048C" w14:paraId="135703F2" w14:textId="77777777" w:rsidTr="005E4BB2">
        <w:trPr>
          <w:trHeight w:hRule="exact" w:val="1531"/>
        </w:trPr>
        <w:tc>
          <w:tcPr>
            <w:tcW w:w="4883" w:type="dxa"/>
            <w:shd w:val="clear" w:color="auto" w:fill="auto"/>
          </w:tcPr>
          <w:p w14:paraId="4743C82D" w14:textId="50E1ADE2" w:rsidR="00D82E6F" w:rsidRPr="00DF048C" w:rsidRDefault="001F671C" w:rsidP="00D82E6F">
            <w:pPr>
              <w:rPr>
                <w:i/>
              </w:rPr>
            </w:pPr>
            <w:r w:rsidRPr="001F671C">
              <w:rPr>
                <w:i/>
                <w:noProof/>
                <w:lang w:val="en-US" w:eastAsia="zh-CN"/>
              </w:rPr>
              <w:object w:dxaOrig="1836" w:dyaOrig="1272" w14:anchorId="36B82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o:ole="">
                  <v:imagedata r:id="rId9" o:title=""/>
                </v:shape>
                <o:OLEObject Type="Embed" ProgID="Word.Picture.8" ShapeID="_x0000_i1025" DrawAspect="Content" ObjectID="_1731248875" r:id="rId10"/>
              </w:object>
            </w:r>
          </w:p>
        </w:tc>
        <w:bookmarkStart w:id="9" w:name="_MON_1710316168"/>
        <w:bookmarkEnd w:id="9"/>
        <w:tc>
          <w:tcPr>
            <w:tcW w:w="5540" w:type="dxa"/>
            <w:shd w:val="clear" w:color="auto" w:fill="auto"/>
          </w:tcPr>
          <w:p w14:paraId="0E63523F" w14:textId="145B4F24" w:rsidR="00D82E6F" w:rsidRPr="00DF048C" w:rsidRDefault="001F671C" w:rsidP="00D82E6F">
            <w:pPr>
              <w:jc w:val="right"/>
            </w:pPr>
            <w:r w:rsidRPr="001F671C">
              <w:rPr>
                <w:noProof/>
                <w:lang w:val="en-US" w:eastAsia="zh-CN"/>
              </w:rPr>
              <w:object w:dxaOrig="2126" w:dyaOrig="1243" w14:anchorId="45BD9072">
                <v:shape id="_x0000_i1026" type="#_x0000_t75" style="width:128.35pt;height:74.5pt" o:ole="">
                  <v:imagedata r:id="rId11" o:title=""/>
                </v:shape>
                <o:OLEObject Type="Embed" ProgID="Word.Picture.8" ShapeID="_x0000_i1026" DrawAspect="Content" ObjectID="_1731248876" r:id="rId12"/>
              </w:object>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4CD7F1BB" w:rsidR="00D82E6F" w:rsidRPr="00DF048C" w:rsidRDefault="00D82E6F" w:rsidP="00D82E6F">
            <w:pPr>
              <w:rPr>
                <w:sz w:val="16"/>
              </w:rPr>
            </w:pPr>
            <w:bookmarkStart w:id="10"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F671C">
              <w:rPr>
                <w:sz w:val="16"/>
              </w:rPr>
              <w:t>'</w:t>
            </w:r>
            <w:r w:rsidRPr="00DF048C">
              <w:rPr>
                <w:sz w:val="16"/>
              </w:rPr>
              <w:t xml:space="preserve"> Publications Offices.</w:t>
            </w:r>
            <w:bookmarkEnd w:id="10"/>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1"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2"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2"/>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3"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4" w:name="copyrightDate"/>
            <w:r w:rsidRPr="00DF048C">
              <w:rPr>
                <w:noProof/>
                <w:sz w:val="18"/>
              </w:rPr>
              <w:t>2</w:t>
            </w:r>
            <w:r w:rsidR="008E2D68" w:rsidRPr="00DF048C">
              <w:rPr>
                <w:noProof/>
                <w:sz w:val="18"/>
              </w:rPr>
              <w:t>02</w:t>
            </w:r>
            <w:bookmarkEnd w:id="14"/>
            <w:r w:rsidR="002246E3" w:rsidRPr="00DF048C">
              <w:rPr>
                <w:noProof/>
                <w:sz w:val="18"/>
              </w:rPr>
              <w:t>2</w:t>
            </w:r>
            <w:r w:rsidRPr="00DF048C">
              <w:rPr>
                <w:noProof/>
                <w:sz w:val="18"/>
              </w:rPr>
              <w:t>, 3GPP Organizational Partners (ARIB, ATIS, CCSA, ETSI, TSDSI, TTA, TTC).</w:t>
            </w:r>
            <w:bookmarkStart w:id="15" w:name="copyrightaddon"/>
            <w:bookmarkEnd w:id="15"/>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3"/>
          </w:p>
          <w:p w14:paraId="26DA3D2F" w14:textId="77777777" w:rsidR="00E16509" w:rsidRPr="00DF048C" w:rsidRDefault="00E16509" w:rsidP="00133525"/>
        </w:tc>
      </w:tr>
      <w:bookmarkEnd w:id="11"/>
    </w:tbl>
    <w:p w14:paraId="2AC24024" w14:textId="76587FBD" w:rsidR="00B234D7" w:rsidRPr="00DF048C" w:rsidRDefault="00080512" w:rsidP="00B234D7">
      <w:pPr>
        <w:pStyle w:val="TT"/>
      </w:pPr>
      <w:r w:rsidRPr="00DF048C">
        <w:br w:type="page"/>
      </w:r>
      <w:bookmarkStart w:id="16" w:name="tableOfContents"/>
      <w:bookmarkEnd w:id="16"/>
      <w:r w:rsidRPr="00DF048C">
        <w:lastRenderedPageBreak/>
        <w:t>Contents</w:t>
      </w:r>
    </w:p>
    <w:p w14:paraId="52870C14" w14:textId="5A1A70AA" w:rsidR="00A955FA" w:rsidRDefault="00B234D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A955FA">
        <w:t>Foreword</w:t>
      </w:r>
      <w:r w:rsidR="00A955FA">
        <w:tab/>
      </w:r>
      <w:r w:rsidR="00A955FA">
        <w:fldChar w:fldCharType="begin" w:fldLock="1"/>
      </w:r>
      <w:r w:rsidR="00A955FA">
        <w:instrText xml:space="preserve"> PAGEREF _Toc117570150 \h </w:instrText>
      </w:r>
      <w:r w:rsidR="00A955FA">
        <w:fldChar w:fldCharType="separate"/>
      </w:r>
      <w:r w:rsidR="00A955FA">
        <w:t>8</w:t>
      </w:r>
      <w:r w:rsidR="00A955FA">
        <w:fldChar w:fldCharType="end"/>
      </w:r>
    </w:p>
    <w:p w14:paraId="21E74930" w14:textId="0E45C6FC" w:rsidR="00A955FA" w:rsidRDefault="00A955F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_Toc117570151 \h </w:instrText>
      </w:r>
      <w:r>
        <w:fldChar w:fldCharType="separate"/>
      </w:r>
      <w:r>
        <w:t>10</w:t>
      </w:r>
      <w:r>
        <w:fldChar w:fldCharType="end"/>
      </w:r>
    </w:p>
    <w:p w14:paraId="40EF7BD2" w14:textId="05274347" w:rsidR="00A955FA" w:rsidRDefault="00A955F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_Toc117570152 \h </w:instrText>
      </w:r>
      <w:r>
        <w:fldChar w:fldCharType="separate"/>
      </w:r>
      <w:r>
        <w:t>10</w:t>
      </w:r>
      <w:r>
        <w:fldChar w:fldCharType="end"/>
      </w:r>
    </w:p>
    <w:p w14:paraId="3E6E08C5" w14:textId="4D527054" w:rsidR="00A955FA" w:rsidRDefault="00A955F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_Toc117570153 \h </w:instrText>
      </w:r>
      <w:r>
        <w:fldChar w:fldCharType="separate"/>
      </w:r>
      <w:r>
        <w:t>11</w:t>
      </w:r>
      <w:r>
        <w:fldChar w:fldCharType="end"/>
      </w:r>
    </w:p>
    <w:p w14:paraId="1E535379" w14:textId="7AF3CFB7" w:rsidR="00A955FA" w:rsidRDefault="00A955F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_Toc117570154 \h </w:instrText>
      </w:r>
      <w:r>
        <w:fldChar w:fldCharType="separate"/>
      </w:r>
      <w:r>
        <w:t>11</w:t>
      </w:r>
      <w:r>
        <w:fldChar w:fldCharType="end"/>
      </w:r>
    </w:p>
    <w:p w14:paraId="7DB5FDA1" w14:textId="2D33D7F4" w:rsidR="00A955FA" w:rsidRDefault="00A955F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_Toc117570155 \h </w:instrText>
      </w:r>
      <w:r>
        <w:fldChar w:fldCharType="separate"/>
      </w:r>
      <w:r>
        <w:t>12</w:t>
      </w:r>
      <w:r>
        <w:fldChar w:fldCharType="end"/>
      </w:r>
    </w:p>
    <w:p w14:paraId="49CFFDED" w14:textId="54944570" w:rsidR="00A955FA" w:rsidRDefault="00A955F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_Toc117570156 \h </w:instrText>
      </w:r>
      <w:r>
        <w:fldChar w:fldCharType="separate"/>
      </w:r>
      <w:r>
        <w:t>12</w:t>
      </w:r>
      <w:r>
        <w:fldChar w:fldCharType="end"/>
      </w:r>
    </w:p>
    <w:p w14:paraId="4B4D516D" w14:textId="32AB5DB8" w:rsidR="00A955FA" w:rsidRDefault="00A955F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_Toc117570157 \h </w:instrText>
      </w:r>
      <w:r>
        <w:fldChar w:fldCharType="separate"/>
      </w:r>
      <w:r>
        <w:t>12</w:t>
      </w:r>
      <w:r>
        <w:fldChar w:fldCharType="end"/>
      </w:r>
    </w:p>
    <w:p w14:paraId="7039A4C0" w14:textId="6631F584" w:rsidR="00A955FA" w:rsidRDefault="00A955F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_Toc117570158 \h </w:instrText>
      </w:r>
      <w:r>
        <w:fldChar w:fldCharType="separate"/>
      </w:r>
      <w:r>
        <w:t>12</w:t>
      </w:r>
      <w:r>
        <w:fldChar w:fldCharType="end"/>
      </w:r>
    </w:p>
    <w:p w14:paraId="6E725800" w14:textId="1B6C73E9" w:rsidR="00A955FA" w:rsidRDefault="00A955F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General reference architecture</w:t>
      </w:r>
      <w:r>
        <w:tab/>
      </w:r>
      <w:r>
        <w:fldChar w:fldCharType="begin" w:fldLock="1"/>
      </w:r>
      <w:r>
        <w:instrText xml:space="preserve"> PAGEREF _Toc117570159 \h </w:instrText>
      </w:r>
      <w:r>
        <w:fldChar w:fldCharType="separate"/>
      </w:r>
      <w:r>
        <w:t>13</w:t>
      </w:r>
      <w:r>
        <w:fldChar w:fldCharType="end"/>
      </w:r>
    </w:p>
    <w:p w14:paraId="33A6FAC0" w14:textId="5E020160" w:rsidR="00A955FA" w:rsidRDefault="00A955FA">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_Toc117570160 \h </w:instrText>
      </w:r>
      <w:r>
        <w:fldChar w:fldCharType="separate"/>
      </w:r>
      <w:r>
        <w:t>13</w:t>
      </w:r>
      <w:r>
        <w:fldChar w:fldCharType="end"/>
      </w:r>
    </w:p>
    <w:p w14:paraId="27EE703E" w14:textId="7804BA32" w:rsidR="00A955FA" w:rsidRDefault="00A955FA">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_Toc117570161 \h </w:instrText>
      </w:r>
      <w:r>
        <w:fldChar w:fldCharType="separate"/>
      </w:r>
      <w:r>
        <w:t>16</w:t>
      </w:r>
      <w:r>
        <w:fldChar w:fldCharType="end"/>
      </w:r>
    </w:p>
    <w:p w14:paraId="0154C1DC" w14:textId="6EEC77C0" w:rsidR="00A955FA" w:rsidRDefault="00A955F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_Toc117570162 \h </w:instrText>
      </w:r>
      <w:r>
        <w:fldChar w:fldCharType="separate"/>
      </w:r>
      <w:r>
        <w:t>17</w:t>
      </w:r>
      <w:r>
        <w:fldChar w:fldCharType="end"/>
      </w:r>
    </w:p>
    <w:p w14:paraId="2B9DC567" w14:textId="53042672" w:rsidR="00A955FA" w:rsidRDefault="00A955F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authorisation and policy/parameter provisioning to UE</w:t>
      </w:r>
      <w:r>
        <w:tab/>
      </w:r>
      <w:r>
        <w:fldChar w:fldCharType="begin" w:fldLock="1"/>
      </w:r>
      <w:r>
        <w:instrText xml:space="preserve"> PAGEREF _Toc117570163 \h </w:instrText>
      </w:r>
      <w:r>
        <w:fldChar w:fldCharType="separate"/>
      </w:r>
      <w:r>
        <w:t>17</w:t>
      </w:r>
      <w:r>
        <w:fldChar w:fldCharType="end"/>
      </w:r>
    </w:p>
    <w:p w14:paraId="5EAAC7E6" w14:textId="488329A8" w:rsidR="00A955FA" w:rsidRDefault="00A955FA">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_Toc117570164 \h </w:instrText>
      </w:r>
      <w:r>
        <w:fldChar w:fldCharType="separate"/>
      </w:r>
      <w:r>
        <w:t>17</w:t>
      </w:r>
      <w:r>
        <w:fldChar w:fldCharType="end"/>
      </w:r>
    </w:p>
    <w:p w14:paraId="58C3B2D5" w14:textId="725EFC4E" w:rsidR="00A955FA" w:rsidRDefault="00A955F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Ranging service operation procedure with the assistance of another UE</w:t>
      </w:r>
      <w:r>
        <w:tab/>
      </w:r>
      <w:r>
        <w:fldChar w:fldCharType="begin" w:fldLock="1"/>
      </w:r>
      <w:r>
        <w:instrText xml:space="preserve"> PAGEREF _Toc117570165 \h </w:instrText>
      </w:r>
      <w:r>
        <w:fldChar w:fldCharType="separate"/>
      </w:r>
      <w:r>
        <w:t>18</w:t>
      </w:r>
      <w:r>
        <w:fldChar w:fldCharType="end"/>
      </w:r>
    </w:p>
    <w:p w14:paraId="66B089AA" w14:textId="7026A3E7" w:rsidR="00A955FA" w:rsidRDefault="00A955F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_Toc117570166 \h </w:instrText>
      </w:r>
      <w:r>
        <w:fldChar w:fldCharType="separate"/>
      </w:r>
      <w:r>
        <w:t>18</w:t>
      </w:r>
      <w:r>
        <w:fldChar w:fldCharType="end"/>
      </w:r>
    </w:p>
    <w:p w14:paraId="1D9E3B5E" w14:textId="75BF901E" w:rsidR="00A955FA" w:rsidRDefault="00A955F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_Toc117570167 \h </w:instrText>
      </w:r>
      <w:r>
        <w:fldChar w:fldCharType="separate"/>
      </w:r>
      <w:r>
        <w:t>18</w:t>
      </w:r>
      <w:r>
        <w:fldChar w:fldCharType="end"/>
      </w:r>
    </w:p>
    <w:p w14:paraId="5A583B3F" w14:textId="173D2C46" w:rsidR="00A955FA" w:rsidRDefault="00A955FA">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_Toc117570168 \h </w:instrText>
      </w:r>
      <w:r>
        <w:fldChar w:fldCharType="separate"/>
      </w:r>
      <w:r>
        <w:t>18</w:t>
      </w:r>
      <w:r>
        <w:fldChar w:fldCharType="end"/>
      </w:r>
    </w:p>
    <w:p w14:paraId="05E5BF46" w14:textId="024614A3" w:rsidR="00A955FA" w:rsidRDefault="00A955F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_Toc117570169 \h </w:instrText>
      </w:r>
      <w:r>
        <w:fldChar w:fldCharType="separate"/>
      </w:r>
      <w:r>
        <w:t>19</w:t>
      </w:r>
      <w:r>
        <w:fldChar w:fldCharType="end"/>
      </w:r>
    </w:p>
    <w:p w14:paraId="59E79CAC" w14:textId="1334A6C8" w:rsidR="00A955FA" w:rsidRDefault="00A955F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_Toc117570170 \h </w:instrText>
      </w:r>
      <w:r>
        <w:fldChar w:fldCharType="separate"/>
      </w:r>
      <w:r>
        <w:t>19</w:t>
      </w:r>
      <w:r>
        <w:fldChar w:fldCharType="end"/>
      </w:r>
    </w:p>
    <w:p w14:paraId="25724DD3" w14:textId="0836E645" w:rsidR="00A955FA" w:rsidRDefault="00A955FA">
      <w:pPr>
        <w:pStyle w:val="TOC2"/>
        <w:rPr>
          <w:rFonts w:asciiTheme="minorHAnsi" w:eastAsiaTheme="minorEastAsia" w:hAnsiTheme="minorHAnsi" w:cstheme="minorBidi"/>
          <w:sz w:val="22"/>
          <w:szCs w:val="22"/>
        </w:rPr>
      </w:pPr>
      <w:r>
        <w:rPr>
          <w:lang w:eastAsia="zh-CN"/>
        </w:rPr>
        <w:t>5.5</w:t>
      </w:r>
      <w:r>
        <w:rPr>
          <w:rFonts w:asciiTheme="minorHAnsi" w:eastAsiaTheme="minorEastAsia" w:hAnsiTheme="minorHAnsi" w:cstheme="minorBidi"/>
          <w:sz w:val="22"/>
          <w:szCs w:val="22"/>
        </w:rPr>
        <w:tab/>
      </w:r>
      <w:r>
        <w:rPr>
          <w:lang w:eastAsia="ko-KR"/>
        </w:rPr>
        <w:t>Key Issue</w:t>
      </w:r>
      <w:r>
        <w:rPr>
          <w:lang w:eastAsia="zh-CN"/>
        </w:rPr>
        <w:t xml:space="preserve"> #5</w:t>
      </w:r>
      <w:r>
        <w:t>: Network assisted Sidelink Positioning for In Network Coverage and Partial Network Coverage</w:t>
      </w:r>
      <w:r>
        <w:tab/>
      </w:r>
      <w:r>
        <w:fldChar w:fldCharType="begin" w:fldLock="1"/>
      </w:r>
      <w:r>
        <w:instrText xml:space="preserve"> PAGEREF _Toc117570171 \h </w:instrText>
      </w:r>
      <w:r>
        <w:fldChar w:fldCharType="separate"/>
      </w:r>
      <w:r>
        <w:t>20</w:t>
      </w:r>
      <w:r>
        <w:fldChar w:fldCharType="end"/>
      </w:r>
    </w:p>
    <w:p w14:paraId="2D205B3D" w14:textId="2B748969" w:rsidR="00A955FA" w:rsidRDefault="00A955FA">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_Toc117570172 \h </w:instrText>
      </w:r>
      <w:r>
        <w:fldChar w:fldCharType="separate"/>
      </w:r>
      <w:r>
        <w:t>20</w:t>
      </w:r>
      <w:r>
        <w:fldChar w:fldCharType="end"/>
      </w:r>
    </w:p>
    <w:p w14:paraId="4D5906DB" w14:textId="1E022969" w:rsidR="00A955FA" w:rsidRDefault="00A955FA">
      <w:pPr>
        <w:pStyle w:val="TOC2"/>
        <w:rPr>
          <w:rFonts w:asciiTheme="minorHAnsi" w:eastAsiaTheme="minorEastAsia" w:hAnsiTheme="minorHAnsi" w:cstheme="minorBidi"/>
          <w:sz w:val="22"/>
          <w:szCs w:val="22"/>
        </w:rPr>
      </w:pPr>
      <w:r>
        <w:rPr>
          <w:lang w:eastAsia="zh-CN"/>
        </w:rPr>
        <w:t>5.6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_Toc117570173 \h </w:instrText>
      </w:r>
      <w:r>
        <w:fldChar w:fldCharType="separate"/>
      </w:r>
      <w:r>
        <w:t>20</w:t>
      </w:r>
      <w:r>
        <w:fldChar w:fldCharType="end"/>
      </w:r>
    </w:p>
    <w:p w14:paraId="6B68D546" w14:textId="4858071B" w:rsidR="00A955FA" w:rsidRDefault="00A955FA">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_Toc117570174 \h </w:instrText>
      </w:r>
      <w:r>
        <w:fldChar w:fldCharType="separate"/>
      </w:r>
      <w:r>
        <w:t>20</w:t>
      </w:r>
      <w:r>
        <w:fldChar w:fldCharType="end"/>
      </w:r>
    </w:p>
    <w:p w14:paraId="2FCAD6D7" w14:textId="43FB840C" w:rsidR="00A955FA" w:rsidRDefault="00A955FA">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_Toc117570175 \h </w:instrText>
      </w:r>
      <w:r>
        <w:fldChar w:fldCharType="separate"/>
      </w:r>
      <w:r>
        <w:t>21</w:t>
      </w:r>
      <w:r>
        <w:fldChar w:fldCharType="end"/>
      </w:r>
    </w:p>
    <w:p w14:paraId="13A0CC0D" w14:textId="246D53DC" w:rsidR="00A955FA" w:rsidRDefault="00A955F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_Toc117570176 \h </w:instrText>
      </w:r>
      <w:r>
        <w:fldChar w:fldCharType="separate"/>
      </w:r>
      <w:r>
        <w:t>21</w:t>
      </w:r>
      <w:r>
        <w:fldChar w:fldCharType="end"/>
      </w:r>
    </w:p>
    <w:p w14:paraId="1AC0CF50" w14:textId="2D33359D" w:rsidR="00A955FA" w:rsidRDefault="00A955F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Service Authorization to NG-RAN</w:t>
      </w:r>
      <w:r>
        <w:tab/>
      </w:r>
      <w:r>
        <w:fldChar w:fldCharType="begin" w:fldLock="1"/>
      </w:r>
      <w:r>
        <w:instrText xml:space="preserve"> PAGEREF _Toc117570177 \h </w:instrText>
      </w:r>
      <w:r>
        <w:fldChar w:fldCharType="separate"/>
      </w:r>
      <w:r>
        <w:t>21</w:t>
      </w:r>
      <w:r>
        <w:fldChar w:fldCharType="end"/>
      </w:r>
    </w:p>
    <w:p w14:paraId="71DDF990" w14:textId="3C3BD432" w:rsidR="00A955FA" w:rsidRDefault="00A955FA">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_Toc117570178 \h </w:instrText>
      </w:r>
      <w:r>
        <w:fldChar w:fldCharType="separate"/>
      </w:r>
      <w:r>
        <w:t>21</w:t>
      </w:r>
      <w:r>
        <w:fldChar w:fldCharType="end"/>
      </w:r>
    </w:p>
    <w:p w14:paraId="6BBC10C8" w14:textId="7C113530" w:rsidR="00A955FA" w:rsidRDefault="00A955F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_Toc117570179 \h </w:instrText>
      </w:r>
      <w:r>
        <w:fldChar w:fldCharType="separate"/>
      </w:r>
      <w:r>
        <w:t>21</w:t>
      </w:r>
      <w:r>
        <w:fldChar w:fldCharType="end"/>
      </w:r>
    </w:p>
    <w:p w14:paraId="28DCB215" w14:textId="3796AEFF" w:rsidR="00A955FA" w:rsidRDefault="00A955FA">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_Toc117570180 \h </w:instrText>
      </w:r>
      <w:r>
        <w:fldChar w:fldCharType="separate"/>
      </w:r>
      <w:r>
        <w:t>21</w:t>
      </w:r>
      <w:r>
        <w:fldChar w:fldCharType="end"/>
      </w:r>
    </w:p>
    <w:p w14:paraId="35A898FC" w14:textId="31ED09AF" w:rsidR="00A955FA" w:rsidRDefault="00A955F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Authorisation and policy/parameter provisioning to UE and NG-RAN</w:t>
      </w:r>
      <w:r>
        <w:tab/>
      </w:r>
      <w:r>
        <w:fldChar w:fldCharType="begin" w:fldLock="1"/>
      </w:r>
      <w:r>
        <w:instrText xml:space="preserve"> PAGEREF _Toc117570181 \h </w:instrText>
      </w:r>
      <w:r>
        <w:fldChar w:fldCharType="separate"/>
      </w:r>
      <w:r>
        <w:t>22</w:t>
      </w:r>
      <w:r>
        <w:fldChar w:fldCharType="end"/>
      </w:r>
    </w:p>
    <w:p w14:paraId="2001CEB8" w14:textId="111BDE48" w:rsidR="00A955FA" w:rsidRDefault="00A955F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_Toc117570182 \h </w:instrText>
      </w:r>
      <w:r>
        <w:fldChar w:fldCharType="separate"/>
      </w:r>
      <w:r>
        <w:t>22</w:t>
      </w:r>
      <w:r>
        <w:fldChar w:fldCharType="end"/>
      </w:r>
    </w:p>
    <w:p w14:paraId="00643427" w14:textId="7B11407B" w:rsidR="00A955FA" w:rsidRDefault="00A955F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_Toc117570183 \h </w:instrText>
      </w:r>
      <w:r>
        <w:fldChar w:fldCharType="separate"/>
      </w:r>
      <w:r>
        <w:t>23</w:t>
      </w:r>
      <w:r>
        <w:fldChar w:fldCharType="end"/>
      </w:r>
    </w:p>
    <w:p w14:paraId="1F315E56" w14:textId="0885D345" w:rsidR="00A955FA" w:rsidRDefault="00A955FA">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_Toc117570184 \h </w:instrText>
      </w:r>
      <w:r>
        <w:fldChar w:fldCharType="separate"/>
      </w:r>
      <w:r>
        <w:t>24</w:t>
      </w:r>
      <w:r>
        <w:fldChar w:fldCharType="end"/>
      </w:r>
    </w:p>
    <w:p w14:paraId="43FCDC7D" w14:textId="38EDDA1D" w:rsidR="00A955FA" w:rsidRDefault="00A955FA">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_Toc117570185 \h </w:instrText>
      </w:r>
      <w:r>
        <w:fldChar w:fldCharType="separate"/>
      </w:r>
      <w:r>
        <w:t>24</w:t>
      </w:r>
      <w:r>
        <w:fldChar w:fldCharType="end"/>
      </w:r>
    </w:p>
    <w:p w14:paraId="56A38811" w14:textId="7B1DF7A8" w:rsidR="00A955FA" w:rsidRDefault="00A955F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V2XP/ProSeP enhancement for the support of Ranging/SL Positioning</w:t>
      </w:r>
      <w:r>
        <w:tab/>
      </w:r>
      <w:r>
        <w:fldChar w:fldCharType="begin" w:fldLock="1"/>
      </w:r>
      <w:r>
        <w:instrText xml:space="preserve"> PAGEREF _Toc117570186 \h </w:instrText>
      </w:r>
      <w:r>
        <w:fldChar w:fldCharType="separate"/>
      </w:r>
      <w:r>
        <w:t>24</w:t>
      </w:r>
      <w:r>
        <w:fldChar w:fldCharType="end"/>
      </w:r>
    </w:p>
    <w:p w14:paraId="5AA7DA27" w14:textId="296EF3EB" w:rsidR="00A955FA" w:rsidRDefault="00A955F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_Toc117570187 \h </w:instrText>
      </w:r>
      <w:r>
        <w:fldChar w:fldCharType="separate"/>
      </w:r>
      <w:r>
        <w:t>24</w:t>
      </w:r>
      <w:r>
        <w:fldChar w:fldCharType="end"/>
      </w:r>
    </w:p>
    <w:p w14:paraId="7468EC2C" w14:textId="6A53448D" w:rsidR="00A955FA" w:rsidRDefault="00A955F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_Toc117570188 \h </w:instrText>
      </w:r>
      <w:r>
        <w:fldChar w:fldCharType="separate"/>
      </w:r>
      <w:r>
        <w:t>24</w:t>
      </w:r>
      <w:r>
        <w:fldChar w:fldCharType="end"/>
      </w:r>
    </w:p>
    <w:p w14:paraId="7839444C" w14:textId="327D6FCE" w:rsidR="00A955FA" w:rsidRDefault="00A955F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_Toc117570189 \h </w:instrText>
      </w:r>
      <w:r>
        <w:fldChar w:fldCharType="separate"/>
      </w:r>
      <w:r>
        <w:t>26</w:t>
      </w:r>
      <w:r>
        <w:fldChar w:fldCharType="end"/>
      </w:r>
    </w:p>
    <w:p w14:paraId="47FE229A" w14:textId="0D22E074" w:rsidR="00A955FA" w:rsidRDefault="00A955FA">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Support of Ranging/SL Positioning for V2X service</w:t>
      </w:r>
      <w:r>
        <w:tab/>
      </w:r>
      <w:r>
        <w:fldChar w:fldCharType="begin" w:fldLock="1"/>
      </w:r>
      <w:r>
        <w:instrText xml:space="preserve"> PAGEREF _Toc117570190 \h </w:instrText>
      </w:r>
      <w:r>
        <w:fldChar w:fldCharType="separate"/>
      </w:r>
      <w:r>
        <w:t>26</w:t>
      </w:r>
      <w:r>
        <w:fldChar w:fldCharType="end"/>
      </w:r>
    </w:p>
    <w:p w14:paraId="7B8245AF" w14:textId="5CF52DA3" w:rsidR="00A955FA" w:rsidRDefault="00A955FA">
      <w:pPr>
        <w:pStyle w:val="TOC5"/>
        <w:rPr>
          <w:rFonts w:asciiTheme="minorHAnsi" w:eastAsiaTheme="minorEastAsia" w:hAnsiTheme="minorHAnsi" w:cstheme="minorBidi"/>
          <w:sz w:val="22"/>
          <w:szCs w:val="22"/>
        </w:rPr>
      </w:pPr>
      <w:r>
        <w:rPr>
          <w:lang w:eastAsia="zh-CN"/>
        </w:rPr>
        <w:t>6.2.3.1.1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_Toc117570191 \h </w:instrText>
      </w:r>
      <w:r>
        <w:fldChar w:fldCharType="separate"/>
      </w:r>
      <w:r>
        <w:t>26</w:t>
      </w:r>
      <w:r>
        <w:fldChar w:fldCharType="end"/>
      </w:r>
    </w:p>
    <w:p w14:paraId="4FB83F50" w14:textId="0166D158" w:rsidR="00A955FA" w:rsidRDefault="00A955FA">
      <w:pPr>
        <w:pStyle w:val="TOC5"/>
        <w:rPr>
          <w:rFonts w:asciiTheme="minorHAnsi" w:eastAsiaTheme="minorEastAsia" w:hAnsiTheme="minorHAnsi" w:cstheme="minorBidi"/>
          <w:sz w:val="22"/>
          <w:szCs w:val="22"/>
        </w:rPr>
      </w:pPr>
      <w:r>
        <w:rPr>
          <w:lang w:eastAsia="zh-CN"/>
        </w:rPr>
        <w:t>6.2.3.1.2</w:t>
      </w:r>
      <w:r>
        <w:rPr>
          <w:rFonts w:asciiTheme="minorHAnsi" w:eastAsiaTheme="minorEastAsia" w:hAnsiTheme="minorHAnsi" w:cstheme="minorBidi"/>
          <w:sz w:val="22"/>
          <w:szCs w:val="22"/>
        </w:rPr>
        <w:tab/>
      </w:r>
      <w:r>
        <w:rPr>
          <w:lang w:eastAsia="zh-CN"/>
        </w:rPr>
        <w:t>Procedure for UE triggered V2X Policy provisioning</w:t>
      </w:r>
      <w:r>
        <w:tab/>
      </w:r>
      <w:r>
        <w:fldChar w:fldCharType="begin" w:fldLock="1"/>
      </w:r>
      <w:r>
        <w:instrText xml:space="preserve"> PAGEREF _Toc117570192 \h </w:instrText>
      </w:r>
      <w:r>
        <w:fldChar w:fldCharType="separate"/>
      </w:r>
      <w:r>
        <w:t>27</w:t>
      </w:r>
      <w:r>
        <w:fldChar w:fldCharType="end"/>
      </w:r>
    </w:p>
    <w:p w14:paraId="6A61B9E6" w14:textId="713AD821" w:rsidR="00A955FA" w:rsidRDefault="00A955FA">
      <w:pPr>
        <w:pStyle w:val="TOC5"/>
        <w:rPr>
          <w:rFonts w:asciiTheme="minorHAnsi" w:eastAsiaTheme="minorEastAsia" w:hAnsiTheme="minorHAnsi" w:cstheme="minorBidi"/>
          <w:sz w:val="22"/>
          <w:szCs w:val="22"/>
        </w:rPr>
      </w:pPr>
      <w:r>
        <w:rPr>
          <w:lang w:eastAsia="zh-CN"/>
        </w:rPr>
        <w:t>6.2.3.1.3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_Toc117570193 \h </w:instrText>
      </w:r>
      <w:r>
        <w:fldChar w:fldCharType="separate"/>
      </w:r>
      <w:r>
        <w:t>27</w:t>
      </w:r>
      <w:r>
        <w:fldChar w:fldCharType="end"/>
      </w:r>
    </w:p>
    <w:p w14:paraId="4225A497" w14:textId="64A7308E" w:rsidR="00A955FA" w:rsidRDefault="00A955FA">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Support of Ranging/SL Positioning for commercial and public safety service</w:t>
      </w:r>
      <w:r>
        <w:tab/>
      </w:r>
      <w:r>
        <w:fldChar w:fldCharType="begin" w:fldLock="1"/>
      </w:r>
      <w:r>
        <w:instrText xml:space="preserve"> PAGEREF _Toc117570194 \h </w:instrText>
      </w:r>
      <w:r>
        <w:fldChar w:fldCharType="separate"/>
      </w:r>
      <w:r>
        <w:t>27</w:t>
      </w:r>
      <w:r>
        <w:fldChar w:fldCharType="end"/>
      </w:r>
    </w:p>
    <w:p w14:paraId="39280E3F" w14:textId="5E578E07" w:rsidR="00A955FA" w:rsidRDefault="00A955FA">
      <w:pPr>
        <w:pStyle w:val="TOC5"/>
        <w:rPr>
          <w:rFonts w:asciiTheme="minorHAnsi" w:eastAsiaTheme="minorEastAsia" w:hAnsiTheme="minorHAnsi" w:cstheme="minorBidi"/>
          <w:sz w:val="22"/>
          <w:szCs w:val="22"/>
        </w:rPr>
      </w:pPr>
      <w:r>
        <w:rPr>
          <w:lang w:eastAsia="zh-CN"/>
        </w:rPr>
        <w:t>6.2.3.2.1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_Toc117570195 \h </w:instrText>
      </w:r>
      <w:r>
        <w:fldChar w:fldCharType="separate"/>
      </w:r>
      <w:r>
        <w:t>27</w:t>
      </w:r>
      <w:r>
        <w:fldChar w:fldCharType="end"/>
      </w:r>
    </w:p>
    <w:p w14:paraId="50B7551C" w14:textId="2ACB520A" w:rsidR="00A955FA" w:rsidRDefault="00A955FA">
      <w:pPr>
        <w:pStyle w:val="TOC5"/>
        <w:rPr>
          <w:rFonts w:asciiTheme="minorHAnsi" w:eastAsiaTheme="minorEastAsia" w:hAnsiTheme="minorHAnsi" w:cstheme="minorBidi"/>
          <w:sz w:val="22"/>
          <w:szCs w:val="22"/>
        </w:rPr>
      </w:pPr>
      <w:r>
        <w:rPr>
          <w:lang w:eastAsia="zh-CN"/>
        </w:rPr>
        <w:t>6.2.3.2.2</w:t>
      </w:r>
      <w:r>
        <w:rPr>
          <w:rFonts w:asciiTheme="minorHAnsi" w:eastAsiaTheme="minorEastAsia" w:hAnsiTheme="minorHAnsi" w:cstheme="minorBidi"/>
          <w:sz w:val="22"/>
          <w:szCs w:val="22"/>
        </w:rPr>
        <w:tab/>
      </w:r>
      <w:r>
        <w:rPr>
          <w:lang w:eastAsia="zh-CN"/>
        </w:rPr>
        <w:t>Procedure for UE triggered ProSe Policy provisioning</w:t>
      </w:r>
      <w:r>
        <w:tab/>
      </w:r>
      <w:r>
        <w:fldChar w:fldCharType="begin" w:fldLock="1"/>
      </w:r>
      <w:r>
        <w:instrText xml:space="preserve"> PAGEREF _Toc117570196 \h </w:instrText>
      </w:r>
      <w:r>
        <w:fldChar w:fldCharType="separate"/>
      </w:r>
      <w:r>
        <w:t>28</w:t>
      </w:r>
      <w:r>
        <w:fldChar w:fldCharType="end"/>
      </w:r>
    </w:p>
    <w:p w14:paraId="2449054A" w14:textId="4D8349D8" w:rsidR="00A955FA" w:rsidRDefault="00A955FA">
      <w:pPr>
        <w:pStyle w:val="TOC5"/>
        <w:rPr>
          <w:rFonts w:asciiTheme="minorHAnsi" w:eastAsiaTheme="minorEastAsia" w:hAnsiTheme="minorHAnsi" w:cstheme="minorBidi"/>
          <w:sz w:val="22"/>
          <w:szCs w:val="22"/>
        </w:rPr>
      </w:pPr>
      <w:r>
        <w:rPr>
          <w:lang w:eastAsia="zh-CN"/>
        </w:rPr>
        <w:t>6.2.3.2.3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_Toc117570197 \h </w:instrText>
      </w:r>
      <w:r>
        <w:fldChar w:fldCharType="separate"/>
      </w:r>
      <w:r>
        <w:t>28</w:t>
      </w:r>
      <w:r>
        <w:fldChar w:fldCharType="end"/>
      </w:r>
    </w:p>
    <w:p w14:paraId="205CB3DD" w14:textId="4E285D99" w:rsidR="00A955FA" w:rsidRDefault="00A955F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_Toc117570198 \h </w:instrText>
      </w:r>
      <w:r>
        <w:fldChar w:fldCharType="separate"/>
      </w:r>
      <w:r>
        <w:t>28</w:t>
      </w:r>
      <w:r>
        <w:fldChar w:fldCharType="end"/>
      </w:r>
    </w:p>
    <w:p w14:paraId="1F6CDFCE" w14:textId="73BBAFF5" w:rsidR="00A955FA" w:rsidRDefault="00A955F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Solution for direct ranging operation</w:t>
      </w:r>
      <w:r>
        <w:tab/>
      </w:r>
      <w:r>
        <w:fldChar w:fldCharType="begin" w:fldLock="1"/>
      </w:r>
      <w:r>
        <w:instrText xml:space="preserve"> PAGEREF _Toc117570199 \h </w:instrText>
      </w:r>
      <w:r>
        <w:fldChar w:fldCharType="separate"/>
      </w:r>
      <w:r>
        <w:t>29</w:t>
      </w:r>
      <w:r>
        <w:fldChar w:fldCharType="end"/>
      </w:r>
    </w:p>
    <w:p w14:paraId="2ED2B65B" w14:textId="4A940F93" w:rsidR="00A955FA" w:rsidRDefault="00A955F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_Toc117570200 \h </w:instrText>
      </w:r>
      <w:r>
        <w:fldChar w:fldCharType="separate"/>
      </w:r>
      <w:r>
        <w:t>29</w:t>
      </w:r>
      <w:r>
        <w:fldChar w:fldCharType="end"/>
      </w:r>
    </w:p>
    <w:p w14:paraId="64AA96B3" w14:textId="2EC3CEC4" w:rsidR="00A955FA" w:rsidRDefault="00A955F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_Toc117570201 \h </w:instrText>
      </w:r>
      <w:r>
        <w:fldChar w:fldCharType="separate"/>
      </w:r>
      <w:r>
        <w:t>29</w:t>
      </w:r>
      <w:r>
        <w:fldChar w:fldCharType="end"/>
      </w:r>
    </w:p>
    <w:p w14:paraId="7F644277" w14:textId="19B7827C" w:rsidR="00A955FA" w:rsidRDefault="00A955FA">
      <w:pPr>
        <w:pStyle w:val="TOC3"/>
        <w:rPr>
          <w:rFonts w:asciiTheme="minorHAnsi" w:eastAsiaTheme="minorEastAsia" w:hAnsiTheme="minorHAnsi" w:cstheme="minorBidi"/>
          <w:sz w:val="22"/>
          <w:szCs w:val="22"/>
        </w:rPr>
      </w:pPr>
      <w:r>
        <w:lastRenderedPageBreak/>
        <w:t>6.3.3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_Toc117570202 \h </w:instrText>
      </w:r>
      <w:r>
        <w:fldChar w:fldCharType="separate"/>
      </w:r>
      <w:r>
        <w:t>30</w:t>
      </w:r>
      <w:r>
        <w:fldChar w:fldCharType="end"/>
      </w:r>
    </w:p>
    <w:p w14:paraId="4456CF95" w14:textId="46AFFBE2" w:rsidR="00A955FA" w:rsidRDefault="00A955FA">
      <w:pPr>
        <w:pStyle w:val="TOC2"/>
        <w:rPr>
          <w:rFonts w:asciiTheme="minorHAnsi" w:eastAsiaTheme="minorEastAsia" w:hAnsiTheme="minorHAnsi" w:cstheme="minorBidi"/>
          <w:sz w:val="22"/>
          <w:szCs w:val="22"/>
        </w:rPr>
      </w:pPr>
      <w:r>
        <w:t>6.</w:t>
      </w:r>
      <w:r w:rsidRPr="00E866DC">
        <w:rPr>
          <w:rFonts w:eastAsia="SimSun"/>
          <w:lang w:eastAsia="zh-CN"/>
        </w:rPr>
        <w:t>4</w:t>
      </w:r>
      <w:r>
        <w:rPr>
          <w:rFonts w:asciiTheme="minorHAnsi" w:eastAsiaTheme="minorEastAsia" w:hAnsiTheme="minorHAnsi" w:cstheme="minorBidi"/>
          <w:sz w:val="22"/>
          <w:szCs w:val="22"/>
        </w:rPr>
        <w:tab/>
      </w:r>
      <w:r>
        <w:t>Solution #</w:t>
      </w:r>
      <w:r w:rsidRPr="00E866DC">
        <w:rPr>
          <w:rFonts w:eastAsia="SimSun"/>
          <w:lang w:eastAsia="zh-CN"/>
        </w:rPr>
        <w:t>4</w:t>
      </w:r>
      <w:r>
        <w:t>: Ranging devices discovery and ranging procedure</w:t>
      </w:r>
      <w:r>
        <w:tab/>
      </w:r>
      <w:r>
        <w:fldChar w:fldCharType="begin" w:fldLock="1"/>
      </w:r>
      <w:r>
        <w:instrText xml:space="preserve"> PAGEREF _Toc117570203 \h </w:instrText>
      </w:r>
      <w:r>
        <w:fldChar w:fldCharType="separate"/>
      </w:r>
      <w:r>
        <w:t>30</w:t>
      </w:r>
      <w:r>
        <w:fldChar w:fldCharType="end"/>
      </w:r>
    </w:p>
    <w:p w14:paraId="516666D0" w14:textId="2029CD0B"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_Toc117570204 \h </w:instrText>
      </w:r>
      <w:r>
        <w:fldChar w:fldCharType="separate"/>
      </w:r>
      <w:r>
        <w:t>30</w:t>
      </w:r>
      <w:r>
        <w:fldChar w:fldCharType="end"/>
      </w:r>
    </w:p>
    <w:p w14:paraId="608311AD" w14:textId="0F803D9D"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4</w:t>
      </w:r>
      <w:r>
        <w:t>.2</w:t>
      </w:r>
      <w:r>
        <w:rPr>
          <w:rFonts w:asciiTheme="minorHAnsi" w:eastAsiaTheme="minorEastAsia" w:hAnsiTheme="minorHAnsi" w:cstheme="minorBidi"/>
          <w:sz w:val="22"/>
          <w:szCs w:val="22"/>
        </w:rPr>
        <w:tab/>
      </w:r>
      <w:r>
        <w:t>Procedures of Ranging/Sidelink Positioning for 5G ProSe</w:t>
      </w:r>
      <w:r>
        <w:tab/>
      </w:r>
      <w:r>
        <w:fldChar w:fldCharType="begin" w:fldLock="1"/>
      </w:r>
      <w:r>
        <w:instrText xml:space="preserve"> PAGEREF _Toc117570205 \h </w:instrText>
      </w:r>
      <w:r>
        <w:fldChar w:fldCharType="separate"/>
      </w:r>
      <w:r>
        <w:t>31</w:t>
      </w:r>
      <w:r>
        <w:fldChar w:fldCharType="end"/>
      </w:r>
    </w:p>
    <w:p w14:paraId="1F4A0B11" w14:textId="108025B8" w:rsidR="00A955FA" w:rsidRDefault="00A955FA">
      <w:pPr>
        <w:pStyle w:val="TOC4"/>
        <w:rPr>
          <w:rFonts w:asciiTheme="minorHAnsi" w:eastAsiaTheme="minorEastAsia" w:hAnsiTheme="minorHAnsi" w:cstheme="minorBidi"/>
          <w:sz w:val="22"/>
          <w:szCs w:val="22"/>
        </w:rPr>
      </w:pPr>
      <w:r>
        <w:rPr>
          <w:lang w:eastAsia="zh-CN"/>
        </w:rPr>
        <w:t>6.4.2.1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_Toc117570206 \h </w:instrText>
      </w:r>
      <w:r>
        <w:fldChar w:fldCharType="separate"/>
      </w:r>
      <w:r>
        <w:t>31</w:t>
      </w:r>
      <w:r>
        <w:fldChar w:fldCharType="end"/>
      </w:r>
    </w:p>
    <w:p w14:paraId="76975042" w14:textId="14F6A924" w:rsidR="00A955FA" w:rsidRDefault="00A955FA">
      <w:pPr>
        <w:pStyle w:val="TOC4"/>
        <w:rPr>
          <w:rFonts w:asciiTheme="minorHAnsi" w:eastAsiaTheme="minorEastAsia" w:hAnsiTheme="minorHAnsi" w:cstheme="minorBidi"/>
          <w:sz w:val="22"/>
          <w:szCs w:val="22"/>
        </w:rPr>
      </w:pPr>
      <w:r>
        <w:rPr>
          <w:lang w:eastAsia="zh-CN"/>
        </w:rPr>
        <w:t>6.4.2.2</w:t>
      </w:r>
      <w:r>
        <w:rPr>
          <w:rFonts w:asciiTheme="minorHAnsi" w:eastAsiaTheme="minorEastAsia" w:hAnsiTheme="minorHAnsi" w:cstheme="minorBidi"/>
          <w:sz w:val="22"/>
          <w:szCs w:val="22"/>
        </w:rPr>
        <w:tab/>
      </w:r>
      <w:r>
        <w:rPr>
          <w:lang w:eastAsia="zh-CN"/>
        </w:rPr>
        <w:t>Procedures of Ranging/Sidelink Positioning between 2 UEs with Model A discovery</w:t>
      </w:r>
      <w:r>
        <w:tab/>
      </w:r>
      <w:r>
        <w:fldChar w:fldCharType="begin" w:fldLock="1"/>
      </w:r>
      <w:r>
        <w:instrText xml:space="preserve"> PAGEREF _Toc117570207 \h </w:instrText>
      </w:r>
      <w:r>
        <w:fldChar w:fldCharType="separate"/>
      </w:r>
      <w:r>
        <w:t>32</w:t>
      </w:r>
      <w:r>
        <w:fldChar w:fldCharType="end"/>
      </w:r>
    </w:p>
    <w:p w14:paraId="25EEDFF3" w14:textId="168840B2" w:rsidR="00A955FA" w:rsidRDefault="00A955FA">
      <w:pPr>
        <w:pStyle w:val="TOC4"/>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rPr>
          <w:lang w:eastAsia="zh-CN"/>
        </w:rPr>
        <w:t>Procedures of Ranging/Sidelink Positioning between 2 UEs with Model B discovery</w:t>
      </w:r>
      <w:r>
        <w:tab/>
      </w:r>
      <w:r>
        <w:fldChar w:fldCharType="begin" w:fldLock="1"/>
      </w:r>
      <w:r>
        <w:instrText xml:space="preserve"> PAGEREF _Toc117570208 \h </w:instrText>
      </w:r>
      <w:r>
        <w:fldChar w:fldCharType="separate"/>
      </w:r>
      <w:r>
        <w:t>33</w:t>
      </w:r>
      <w:r>
        <w:fldChar w:fldCharType="end"/>
      </w:r>
    </w:p>
    <w:p w14:paraId="58123D60" w14:textId="454BF6BC" w:rsidR="00A955FA" w:rsidRDefault="00A955FA">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RSPP procedures to exchange the coordination &amp; configuration information</w:t>
      </w:r>
      <w:r>
        <w:tab/>
      </w:r>
      <w:r>
        <w:fldChar w:fldCharType="begin" w:fldLock="1"/>
      </w:r>
      <w:r>
        <w:instrText xml:space="preserve"> PAGEREF _Toc117570209 \h </w:instrText>
      </w:r>
      <w:r>
        <w:fldChar w:fldCharType="separate"/>
      </w:r>
      <w:r>
        <w:t>33</w:t>
      </w:r>
      <w:r>
        <w:fldChar w:fldCharType="end"/>
      </w:r>
    </w:p>
    <w:p w14:paraId="4EC96C62" w14:textId="47FA6646" w:rsidR="00A955FA" w:rsidRDefault="00A955FA">
      <w:pPr>
        <w:pStyle w:val="TOC5"/>
        <w:rPr>
          <w:rFonts w:asciiTheme="minorHAnsi" w:eastAsiaTheme="minorEastAsia" w:hAnsiTheme="minorHAnsi" w:cstheme="minorBidi"/>
          <w:sz w:val="22"/>
          <w:szCs w:val="22"/>
        </w:rPr>
      </w:pPr>
      <w:r>
        <w:rPr>
          <w:lang w:eastAsia="zh-CN"/>
        </w:rPr>
        <w:t>6.4.2.4.1</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capability</w:t>
      </w:r>
      <w:r>
        <w:tab/>
      </w:r>
      <w:r>
        <w:fldChar w:fldCharType="begin" w:fldLock="1"/>
      </w:r>
      <w:r>
        <w:instrText xml:space="preserve"> PAGEREF _Toc117570210 \h </w:instrText>
      </w:r>
      <w:r>
        <w:fldChar w:fldCharType="separate"/>
      </w:r>
      <w:r>
        <w:t>33</w:t>
      </w:r>
      <w:r>
        <w:fldChar w:fldCharType="end"/>
      </w:r>
    </w:p>
    <w:p w14:paraId="204FC3A5" w14:textId="41F39AC4" w:rsidR="00A955FA" w:rsidRDefault="00A955FA">
      <w:pPr>
        <w:pStyle w:val="TOC5"/>
        <w:rPr>
          <w:rFonts w:asciiTheme="minorHAnsi" w:eastAsiaTheme="minorEastAsia" w:hAnsiTheme="minorHAnsi" w:cstheme="minorBidi"/>
          <w:sz w:val="22"/>
          <w:szCs w:val="22"/>
        </w:rPr>
      </w:pPr>
      <w:r>
        <w:rPr>
          <w:lang w:eastAsia="zh-CN"/>
        </w:rPr>
        <w:t>6.4.2.4.2</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assistant data</w:t>
      </w:r>
      <w:r>
        <w:tab/>
      </w:r>
      <w:r>
        <w:fldChar w:fldCharType="begin" w:fldLock="1"/>
      </w:r>
      <w:r>
        <w:instrText xml:space="preserve"> PAGEREF _Toc117570211 \h </w:instrText>
      </w:r>
      <w:r>
        <w:fldChar w:fldCharType="separate"/>
      </w:r>
      <w:r>
        <w:t>34</w:t>
      </w:r>
      <w:r>
        <w:fldChar w:fldCharType="end"/>
      </w:r>
    </w:p>
    <w:p w14:paraId="2F1154D4" w14:textId="3F9B81F1" w:rsidR="00A955FA" w:rsidRDefault="00A955FA">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RSPP procedures to exchange Ranging/Sidelink Positioning measurement results</w:t>
      </w:r>
      <w:r>
        <w:tab/>
      </w:r>
      <w:r>
        <w:fldChar w:fldCharType="begin" w:fldLock="1"/>
      </w:r>
      <w:r>
        <w:instrText xml:space="preserve"> PAGEREF _Toc117570212 \h </w:instrText>
      </w:r>
      <w:r>
        <w:fldChar w:fldCharType="separate"/>
      </w:r>
      <w:r>
        <w:t>34</w:t>
      </w:r>
      <w:r>
        <w:fldChar w:fldCharType="end"/>
      </w:r>
    </w:p>
    <w:p w14:paraId="46F01238" w14:textId="153BAA72" w:rsidR="00A955FA" w:rsidRDefault="00A955FA">
      <w:pPr>
        <w:pStyle w:val="TOC3"/>
        <w:rPr>
          <w:rFonts w:asciiTheme="minorHAnsi" w:eastAsiaTheme="minorEastAsia" w:hAnsiTheme="minorHAnsi" w:cstheme="minorBidi"/>
          <w:sz w:val="22"/>
          <w:szCs w:val="22"/>
        </w:rPr>
      </w:pPr>
      <w:r>
        <w:rPr>
          <w:lang w:eastAsia="zh-CN"/>
        </w:rPr>
        <w:t>6.</w:t>
      </w:r>
      <w:r w:rsidRPr="00E866DC">
        <w:rPr>
          <w:rFonts w:eastAsia="SimSun"/>
          <w:lang w:eastAsia="zh-CN"/>
        </w:rPr>
        <w:t>4</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_Toc117570213 \h </w:instrText>
      </w:r>
      <w:r>
        <w:fldChar w:fldCharType="separate"/>
      </w:r>
      <w:r>
        <w:t>34</w:t>
      </w:r>
      <w:r>
        <w:fldChar w:fldCharType="end"/>
      </w:r>
    </w:p>
    <w:p w14:paraId="02F7D9F2" w14:textId="4BE3CC27" w:rsidR="00A955FA" w:rsidRDefault="00A955FA">
      <w:pPr>
        <w:pStyle w:val="TOC2"/>
        <w:rPr>
          <w:rFonts w:asciiTheme="minorHAnsi" w:eastAsiaTheme="minorEastAsia" w:hAnsiTheme="minorHAnsi" w:cstheme="minorBidi"/>
          <w:sz w:val="22"/>
          <w:szCs w:val="22"/>
        </w:rPr>
      </w:pPr>
      <w:r w:rsidRPr="00E866DC">
        <w:rPr>
          <w:rFonts w:eastAsia="Malgun Gothic"/>
          <w:lang w:eastAsia="ja-JP"/>
        </w:rPr>
        <w:t>6.5</w:t>
      </w:r>
      <w:r>
        <w:rPr>
          <w:rFonts w:asciiTheme="minorHAnsi" w:eastAsiaTheme="minorEastAsia" w:hAnsiTheme="minorHAnsi" w:cstheme="minorBidi"/>
          <w:sz w:val="22"/>
          <w:szCs w:val="22"/>
        </w:rPr>
        <w:tab/>
      </w:r>
      <w:r w:rsidRPr="00E866DC">
        <w:rPr>
          <w:rFonts w:eastAsia="Malgun Gothic"/>
          <w:lang w:eastAsia="ja-JP"/>
        </w:rPr>
        <w:t xml:space="preserve">Solution #5: </w:t>
      </w:r>
      <w:r>
        <w:rPr>
          <w:lang w:eastAsia="zh-CN"/>
        </w:rPr>
        <w:t>Solution to support Ranging/Sidelink Positioning</w:t>
      </w:r>
      <w:r>
        <w:tab/>
      </w:r>
      <w:r>
        <w:fldChar w:fldCharType="begin" w:fldLock="1"/>
      </w:r>
      <w:r>
        <w:instrText xml:space="preserve"> PAGEREF _Toc117570214 \h </w:instrText>
      </w:r>
      <w:r>
        <w:fldChar w:fldCharType="separate"/>
      </w:r>
      <w:r>
        <w:t>35</w:t>
      </w:r>
      <w:r>
        <w:fldChar w:fldCharType="end"/>
      </w:r>
    </w:p>
    <w:p w14:paraId="7970C618" w14:textId="7A5A9CA9" w:rsidR="00A955FA" w:rsidRDefault="00A955FA">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sidRPr="00E866DC">
        <w:rPr>
          <w:rFonts w:eastAsia="DengXian"/>
          <w:lang w:eastAsia="zh-CN"/>
        </w:rPr>
        <w:t>General</w:t>
      </w:r>
      <w:r>
        <w:tab/>
      </w:r>
      <w:r>
        <w:fldChar w:fldCharType="begin" w:fldLock="1"/>
      </w:r>
      <w:r>
        <w:instrText xml:space="preserve"> PAGEREF _Toc117570215 \h </w:instrText>
      </w:r>
      <w:r>
        <w:fldChar w:fldCharType="separate"/>
      </w:r>
      <w:r>
        <w:t>35</w:t>
      </w:r>
      <w:r>
        <w:fldChar w:fldCharType="end"/>
      </w:r>
    </w:p>
    <w:p w14:paraId="766C74DD" w14:textId="0AE061AA" w:rsidR="00A955FA" w:rsidRDefault="00A955FA">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rsidRPr="00E866DC">
        <w:rPr>
          <w:rFonts w:eastAsia="DengXian"/>
          <w:lang w:eastAsia="zh-CN"/>
        </w:rPr>
        <w:t>s</w:t>
      </w:r>
      <w:r>
        <w:tab/>
      </w:r>
      <w:r>
        <w:fldChar w:fldCharType="begin" w:fldLock="1"/>
      </w:r>
      <w:r>
        <w:instrText xml:space="preserve"> PAGEREF _Toc117570216 \h </w:instrText>
      </w:r>
      <w:r>
        <w:fldChar w:fldCharType="separate"/>
      </w:r>
      <w:r>
        <w:t>35</w:t>
      </w:r>
      <w:r>
        <w:fldChar w:fldCharType="end"/>
      </w:r>
    </w:p>
    <w:p w14:paraId="39CC33A7" w14:textId="29BFCB78" w:rsidR="00A955FA" w:rsidRDefault="00A955FA">
      <w:pPr>
        <w:pStyle w:val="TOC3"/>
        <w:rPr>
          <w:rFonts w:asciiTheme="minorHAnsi" w:eastAsiaTheme="minorEastAsia" w:hAnsiTheme="minorHAnsi" w:cstheme="minorBidi"/>
          <w:sz w:val="22"/>
          <w:szCs w:val="22"/>
        </w:rPr>
      </w:pPr>
      <w:r w:rsidRPr="00E866DC">
        <w:rPr>
          <w:rFonts w:eastAsia="Malgun Gothic"/>
          <w:lang w:eastAsia="ko-KR"/>
        </w:rPr>
        <w:t>6.5.3</w:t>
      </w:r>
      <w:r>
        <w:rPr>
          <w:rFonts w:asciiTheme="minorHAnsi" w:eastAsiaTheme="minorEastAsia" w:hAnsiTheme="minorHAnsi" w:cstheme="minorBidi"/>
          <w:sz w:val="22"/>
          <w:szCs w:val="22"/>
        </w:rPr>
        <w:tab/>
      </w:r>
      <w:r>
        <w:rPr>
          <w:lang w:eastAsia="zh-CN"/>
        </w:rPr>
        <w:t>Ranging/ Sidelink Positioning Procedures</w:t>
      </w:r>
      <w:r>
        <w:tab/>
      </w:r>
      <w:r>
        <w:fldChar w:fldCharType="begin" w:fldLock="1"/>
      </w:r>
      <w:r>
        <w:instrText xml:space="preserve"> PAGEREF _Toc117570217 \h </w:instrText>
      </w:r>
      <w:r>
        <w:fldChar w:fldCharType="separate"/>
      </w:r>
      <w:r>
        <w:t>35</w:t>
      </w:r>
      <w:r>
        <w:fldChar w:fldCharType="end"/>
      </w:r>
    </w:p>
    <w:p w14:paraId="69E660C3" w14:textId="53EF1338" w:rsidR="00A955FA" w:rsidRDefault="00A955FA">
      <w:pPr>
        <w:pStyle w:val="TOC3"/>
        <w:rPr>
          <w:rFonts w:asciiTheme="minorHAnsi" w:eastAsiaTheme="minorEastAsia" w:hAnsiTheme="minorHAnsi" w:cstheme="minorBidi"/>
          <w:sz w:val="22"/>
          <w:szCs w:val="22"/>
        </w:rPr>
      </w:pPr>
      <w:r>
        <w:rPr>
          <w:lang w:eastAsia="ja-JP"/>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_Toc117570218 \h </w:instrText>
      </w:r>
      <w:r>
        <w:fldChar w:fldCharType="separate"/>
      </w:r>
      <w:r>
        <w:t>36</w:t>
      </w:r>
      <w:r>
        <w:fldChar w:fldCharType="end"/>
      </w:r>
    </w:p>
    <w:p w14:paraId="461B038A" w14:textId="54AAD5C2" w:rsidR="00A955FA" w:rsidRDefault="00A955FA">
      <w:pPr>
        <w:pStyle w:val="TOC2"/>
        <w:rPr>
          <w:rFonts w:asciiTheme="minorHAnsi" w:eastAsiaTheme="minorEastAsia" w:hAnsiTheme="minorHAnsi" w:cstheme="minorBidi"/>
          <w:sz w:val="22"/>
          <w:szCs w:val="22"/>
        </w:rPr>
      </w:pPr>
      <w:r>
        <w:t>6.</w:t>
      </w:r>
      <w:r w:rsidRPr="00E866DC">
        <w:rPr>
          <w:rFonts w:eastAsia="SimSun"/>
          <w:lang w:eastAsia="zh-CN"/>
        </w:rPr>
        <w:t>6</w:t>
      </w:r>
      <w:r>
        <w:rPr>
          <w:rFonts w:asciiTheme="minorHAnsi" w:eastAsiaTheme="minorEastAsia" w:hAnsiTheme="minorHAnsi" w:cstheme="minorBidi"/>
          <w:sz w:val="22"/>
          <w:szCs w:val="22"/>
        </w:rPr>
        <w:tab/>
      </w:r>
      <w:r>
        <w:t>Solution #</w:t>
      </w:r>
      <w:r w:rsidRPr="00E866DC">
        <w:rPr>
          <w:rFonts w:eastAsia="SimSun"/>
          <w:lang w:eastAsia="zh-CN"/>
        </w:rPr>
        <w:t>6</w:t>
      </w:r>
      <w:r>
        <w:t>: Network assisted Ranging and Sidelink Positioning</w:t>
      </w:r>
      <w:r>
        <w:tab/>
      </w:r>
      <w:r>
        <w:fldChar w:fldCharType="begin" w:fldLock="1"/>
      </w:r>
      <w:r>
        <w:instrText xml:space="preserve"> PAGEREF _Toc117570219 \h </w:instrText>
      </w:r>
      <w:r>
        <w:fldChar w:fldCharType="separate"/>
      </w:r>
      <w:r>
        <w:t>36</w:t>
      </w:r>
      <w:r>
        <w:fldChar w:fldCharType="end"/>
      </w:r>
    </w:p>
    <w:p w14:paraId="156391CA" w14:textId="0F9F8D47"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_Toc117570220 \h </w:instrText>
      </w:r>
      <w:r>
        <w:fldChar w:fldCharType="separate"/>
      </w:r>
      <w:r>
        <w:t>36</w:t>
      </w:r>
      <w:r>
        <w:fldChar w:fldCharType="end"/>
      </w:r>
    </w:p>
    <w:p w14:paraId="27DC9EE4" w14:textId="070A5924"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6</w:t>
      </w:r>
      <w:r>
        <w:t>.2</w:t>
      </w:r>
      <w:r>
        <w:rPr>
          <w:rFonts w:asciiTheme="minorHAnsi" w:eastAsiaTheme="minorEastAsia" w:hAnsiTheme="minorHAnsi" w:cstheme="minorBidi"/>
          <w:sz w:val="22"/>
          <w:szCs w:val="22"/>
        </w:rPr>
        <w:tab/>
      </w:r>
      <w:r>
        <w:t>Procedures of Located UE discovery</w:t>
      </w:r>
      <w:r>
        <w:tab/>
      </w:r>
      <w:r>
        <w:fldChar w:fldCharType="begin" w:fldLock="1"/>
      </w:r>
      <w:r>
        <w:instrText xml:space="preserve"> PAGEREF _Toc117570221 \h </w:instrText>
      </w:r>
      <w:r>
        <w:fldChar w:fldCharType="separate"/>
      </w:r>
      <w:r>
        <w:t>36</w:t>
      </w:r>
      <w:r>
        <w:fldChar w:fldCharType="end"/>
      </w:r>
    </w:p>
    <w:p w14:paraId="55C8669F" w14:textId="47E122AB" w:rsidR="00A955FA" w:rsidRDefault="00A955FA">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zh-CN"/>
        </w:rPr>
        <w:t>Network assisted Ranging and Sidelink Positioning</w:t>
      </w:r>
      <w:r>
        <w:tab/>
      </w:r>
      <w:r>
        <w:fldChar w:fldCharType="begin" w:fldLock="1"/>
      </w:r>
      <w:r>
        <w:instrText xml:space="preserve"> PAGEREF _Toc117570222 \h </w:instrText>
      </w:r>
      <w:r>
        <w:fldChar w:fldCharType="separate"/>
      </w:r>
      <w:r>
        <w:t>38</w:t>
      </w:r>
      <w:r>
        <w:fldChar w:fldCharType="end"/>
      </w:r>
    </w:p>
    <w:p w14:paraId="0415BAC8" w14:textId="274A5A78" w:rsidR="00A955FA" w:rsidRDefault="00A955FA">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rPr>
          <w:lang w:eastAsia="zh-CN"/>
        </w:rPr>
        <w:t>Located UE requested procedure on behalf of the Target UE</w:t>
      </w:r>
      <w:r>
        <w:tab/>
      </w:r>
      <w:r>
        <w:fldChar w:fldCharType="begin" w:fldLock="1"/>
      </w:r>
      <w:r>
        <w:instrText xml:space="preserve"> PAGEREF _Toc117570223 \h </w:instrText>
      </w:r>
      <w:r>
        <w:fldChar w:fldCharType="separate"/>
      </w:r>
      <w:r>
        <w:t>38</w:t>
      </w:r>
      <w:r>
        <w:fldChar w:fldCharType="end"/>
      </w:r>
    </w:p>
    <w:p w14:paraId="50AB360A" w14:textId="6274FA28" w:rsidR="00A955FA" w:rsidRDefault="00A955FA">
      <w:pPr>
        <w:pStyle w:val="TOC4"/>
        <w:rPr>
          <w:rFonts w:asciiTheme="minorHAnsi" w:eastAsiaTheme="minorEastAsia" w:hAnsiTheme="minorHAnsi" w:cstheme="minorBidi"/>
          <w:sz w:val="22"/>
          <w:szCs w:val="22"/>
        </w:rPr>
      </w:pPr>
      <w:r>
        <w:rPr>
          <w:lang w:eastAsia="zh-CN"/>
        </w:rPr>
        <w:t>6.6.3.2</w:t>
      </w:r>
      <w:r>
        <w:rPr>
          <w:rFonts w:asciiTheme="minorHAnsi" w:eastAsiaTheme="minorEastAsia" w:hAnsiTheme="minorHAnsi" w:cstheme="minorBidi"/>
          <w:sz w:val="22"/>
          <w:szCs w:val="22"/>
        </w:rPr>
        <w:tab/>
      </w:r>
      <w:r>
        <w:rPr>
          <w:lang w:eastAsia="zh-CN"/>
        </w:rPr>
        <w:t>Target UE requested procedure</w:t>
      </w:r>
      <w:r>
        <w:tab/>
      </w:r>
      <w:r>
        <w:fldChar w:fldCharType="begin" w:fldLock="1"/>
      </w:r>
      <w:r>
        <w:instrText xml:space="preserve"> PAGEREF _Toc117570224 \h </w:instrText>
      </w:r>
      <w:r>
        <w:fldChar w:fldCharType="separate"/>
      </w:r>
      <w:r>
        <w:t>39</w:t>
      </w:r>
      <w:r>
        <w:fldChar w:fldCharType="end"/>
      </w:r>
    </w:p>
    <w:p w14:paraId="5344FDFD" w14:textId="48016420" w:rsidR="00A955FA" w:rsidRDefault="00A955FA">
      <w:pPr>
        <w:pStyle w:val="TOC3"/>
        <w:rPr>
          <w:rFonts w:asciiTheme="minorHAnsi" w:eastAsiaTheme="minorEastAsia" w:hAnsiTheme="minorHAnsi" w:cstheme="minorBidi"/>
          <w:sz w:val="22"/>
          <w:szCs w:val="22"/>
        </w:rPr>
      </w:pPr>
      <w:r>
        <w:rPr>
          <w:lang w:eastAsia="zh-CN"/>
        </w:rPr>
        <w:t>6.</w:t>
      </w:r>
      <w:r w:rsidRPr="00E866DC">
        <w:rPr>
          <w:rFonts w:eastAsia="SimSun"/>
          <w:lang w:eastAsia="zh-CN"/>
        </w:rPr>
        <w:t>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_Toc117570225 \h </w:instrText>
      </w:r>
      <w:r>
        <w:fldChar w:fldCharType="separate"/>
      </w:r>
      <w:r>
        <w:t>39</w:t>
      </w:r>
      <w:r>
        <w:fldChar w:fldCharType="end"/>
      </w:r>
    </w:p>
    <w:p w14:paraId="18D0C361" w14:textId="07657999" w:rsidR="00A955FA" w:rsidRDefault="00A955FA">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Network based UE Sidelink Positioning</w:t>
      </w:r>
      <w:r>
        <w:tab/>
      </w:r>
      <w:r>
        <w:fldChar w:fldCharType="begin" w:fldLock="1"/>
      </w:r>
      <w:r>
        <w:instrText xml:space="preserve"> PAGEREF _Toc117570226 \h </w:instrText>
      </w:r>
      <w:r>
        <w:fldChar w:fldCharType="separate"/>
      </w:r>
      <w:r>
        <w:t>40</w:t>
      </w:r>
      <w:r>
        <w:fldChar w:fldCharType="end"/>
      </w:r>
    </w:p>
    <w:p w14:paraId="1BE42C5E" w14:textId="5D87EBE1" w:rsidR="00A955FA" w:rsidRDefault="00A955F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_Toc117570227 \h </w:instrText>
      </w:r>
      <w:r>
        <w:fldChar w:fldCharType="separate"/>
      </w:r>
      <w:r>
        <w:t>40</w:t>
      </w:r>
      <w:r>
        <w:fldChar w:fldCharType="end"/>
      </w:r>
    </w:p>
    <w:p w14:paraId="1B86DA9B" w14:textId="25238B34" w:rsidR="00A955FA" w:rsidRDefault="00A955F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_Toc117570228 \h </w:instrText>
      </w:r>
      <w:r>
        <w:fldChar w:fldCharType="separate"/>
      </w:r>
      <w:r>
        <w:t>40</w:t>
      </w:r>
      <w:r>
        <w:fldChar w:fldCharType="end"/>
      </w:r>
    </w:p>
    <w:p w14:paraId="1F7D3897" w14:textId="1489F773" w:rsidR="00A955FA" w:rsidRDefault="00A955FA">
      <w:pPr>
        <w:pStyle w:val="TOC3"/>
        <w:rPr>
          <w:rFonts w:asciiTheme="minorHAnsi" w:eastAsiaTheme="minorEastAsia" w:hAnsiTheme="minorHAnsi" w:cstheme="minorBidi"/>
          <w:sz w:val="22"/>
          <w:szCs w:val="22"/>
        </w:rPr>
      </w:pPr>
      <w:r>
        <w:t>6.7.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_Toc117570229 \h </w:instrText>
      </w:r>
      <w:r>
        <w:fldChar w:fldCharType="separate"/>
      </w:r>
      <w:r>
        <w:t>41</w:t>
      </w:r>
      <w:r>
        <w:fldChar w:fldCharType="end"/>
      </w:r>
    </w:p>
    <w:p w14:paraId="21F0A8E3" w14:textId="7847F810" w:rsidR="00A955FA" w:rsidRDefault="00A955FA">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Network based UE Sidelink Positioning estimation (MT-LR).</w:t>
      </w:r>
      <w:r>
        <w:tab/>
      </w:r>
      <w:r>
        <w:fldChar w:fldCharType="begin" w:fldLock="1"/>
      </w:r>
      <w:r>
        <w:instrText xml:space="preserve"> PAGEREF _Toc117570230 \h </w:instrText>
      </w:r>
      <w:r>
        <w:fldChar w:fldCharType="separate"/>
      </w:r>
      <w:r>
        <w:t>41</w:t>
      </w:r>
      <w:r>
        <w:fldChar w:fldCharType="end"/>
      </w:r>
    </w:p>
    <w:p w14:paraId="288BD080" w14:textId="5A85DA90" w:rsidR="00A955FA" w:rsidRDefault="00A955FA">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_Toc117570231 \h </w:instrText>
      </w:r>
      <w:r>
        <w:fldChar w:fldCharType="separate"/>
      </w:r>
      <w:r>
        <w:t>42</w:t>
      </w:r>
      <w:r>
        <w:fldChar w:fldCharType="end"/>
      </w:r>
    </w:p>
    <w:p w14:paraId="16CA95A5" w14:textId="235904FD" w:rsidR="00A955FA" w:rsidRDefault="00A955FA">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Discovery of a Located UE for Enhancing Uu based Positioning in Network Coverage</w:t>
      </w:r>
      <w:r>
        <w:tab/>
      </w:r>
      <w:r>
        <w:fldChar w:fldCharType="begin" w:fldLock="1"/>
      </w:r>
      <w:r>
        <w:instrText xml:space="preserve"> PAGEREF _Toc117570232 \h </w:instrText>
      </w:r>
      <w:r>
        <w:fldChar w:fldCharType="separate"/>
      </w:r>
      <w:r>
        <w:t>42</w:t>
      </w:r>
      <w:r>
        <w:fldChar w:fldCharType="end"/>
      </w:r>
    </w:p>
    <w:p w14:paraId="74DB97EE" w14:textId="32B70DFF" w:rsidR="00A955FA" w:rsidRDefault="00A955FA">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_Toc117570233 \h </w:instrText>
      </w:r>
      <w:r>
        <w:fldChar w:fldCharType="separate"/>
      </w:r>
      <w:r>
        <w:t>42</w:t>
      </w:r>
      <w:r>
        <w:fldChar w:fldCharType="end"/>
      </w:r>
    </w:p>
    <w:p w14:paraId="2760801F" w14:textId="7F48CD5F" w:rsidR="00A955FA" w:rsidRDefault="00A955FA">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_Toc117570234 \h </w:instrText>
      </w:r>
      <w:r>
        <w:fldChar w:fldCharType="separate"/>
      </w:r>
      <w:r>
        <w:t>42</w:t>
      </w:r>
      <w:r>
        <w:fldChar w:fldCharType="end"/>
      </w:r>
    </w:p>
    <w:p w14:paraId="3C1FE613" w14:textId="57677BD9" w:rsidR="00A955FA" w:rsidRDefault="00A955FA">
      <w:pPr>
        <w:pStyle w:val="TOC3"/>
        <w:rPr>
          <w:rFonts w:asciiTheme="minorHAnsi" w:eastAsiaTheme="minorEastAsia" w:hAnsiTheme="minorHAnsi" w:cstheme="minorBidi"/>
          <w:sz w:val="22"/>
          <w:szCs w:val="22"/>
        </w:rPr>
      </w:pPr>
      <w:r>
        <w:t>6.</w:t>
      </w:r>
      <w:r>
        <w:rPr>
          <w:lang w:eastAsia="zh-CN"/>
        </w:rPr>
        <w:t>8</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_Toc117570235 \h </w:instrText>
      </w:r>
      <w:r>
        <w:fldChar w:fldCharType="separate"/>
      </w:r>
      <w:r>
        <w:t>43</w:t>
      </w:r>
      <w:r>
        <w:fldChar w:fldCharType="end"/>
      </w:r>
    </w:p>
    <w:p w14:paraId="2ECA4550" w14:textId="040AADA5" w:rsidR="00A955FA" w:rsidRDefault="00A955FA">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_Toc117570236 \h </w:instrText>
      </w:r>
      <w:r>
        <w:fldChar w:fldCharType="separate"/>
      </w:r>
      <w:r>
        <w:t>45</w:t>
      </w:r>
      <w:r>
        <w:fldChar w:fldCharType="end"/>
      </w:r>
    </w:p>
    <w:p w14:paraId="20D1E2CF" w14:textId="6043E0C1" w:rsidR="00A955FA" w:rsidRDefault="00A955FA">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Solution for KI#6 on Ranging/SL positioning service exposure to UE</w:t>
      </w:r>
      <w:r>
        <w:tab/>
      </w:r>
      <w:r>
        <w:fldChar w:fldCharType="begin" w:fldLock="1"/>
      </w:r>
      <w:r>
        <w:instrText xml:space="preserve"> PAGEREF _Toc117570237 \h </w:instrText>
      </w:r>
      <w:r>
        <w:fldChar w:fldCharType="separate"/>
      </w:r>
      <w:r>
        <w:t>46</w:t>
      </w:r>
      <w:r>
        <w:fldChar w:fldCharType="end"/>
      </w:r>
    </w:p>
    <w:p w14:paraId="2EF6E363" w14:textId="702B90DA" w:rsidR="00A955FA" w:rsidRDefault="00A955FA">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_Toc117570238 \h </w:instrText>
      </w:r>
      <w:r>
        <w:fldChar w:fldCharType="separate"/>
      </w:r>
      <w:r>
        <w:t>46</w:t>
      </w:r>
      <w:r>
        <w:fldChar w:fldCharType="end"/>
      </w:r>
    </w:p>
    <w:p w14:paraId="507E0BAE" w14:textId="649E8FF8" w:rsidR="00A955FA" w:rsidRDefault="00A955FA">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_Toc117570239 \h </w:instrText>
      </w:r>
      <w:r>
        <w:fldChar w:fldCharType="separate"/>
      </w:r>
      <w:r>
        <w:t>46</w:t>
      </w:r>
      <w:r>
        <w:fldChar w:fldCharType="end"/>
      </w:r>
    </w:p>
    <w:p w14:paraId="0E92ED54" w14:textId="4D262749" w:rsidR="00A955FA" w:rsidRDefault="00A955FA">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_Toc117570240 \h </w:instrText>
      </w:r>
      <w:r>
        <w:fldChar w:fldCharType="separate"/>
      </w:r>
      <w:r>
        <w:t>47</w:t>
      </w:r>
      <w:r>
        <w:fldChar w:fldCharType="end"/>
      </w:r>
    </w:p>
    <w:p w14:paraId="35A75E32" w14:textId="7389CDCF" w:rsidR="00A955FA" w:rsidRDefault="00A955FA">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UE involved in SL ranging consumes the Ranging/SL positioning service</w:t>
      </w:r>
      <w:r>
        <w:tab/>
      </w:r>
      <w:r>
        <w:fldChar w:fldCharType="begin" w:fldLock="1"/>
      </w:r>
      <w:r>
        <w:instrText xml:space="preserve"> PAGEREF _Toc117570241 \h </w:instrText>
      </w:r>
      <w:r>
        <w:fldChar w:fldCharType="separate"/>
      </w:r>
      <w:r>
        <w:t>47</w:t>
      </w:r>
      <w:r>
        <w:fldChar w:fldCharType="end"/>
      </w:r>
    </w:p>
    <w:p w14:paraId="70D58438" w14:textId="0D560816" w:rsidR="00A955FA" w:rsidRDefault="00A955FA">
      <w:pPr>
        <w:pStyle w:val="TOC4"/>
        <w:rPr>
          <w:rFonts w:asciiTheme="minorHAnsi" w:eastAsiaTheme="minorEastAsia" w:hAnsiTheme="minorHAnsi" w:cstheme="minorBidi"/>
          <w:sz w:val="22"/>
          <w:szCs w:val="22"/>
        </w:rPr>
      </w:pPr>
      <w:r>
        <w:rPr>
          <w:lang w:eastAsia="zh-CN"/>
        </w:rPr>
        <w:t>6.9.3.2</w:t>
      </w:r>
      <w:r>
        <w:rPr>
          <w:rFonts w:asciiTheme="minorHAnsi" w:eastAsiaTheme="minorEastAsia" w:hAnsiTheme="minorHAnsi" w:cstheme="minorBidi"/>
          <w:sz w:val="22"/>
          <w:szCs w:val="22"/>
        </w:rPr>
        <w:tab/>
      </w:r>
      <w:r>
        <w:t>3rd par</w:t>
      </w:r>
      <w:r>
        <w:rPr>
          <w:lang w:eastAsia="zh-CN"/>
        </w:rPr>
        <w:t>ty UE consumes the Ranging/SL positioning service</w:t>
      </w:r>
      <w:r>
        <w:tab/>
      </w:r>
      <w:r>
        <w:fldChar w:fldCharType="begin" w:fldLock="1"/>
      </w:r>
      <w:r>
        <w:instrText xml:space="preserve"> PAGEREF _Toc117570242 \h </w:instrText>
      </w:r>
      <w:r>
        <w:fldChar w:fldCharType="separate"/>
      </w:r>
      <w:r>
        <w:t>48</w:t>
      </w:r>
      <w:r>
        <w:fldChar w:fldCharType="end"/>
      </w:r>
    </w:p>
    <w:p w14:paraId="4A3E534D" w14:textId="4EC36468" w:rsidR="00A955FA" w:rsidRDefault="00A955FA">
      <w:pPr>
        <w:pStyle w:val="TOC5"/>
        <w:rPr>
          <w:rFonts w:asciiTheme="minorHAnsi" w:eastAsiaTheme="minorEastAsia" w:hAnsiTheme="minorHAnsi" w:cstheme="minorBidi"/>
          <w:sz w:val="22"/>
          <w:szCs w:val="22"/>
        </w:rPr>
      </w:pPr>
      <w:r>
        <w:rPr>
          <w:lang w:eastAsia="zh-CN"/>
        </w:rPr>
        <w:t>6.9.3.2.1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_Toc117570243 \h </w:instrText>
      </w:r>
      <w:r>
        <w:fldChar w:fldCharType="separate"/>
      </w:r>
      <w:r>
        <w:t>48</w:t>
      </w:r>
      <w:r>
        <w:fldChar w:fldCharType="end"/>
      </w:r>
    </w:p>
    <w:p w14:paraId="540E8DA8" w14:textId="5703F63B" w:rsidR="00A955FA" w:rsidRDefault="00A955FA">
      <w:pPr>
        <w:pStyle w:val="TOC5"/>
        <w:rPr>
          <w:rFonts w:asciiTheme="minorHAnsi" w:eastAsiaTheme="minorEastAsia" w:hAnsiTheme="minorHAnsi" w:cstheme="minorBidi"/>
          <w:sz w:val="22"/>
          <w:szCs w:val="22"/>
        </w:rPr>
      </w:pPr>
      <w:r>
        <w:rPr>
          <w:lang w:eastAsia="zh-CN"/>
        </w:rPr>
        <w:t>6.9.3.2.2</w:t>
      </w:r>
      <w:r>
        <w:rPr>
          <w:rFonts w:asciiTheme="minorHAnsi" w:eastAsiaTheme="minorEastAsia" w:hAnsiTheme="minorHAnsi" w:cstheme="minorBidi"/>
          <w:sz w:val="22"/>
          <w:szCs w:val="22"/>
        </w:rPr>
        <w:tab/>
      </w:r>
      <w:r>
        <w:rPr>
          <w:lang w:eastAsia="zh-CN"/>
        </w:rPr>
        <w:t>Service exposure to the 3rd party UE via PC5</w:t>
      </w:r>
      <w:r>
        <w:tab/>
      </w:r>
      <w:r>
        <w:fldChar w:fldCharType="begin" w:fldLock="1"/>
      </w:r>
      <w:r>
        <w:instrText xml:space="preserve"> PAGEREF _Toc117570244 \h </w:instrText>
      </w:r>
      <w:r>
        <w:fldChar w:fldCharType="separate"/>
      </w:r>
      <w:r>
        <w:t>48</w:t>
      </w:r>
      <w:r>
        <w:fldChar w:fldCharType="end"/>
      </w:r>
    </w:p>
    <w:p w14:paraId="4D5D5A52" w14:textId="2E004462" w:rsidR="00A955FA" w:rsidRDefault="00A955FA">
      <w:pPr>
        <w:pStyle w:val="TOC5"/>
        <w:rPr>
          <w:rFonts w:asciiTheme="minorHAnsi" w:eastAsiaTheme="minorEastAsia" w:hAnsiTheme="minorHAnsi" w:cstheme="minorBidi"/>
          <w:sz w:val="22"/>
          <w:szCs w:val="22"/>
        </w:rPr>
      </w:pPr>
      <w:r>
        <w:rPr>
          <w:lang w:eastAsia="zh-CN"/>
        </w:rPr>
        <w:t>6.9.3.2.3</w:t>
      </w:r>
      <w:r>
        <w:rPr>
          <w:rFonts w:asciiTheme="minorHAnsi" w:eastAsiaTheme="minorEastAsia" w:hAnsiTheme="minorHAnsi" w:cstheme="minorBidi"/>
          <w:sz w:val="22"/>
          <w:szCs w:val="22"/>
        </w:rPr>
        <w:tab/>
      </w:r>
      <w:r>
        <w:rPr>
          <w:lang w:eastAsia="zh-CN"/>
        </w:rPr>
        <w:t>Service exposure to the 3rd party UE via 5GC/Uu (network based)</w:t>
      </w:r>
      <w:r>
        <w:tab/>
      </w:r>
      <w:r>
        <w:fldChar w:fldCharType="begin" w:fldLock="1"/>
      </w:r>
      <w:r>
        <w:instrText xml:space="preserve"> PAGEREF _Toc117570245 \h </w:instrText>
      </w:r>
      <w:r>
        <w:fldChar w:fldCharType="separate"/>
      </w:r>
      <w:r>
        <w:t>49</w:t>
      </w:r>
      <w:r>
        <w:fldChar w:fldCharType="end"/>
      </w:r>
    </w:p>
    <w:p w14:paraId="115ED209" w14:textId="398A9E15" w:rsidR="00A955FA" w:rsidRDefault="00A955FA">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_Toc117570246 \h </w:instrText>
      </w:r>
      <w:r>
        <w:fldChar w:fldCharType="separate"/>
      </w:r>
      <w:r>
        <w:t>50</w:t>
      </w:r>
      <w:r>
        <w:fldChar w:fldCharType="end"/>
      </w:r>
    </w:p>
    <w:p w14:paraId="7DAC595D" w14:textId="4741D38D" w:rsidR="00A955FA" w:rsidRDefault="00A955FA">
      <w:pPr>
        <w:pStyle w:val="TOC2"/>
        <w:rPr>
          <w:rFonts w:asciiTheme="minorHAnsi" w:eastAsiaTheme="minorEastAsia" w:hAnsiTheme="minorHAnsi" w:cstheme="minorBidi"/>
          <w:sz w:val="22"/>
          <w:szCs w:val="22"/>
        </w:rPr>
      </w:pPr>
      <w:r>
        <w:t>6.</w:t>
      </w:r>
      <w:r>
        <w:rPr>
          <w:lang w:eastAsia="zh-CN"/>
        </w:rPr>
        <w:t>1</w:t>
      </w:r>
      <w:r w:rsidRPr="00E866DC">
        <w:rPr>
          <w:rFonts w:eastAsia="SimSun"/>
          <w:lang w:eastAsia="zh-CN"/>
        </w:rPr>
        <w:t>0</w:t>
      </w:r>
      <w:r>
        <w:rPr>
          <w:rFonts w:asciiTheme="minorHAnsi" w:eastAsiaTheme="minorEastAsia" w:hAnsiTheme="minorHAnsi" w:cstheme="minorBidi"/>
          <w:sz w:val="22"/>
          <w:szCs w:val="22"/>
        </w:rPr>
        <w:tab/>
      </w:r>
      <w:r>
        <w:t>Solution #</w:t>
      </w:r>
      <w:r w:rsidRPr="00E866DC">
        <w:rPr>
          <w:rFonts w:eastAsia="SimSun"/>
          <w:lang w:eastAsia="zh-CN"/>
        </w:rPr>
        <w:t>10</w:t>
      </w:r>
      <w:r>
        <w:t>: Ranging service exposure to UE</w:t>
      </w:r>
      <w:r>
        <w:tab/>
      </w:r>
      <w:r>
        <w:fldChar w:fldCharType="begin" w:fldLock="1"/>
      </w:r>
      <w:r>
        <w:instrText xml:space="preserve"> PAGEREF _Toc117570247 \h </w:instrText>
      </w:r>
      <w:r>
        <w:fldChar w:fldCharType="separate"/>
      </w:r>
      <w:r>
        <w:t>51</w:t>
      </w:r>
      <w:r>
        <w:fldChar w:fldCharType="end"/>
      </w:r>
    </w:p>
    <w:p w14:paraId="57ED4A88" w14:textId="3861C7A8" w:rsidR="00A955FA" w:rsidRDefault="00A955FA">
      <w:pPr>
        <w:pStyle w:val="TOC3"/>
        <w:rPr>
          <w:rFonts w:asciiTheme="minorHAnsi" w:eastAsiaTheme="minorEastAsia" w:hAnsiTheme="minorHAnsi" w:cstheme="minorBidi"/>
          <w:sz w:val="22"/>
          <w:szCs w:val="22"/>
        </w:rPr>
      </w:pPr>
      <w:r>
        <w:t>6.</w:t>
      </w:r>
      <w:r>
        <w:rPr>
          <w:lang w:eastAsia="zh-CN"/>
        </w:rPr>
        <w:t>1</w:t>
      </w:r>
      <w:r w:rsidRPr="00E866DC">
        <w:rPr>
          <w:rFonts w:eastAsia="SimSun"/>
          <w:lang w:eastAsia="zh-CN"/>
        </w:rPr>
        <w:t>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_Toc117570248 \h </w:instrText>
      </w:r>
      <w:r>
        <w:fldChar w:fldCharType="separate"/>
      </w:r>
      <w:r>
        <w:t>51</w:t>
      </w:r>
      <w:r>
        <w:fldChar w:fldCharType="end"/>
      </w:r>
    </w:p>
    <w:p w14:paraId="45512616" w14:textId="1268A1E6" w:rsidR="00A955FA" w:rsidRDefault="00A955FA">
      <w:pPr>
        <w:pStyle w:val="TOC3"/>
        <w:rPr>
          <w:rFonts w:asciiTheme="minorHAnsi" w:eastAsiaTheme="minorEastAsia" w:hAnsiTheme="minorHAnsi" w:cstheme="minorBidi"/>
          <w:sz w:val="22"/>
          <w:szCs w:val="22"/>
        </w:rPr>
      </w:pPr>
      <w:r>
        <w:t>6.</w:t>
      </w:r>
      <w:r>
        <w:rPr>
          <w:lang w:eastAsia="zh-CN"/>
        </w:rPr>
        <w:t>1</w:t>
      </w:r>
      <w:r w:rsidRPr="00E866DC">
        <w:rPr>
          <w:rFonts w:eastAsia="SimSun"/>
          <w:lang w:eastAsia="zh-CN"/>
        </w:rPr>
        <w:t>0</w:t>
      </w:r>
      <w:r>
        <w:t>.2</w:t>
      </w:r>
      <w:r>
        <w:rPr>
          <w:rFonts w:asciiTheme="minorHAnsi" w:eastAsiaTheme="minorEastAsia" w:hAnsiTheme="minorHAnsi" w:cstheme="minorBidi"/>
          <w:sz w:val="22"/>
          <w:szCs w:val="22"/>
        </w:rPr>
        <w:tab/>
      </w:r>
      <w:r>
        <w:t>Procedures of Ranging service exposure</w:t>
      </w:r>
      <w:r>
        <w:tab/>
      </w:r>
      <w:r>
        <w:fldChar w:fldCharType="begin" w:fldLock="1"/>
      </w:r>
      <w:r>
        <w:instrText xml:space="preserve"> PAGEREF _Toc117570249 \h </w:instrText>
      </w:r>
      <w:r>
        <w:fldChar w:fldCharType="separate"/>
      </w:r>
      <w:r>
        <w:t>52</w:t>
      </w:r>
      <w:r>
        <w:fldChar w:fldCharType="end"/>
      </w:r>
    </w:p>
    <w:p w14:paraId="552EFC4C" w14:textId="2BE7A7CD" w:rsidR="00A955FA" w:rsidRDefault="00A955FA">
      <w:pPr>
        <w:pStyle w:val="TOC4"/>
        <w:rPr>
          <w:rFonts w:asciiTheme="minorHAnsi" w:eastAsiaTheme="minorEastAsia" w:hAnsiTheme="minorHAnsi" w:cstheme="minorBidi"/>
          <w:sz w:val="22"/>
          <w:szCs w:val="22"/>
        </w:rPr>
      </w:pPr>
      <w:r>
        <w:rPr>
          <w:lang w:eastAsia="zh-CN"/>
        </w:rPr>
        <w:t>6.10.2.1</w:t>
      </w:r>
      <w:r>
        <w:rPr>
          <w:rFonts w:asciiTheme="minorHAnsi" w:eastAsiaTheme="minorEastAsia" w:hAnsiTheme="minorHAnsi" w:cstheme="minorBidi"/>
          <w:sz w:val="22"/>
          <w:szCs w:val="22"/>
        </w:rPr>
        <w:tab/>
      </w:r>
      <w:r>
        <w:rPr>
          <w:lang w:eastAsia="zh-CN"/>
        </w:rPr>
        <w:t>Procedures of Ranging service exposure</w:t>
      </w:r>
      <w:r>
        <w:tab/>
      </w:r>
      <w:r>
        <w:fldChar w:fldCharType="begin" w:fldLock="1"/>
      </w:r>
      <w:r>
        <w:instrText xml:space="preserve"> PAGEREF _Toc117570250 \h </w:instrText>
      </w:r>
      <w:r>
        <w:fldChar w:fldCharType="separate"/>
      </w:r>
      <w:r>
        <w:t>52</w:t>
      </w:r>
      <w:r>
        <w:fldChar w:fldCharType="end"/>
      </w:r>
    </w:p>
    <w:p w14:paraId="0691D571" w14:textId="42AB32D4" w:rsidR="00A955FA" w:rsidRDefault="00A955FA">
      <w:pPr>
        <w:pStyle w:val="TOC4"/>
        <w:rPr>
          <w:rFonts w:asciiTheme="minorHAnsi" w:eastAsiaTheme="minorEastAsia" w:hAnsiTheme="minorHAnsi" w:cstheme="minorBidi"/>
          <w:sz w:val="22"/>
          <w:szCs w:val="22"/>
        </w:rPr>
      </w:pPr>
      <w:r>
        <w:rPr>
          <w:lang w:eastAsia="zh-CN"/>
        </w:rPr>
        <w:t>6.10.2.2</w:t>
      </w:r>
      <w:r>
        <w:rPr>
          <w:rFonts w:asciiTheme="minorHAnsi" w:eastAsiaTheme="minorEastAsia" w:hAnsiTheme="minorHAnsi" w:cstheme="minorBidi"/>
          <w:sz w:val="22"/>
          <w:szCs w:val="22"/>
        </w:rPr>
        <w:tab/>
      </w:r>
      <w:r>
        <w:rPr>
          <w:lang w:eastAsia="zh-CN"/>
        </w:rPr>
        <w:t>Deferred procedures of Ranging service exposure to the SL Positioning Client UE</w:t>
      </w:r>
      <w:r>
        <w:tab/>
      </w:r>
      <w:r>
        <w:fldChar w:fldCharType="begin" w:fldLock="1"/>
      </w:r>
      <w:r>
        <w:instrText xml:space="preserve"> PAGEREF _Toc117570251 \h </w:instrText>
      </w:r>
      <w:r>
        <w:fldChar w:fldCharType="separate"/>
      </w:r>
      <w:r>
        <w:t>54</w:t>
      </w:r>
      <w:r>
        <w:fldChar w:fldCharType="end"/>
      </w:r>
    </w:p>
    <w:p w14:paraId="23B5FDC2" w14:textId="32422D8D" w:rsidR="00A955FA" w:rsidRDefault="00A955FA">
      <w:pPr>
        <w:pStyle w:val="TOC3"/>
        <w:rPr>
          <w:rFonts w:asciiTheme="minorHAnsi" w:eastAsiaTheme="minorEastAsia" w:hAnsiTheme="minorHAnsi" w:cstheme="minorBidi"/>
          <w:sz w:val="22"/>
          <w:szCs w:val="22"/>
        </w:rPr>
      </w:pPr>
      <w:r>
        <w:rPr>
          <w:lang w:eastAsia="zh-CN"/>
        </w:rPr>
        <w:t>6.1</w:t>
      </w:r>
      <w:r w:rsidRPr="00E866DC">
        <w:rPr>
          <w:rFonts w:eastAsia="SimSun"/>
          <w:lang w:eastAsia="zh-CN"/>
        </w:rPr>
        <w:t>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_Toc117570252 \h </w:instrText>
      </w:r>
      <w:r>
        <w:fldChar w:fldCharType="separate"/>
      </w:r>
      <w:r>
        <w:t>54</w:t>
      </w:r>
      <w:r>
        <w:fldChar w:fldCharType="end"/>
      </w:r>
    </w:p>
    <w:p w14:paraId="17D4CDAD" w14:textId="14D7050E" w:rsidR="00A955FA" w:rsidRDefault="00A955FA">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UE using exposure API</w:t>
      </w:r>
      <w:r>
        <w:tab/>
      </w:r>
      <w:r>
        <w:fldChar w:fldCharType="begin" w:fldLock="1"/>
      </w:r>
      <w:r>
        <w:instrText xml:space="preserve"> PAGEREF _Toc117570253 \h </w:instrText>
      </w:r>
      <w:r>
        <w:fldChar w:fldCharType="separate"/>
      </w:r>
      <w:r>
        <w:t>55</w:t>
      </w:r>
      <w:r>
        <w:fldChar w:fldCharType="end"/>
      </w:r>
    </w:p>
    <w:p w14:paraId="59E3234A" w14:textId="1CCF1407" w:rsidR="00A955FA" w:rsidRDefault="00A955FA">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_Toc117570254 \h </w:instrText>
      </w:r>
      <w:r>
        <w:fldChar w:fldCharType="separate"/>
      </w:r>
      <w:r>
        <w:t>55</w:t>
      </w:r>
      <w:r>
        <w:fldChar w:fldCharType="end"/>
      </w:r>
    </w:p>
    <w:p w14:paraId="79CDA59F" w14:textId="350211F0" w:rsidR="00A955FA" w:rsidRDefault="00A955FA">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_Toc117570255 \h </w:instrText>
      </w:r>
      <w:r>
        <w:fldChar w:fldCharType="separate"/>
      </w:r>
      <w:r>
        <w:t>55</w:t>
      </w:r>
      <w:r>
        <w:fldChar w:fldCharType="end"/>
      </w:r>
    </w:p>
    <w:p w14:paraId="6157B980" w14:textId="01FF12F3" w:rsidR="00A955FA" w:rsidRDefault="00A955FA">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_Toc117570256 \h </w:instrText>
      </w:r>
      <w:r>
        <w:fldChar w:fldCharType="separate"/>
      </w:r>
      <w:r>
        <w:t>56</w:t>
      </w:r>
      <w:r>
        <w:fldChar w:fldCharType="end"/>
      </w:r>
    </w:p>
    <w:p w14:paraId="7D743D56" w14:textId="00750844" w:rsidR="00A955FA" w:rsidRDefault="00A955FA">
      <w:pPr>
        <w:pStyle w:val="TOC4"/>
        <w:rPr>
          <w:rFonts w:asciiTheme="minorHAnsi" w:eastAsiaTheme="minorEastAsia" w:hAnsiTheme="minorHAnsi" w:cstheme="minorBidi"/>
          <w:sz w:val="22"/>
          <w:szCs w:val="22"/>
        </w:rPr>
      </w:pPr>
      <w:r>
        <w:t>6.</w:t>
      </w:r>
      <w:r>
        <w:rPr>
          <w:lang w:eastAsia="zh-CN"/>
        </w:rPr>
        <w:t>11</w:t>
      </w:r>
      <w:r>
        <w:t>.3.1</w:t>
      </w:r>
      <w:r>
        <w:rPr>
          <w:rFonts w:asciiTheme="minorHAnsi" w:eastAsiaTheme="minorEastAsia" w:hAnsiTheme="minorHAnsi" w:cstheme="minorBidi"/>
          <w:sz w:val="22"/>
          <w:szCs w:val="22"/>
        </w:rPr>
        <w:tab/>
      </w:r>
      <w:r>
        <w:t>UE access to Ranging and sidelink positioning service exposure.</w:t>
      </w:r>
      <w:r>
        <w:tab/>
      </w:r>
      <w:r>
        <w:fldChar w:fldCharType="begin" w:fldLock="1"/>
      </w:r>
      <w:r>
        <w:instrText xml:space="preserve"> PAGEREF _Toc117570257 \h </w:instrText>
      </w:r>
      <w:r>
        <w:fldChar w:fldCharType="separate"/>
      </w:r>
      <w:r>
        <w:t>56</w:t>
      </w:r>
      <w:r>
        <w:fldChar w:fldCharType="end"/>
      </w:r>
    </w:p>
    <w:p w14:paraId="6F620446" w14:textId="6DA7E0E3" w:rsidR="00A955FA" w:rsidRDefault="00A955FA">
      <w:pPr>
        <w:pStyle w:val="TOC3"/>
        <w:rPr>
          <w:rFonts w:asciiTheme="minorHAnsi" w:eastAsiaTheme="minorEastAsia" w:hAnsiTheme="minorHAnsi" w:cstheme="minorBidi"/>
          <w:sz w:val="22"/>
          <w:szCs w:val="22"/>
        </w:rPr>
      </w:pPr>
      <w:r>
        <w:t>6.</w:t>
      </w:r>
      <w:r>
        <w:rPr>
          <w:lang w:eastAsia="zh-CN"/>
        </w:rPr>
        <w:t>11</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_Toc117570258 \h </w:instrText>
      </w:r>
      <w:r>
        <w:fldChar w:fldCharType="separate"/>
      </w:r>
      <w:r>
        <w:t>57</w:t>
      </w:r>
      <w:r>
        <w:fldChar w:fldCharType="end"/>
      </w:r>
    </w:p>
    <w:p w14:paraId="1E4AF156" w14:textId="6B87A2A8" w:rsidR="00A955FA" w:rsidRDefault="00A955FA">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LCS-based Ranging Service Exposure</w:t>
      </w:r>
      <w:r>
        <w:tab/>
      </w:r>
      <w:r>
        <w:fldChar w:fldCharType="begin" w:fldLock="1"/>
      </w:r>
      <w:r>
        <w:instrText xml:space="preserve"> PAGEREF _Toc117570259 \h </w:instrText>
      </w:r>
      <w:r>
        <w:fldChar w:fldCharType="separate"/>
      </w:r>
      <w:r>
        <w:t>57</w:t>
      </w:r>
      <w:r>
        <w:fldChar w:fldCharType="end"/>
      </w:r>
    </w:p>
    <w:p w14:paraId="3C19261E" w14:textId="173CF4D3" w:rsidR="00A955FA" w:rsidRDefault="00A955FA">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_Toc117570260 \h </w:instrText>
      </w:r>
      <w:r>
        <w:fldChar w:fldCharType="separate"/>
      </w:r>
      <w:r>
        <w:t>57</w:t>
      </w:r>
      <w:r>
        <w:fldChar w:fldCharType="end"/>
      </w:r>
    </w:p>
    <w:p w14:paraId="2BD81761" w14:textId="5102DA9B" w:rsidR="00A955FA" w:rsidRDefault="00A955FA">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_Toc117570261 \h </w:instrText>
      </w:r>
      <w:r>
        <w:fldChar w:fldCharType="separate"/>
      </w:r>
      <w:r>
        <w:t>57</w:t>
      </w:r>
      <w:r>
        <w:fldChar w:fldCharType="end"/>
      </w:r>
    </w:p>
    <w:p w14:paraId="1C05ACD9" w14:textId="490575CC" w:rsidR="00A955FA" w:rsidRDefault="00A955FA">
      <w:pPr>
        <w:pStyle w:val="TOC3"/>
        <w:rPr>
          <w:rFonts w:asciiTheme="minorHAnsi" w:eastAsiaTheme="minorEastAsia" w:hAnsiTheme="minorHAnsi" w:cstheme="minorBidi"/>
          <w:sz w:val="22"/>
          <w:szCs w:val="22"/>
        </w:rPr>
      </w:pPr>
      <w:r>
        <w:t>6.</w:t>
      </w:r>
      <w:r>
        <w:rPr>
          <w:lang w:eastAsia="zh-CN"/>
        </w:rPr>
        <w:t>12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_Toc117570262 \h </w:instrText>
      </w:r>
      <w:r>
        <w:fldChar w:fldCharType="separate"/>
      </w:r>
      <w:r>
        <w:t>58</w:t>
      </w:r>
      <w:r>
        <w:fldChar w:fldCharType="end"/>
      </w:r>
    </w:p>
    <w:p w14:paraId="20C4B4AF" w14:textId="2C8D0499" w:rsidR="00A955FA" w:rsidRDefault="00A955FA">
      <w:pPr>
        <w:pStyle w:val="TOC3"/>
        <w:rPr>
          <w:rFonts w:asciiTheme="minorHAnsi" w:eastAsiaTheme="minorEastAsia" w:hAnsiTheme="minorHAnsi" w:cstheme="minorBidi"/>
          <w:sz w:val="22"/>
          <w:szCs w:val="22"/>
        </w:rPr>
      </w:pPr>
      <w:r>
        <w:t>6.</w:t>
      </w:r>
      <w:r>
        <w:rPr>
          <w:lang w:eastAsia="zh-CN"/>
        </w:rPr>
        <w:t>12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_Toc117570263 \h </w:instrText>
      </w:r>
      <w:r>
        <w:fldChar w:fldCharType="separate"/>
      </w:r>
      <w:r>
        <w:t>60</w:t>
      </w:r>
      <w:r>
        <w:fldChar w:fldCharType="end"/>
      </w:r>
    </w:p>
    <w:p w14:paraId="35546BBA" w14:textId="54F830BD" w:rsidR="00A955FA" w:rsidRDefault="00A955FA">
      <w:pPr>
        <w:pStyle w:val="TOC2"/>
        <w:rPr>
          <w:rFonts w:asciiTheme="minorHAnsi" w:eastAsiaTheme="minorEastAsia" w:hAnsiTheme="minorHAnsi" w:cstheme="minorBidi"/>
          <w:sz w:val="22"/>
          <w:szCs w:val="22"/>
        </w:rPr>
      </w:pPr>
      <w:r>
        <w:lastRenderedPageBreak/>
        <w:t>6.13</w:t>
      </w:r>
      <w:r>
        <w:rPr>
          <w:rFonts w:asciiTheme="minorHAnsi" w:eastAsiaTheme="minorEastAsia" w:hAnsiTheme="minorHAnsi" w:cstheme="minorBidi"/>
          <w:sz w:val="22"/>
          <w:szCs w:val="22"/>
        </w:rPr>
        <w:tab/>
      </w:r>
      <w:r>
        <w:t>Solution #13: Ranging/SL positioning service initiated by application server or 5GC NF</w:t>
      </w:r>
      <w:r>
        <w:tab/>
      </w:r>
      <w:r>
        <w:fldChar w:fldCharType="begin" w:fldLock="1"/>
      </w:r>
      <w:r>
        <w:instrText xml:space="preserve"> PAGEREF _Toc117570264 \h </w:instrText>
      </w:r>
      <w:r>
        <w:fldChar w:fldCharType="separate"/>
      </w:r>
      <w:r>
        <w:t>60</w:t>
      </w:r>
      <w:r>
        <w:fldChar w:fldCharType="end"/>
      </w:r>
    </w:p>
    <w:p w14:paraId="02B5835C" w14:textId="768268B7" w:rsidR="00A955FA" w:rsidRDefault="00A955FA">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_Toc117570265 \h </w:instrText>
      </w:r>
      <w:r>
        <w:fldChar w:fldCharType="separate"/>
      </w:r>
      <w:r>
        <w:t>60</w:t>
      </w:r>
      <w:r>
        <w:fldChar w:fldCharType="end"/>
      </w:r>
    </w:p>
    <w:p w14:paraId="087D0A29" w14:textId="13D028B0" w:rsidR="00A955FA" w:rsidRDefault="00A955FA">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_Toc117570266 \h </w:instrText>
      </w:r>
      <w:r>
        <w:fldChar w:fldCharType="separate"/>
      </w:r>
      <w:r>
        <w:t>60</w:t>
      </w:r>
      <w:r>
        <w:fldChar w:fldCharType="end"/>
      </w:r>
    </w:p>
    <w:p w14:paraId="3FFB810B" w14:textId="421A4273" w:rsidR="00A955FA" w:rsidRDefault="00A955FA">
      <w:pPr>
        <w:pStyle w:val="TOC3"/>
        <w:rPr>
          <w:rFonts w:asciiTheme="minorHAnsi" w:eastAsiaTheme="minorEastAsia" w:hAnsiTheme="minorHAnsi" w:cstheme="minorBidi"/>
          <w:sz w:val="22"/>
          <w:szCs w:val="22"/>
        </w:rPr>
      </w:pPr>
      <w:r>
        <w:t>6.</w:t>
      </w:r>
      <w:r>
        <w:rPr>
          <w:lang w:eastAsia="zh-CN"/>
        </w:rPr>
        <w:t>13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_Toc117570267 \h </w:instrText>
      </w:r>
      <w:r>
        <w:fldChar w:fldCharType="separate"/>
      </w:r>
      <w:r>
        <w:t>61</w:t>
      </w:r>
      <w:r>
        <w:fldChar w:fldCharType="end"/>
      </w:r>
    </w:p>
    <w:p w14:paraId="2E924BAB" w14:textId="0C31B39B" w:rsidR="00A955FA" w:rsidRDefault="00A955FA">
      <w:pPr>
        <w:pStyle w:val="TOC4"/>
        <w:rPr>
          <w:rFonts w:asciiTheme="minorHAnsi" w:eastAsiaTheme="minorEastAsia" w:hAnsiTheme="minorHAnsi" w:cstheme="minorBidi"/>
          <w:sz w:val="22"/>
          <w:szCs w:val="22"/>
        </w:rPr>
      </w:pPr>
      <w:r>
        <w:rPr>
          <w:lang w:eastAsia="zh-CN"/>
        </w:rPr>
        <w:t>6.13.3.1</w:t>
      </w:r>
      <w:r>
        <w:rPr>
          <w:rFonts w:asciiTheme="minorHAnsi" w:eastAsiaTheme="minorEastAsia" w:hAnsiTheme="minorHAnsi" w:cstheme="minorBidi"/>
          <w:sz w:val="22"/>
          <w:szCs w:val="22"/>
        </w:rPr>
        <w:tab/>
      </w:r>
      <w:r>
        <w:rPr>
          <w:lang w:eastAsia="zh-CN"/>
        </w:rPr>
        <w:t>Service initiated by application server</w:t>
      </w:r>
      <w:r>
        <w:tab/>
      </w:r>
      <w:r>
        <w:fldChar w:fldCharType="begin" w:fldLock="1"/>
      </w:r>
      <w:r>
        <w:instrText xml:space="preserve"> PAGEREF _Toc117570268 \h </w:instrText>
      </w:r>
      <w:r>
        <w:fldChar w:fldCharType="separate"/>
      </w:r>
      <w:r>
        <w:t>61</w:t>
      </w:r>
      <w:r>
        <w:fldChar w:fldCharType="end"/>
      </w:r>
    </w:p>
    <w:p w14:paraId="3D6DB105" w14:textId="4CDD3AFF" w:rsidR="00A955FA" w:rsidRDefault="00A955FA">
      <w:pPr>
        <w:pStyle w:val="TOC4"/>
        <w:rPr>
          <w:rFonts w:asciiTheme="minorHAnsi" w:eastAsiaTheme="minorEastAsia" w:hAnsiTheme="minorHAnsi" w:cstheme="minorBidi"/>
          <w:sz w:val="22"/>
          <w:szCs w:val="22"/>
        </w:rPr>
      </w:pPr>
      <w:r>
        <w:rPr>
          <w:lang w:eastAsia="zh-CN"/>
        </w:rPr>
        <w:t>6.13.3.2</w:t>
      </w:r>
      <w:r>
        <w:rPr>
          <w:rFonts w:asciiTheme="minorHAnsi" w:eastAsiaTheme="minorEastAsia" w:hAnsiTheme="minorHAnsi" w:cstheme="minorBidi"/>
          <w:sz w:val="22"/>
          <w:szCs w:val="22"/>
        </w:rPr>
        <w:tab/>
      </w:r>
      <w:r>
        <w:rPr>
          <w:lang w:eastAsia="zh-CN"/>
        </w:rPr>
        <w:t>Service initiated by 5GC NF</w:t>
      </w:r>
      <w:r>
        <w:tab/>
      </w:r>
      <w:r>
        <w:fldChar w:fldCharType="begin" w:fldLock="1"/>
      </w:r>
      <w:r>
        <w:instrText xml:space="preserve"> PAGEREF _Toc117570269 \h </w:instrText>
      </w:r>
      <w:r>
        <w:fldChar w:fldCharType="separate"/>
      </w:r>
      <w:r>
        <w:t>62</w:t>
      </w:r>
      <w:r>
        <w:fldChar w:fldCharType="end"/>
      </w:r>
    </w:p>
    <w:p w14:paraId="342CD4C0" w14:textId="013A9830" w:rsidR="00A955FA" w:rsidRDefault="00A955FA">
      <w:pPr>
        <w:pStyle w:val="TOC3"/>
        <w:rPr>
          <w:rFonts w:asciiTheme="minorHAnsi" w:eastAsiaTheme="minorEastAsia" w:hAnsiTheme="minorHAnsi" w:cstheme="minorBidi"/>
          <w:sz w:val="22"/>
          <w:szCs w:val="22"/>
        </w:rPr>
      </w:pPr>
      <w:r>
        <w:t>6.</w:t>
      </w:r>
      <w:r>
        <w:rPr>
          <w:lang w:eastAsia="zh-CN"/>
        </w:rPr>
        <w:t>13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_Toc117570270 \h </w:instrText>
      </w:r>
      <w:r>
        <w:fldChar w:fldCharType="separate"/>
      </w:r>
      <w:r>
        <w:t>63</w:t>
      </w:r>
      <w:r>
        <w:fldChar w:fldCharType="end"/>
      </w:r>
    </w:p>
    <w:p w14:paraId="36EA8B9D" w14:textId="66E4AE9A" w:rsidR="00A955FA" w:rsidRDefault="00A955FA">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General reference architecture for Sidelink positioning and ranging-based services</w:t>
      </w:r>
      <w:r>
        <w:tab/>
      </w:r>
      <w:r>
        <w:fldChar w:fldCharType="begin" w:fldLock="1"/>
      </w:r>
      <w:r>
        <w:instrText xml:space="preserve"> PAGEREF _Toc117570271 \h </w:instrText>
      </w:r>
      <w:r>
        <w:fldChar w:fldCharType="separate"/>
      </w:r>
      <w:r>
        <w:t>63</w:t>
      </w:r>
      <w:r>
        <w:fldChar w:fldCharType="end"/>
      </w:r>
    </w:p>
    <w:p w14:paraId="5EFAD2E9" w14:textId="0DDE0629" w:rsidR="00A955FA" w:rsidRDefault="00A955FA">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_Toc117570272 \h </w:instrText>
      </w:r>
      <w:r>
        <w:fldChar w:fldCharType="separate"/>
      </w:r>
      <w:r>
        <w:t>63</w:t>
      </w:r>
      <w:r>
        <w:fldChar w:fldCharType="end"/>
      </w:r>
    </w:p>
    <w:p w14:paraId="577A1C6B" w14:textId="1C80A3A4" w:rsidR="00A955FA" w:rsidRDefault="00A955FA">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_Toc117570273 \h </w:instrText>
      </w:r>
      <w:r>
        <w:fldChar w:fldCharType="separate"/>
      </w:r>
      <w:r>
        <w:t>66</w:t>
      </w:r>
      <w:r>
        <w:fldChar w:fldCharType="end"/>
      </w:r>
    </w:p>
    <w:p w14:paraId="02A124AB" w14:textId="51607EB1" w:rsidR="00A955FA" w:rsidRDefault="00A955FA">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_Toc117570274 \h </w:instrText>
      </w:r>
      <w:r>
        <w:fldChar w:fldCharType="separate"/>
      </w:r>
      <w:r>
        <w:t>67</w:t>
      </w:r>
      <w:r>
        <w:fldChar w:fldCharType="end"/>
      </w:r>
    </w:p>
    <w:p w14:paraId="7B0867E5" w14:textId="4AA8360C" w:rsidR="00A955FA" w:rsidRDefault="00A955FA">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Protocol stack</w:t>
      </w:r>
      <w:r>
        <w:tab/>
      </w:r>
      <w:r>
        <w:fldChar w:fldCharType="begin" w:fldLock="1"/>
      </w:r>
      <w:r>
        <w:instrText xml:space="preserve"> PAGEREF _Toc117570275 \h </w:instrText>
      </w:r>
      <w:r>
        <w:fldChar w:fldCharType="separate"/>
      </w:r>
      <w:r>
        <w:t>68</w:t>
      </w:r>
      <w:r>
        <w:fldChar w:fldCharType="end"/>
      </w:r>
    </w:p>
    <w:p w14:paraId="0C86A9BE" w14:textId="78F3BB49" w:rsidR="00A955FA" w:rsidRDefault="00A955FA">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Authorization to NG-RAN for Ranging/Sidelink Positioning</w:t>
      </w:r>
      <w:r>
        <w:tab/>
      </w:r>
      <w:r>
        <w:fldChar w:fldCharType="begin" w:fldLock="1"/>
      </w:r>
      <w:r>
        <w:instrText xml:space="preserve"> PAGEREF _Toc117570276 \h </w:instrText>
      </w:r>
      <w:r>
        <w:fldChar w:fldCharType="separate"/>
      </w:r>
      <w:r>
        <w:t>69</w:t>
      </w:r>
      <w:r>
        <w:fldChar w:fldCharType="end"/>
      </w:r>
    </w:p>
    <w:p w14:paraId="252A97A5" w14:textId="30655DF3" w:rsidR="00A955FA" w:rsidRDefault="00A955FA">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w:t>
      </w:r>
      <w:r>
        <w:tab/>
      </w:r>
      <w:r>
        <w:fldChar w:fldCharType="begin" w:fldLock="1"/>
      </w:r>
      <w:r>
        <w:instrText xml:space="preserve"> PAGEREF _Toc117570277 \h </w:instrText>
      </w:r>
      <w:r>
        <w:fldChar w:fldCharType="separate"/>
      </w:r>
      <w:r>
        <w:t>69</w:t>
      </w:r>
      <w:r>
        <w:fldChar w:fldCharType="end"/>
      </w:r>
    </w:p>
    <w:p w14:paraId="6E086291" w14:textId="6039294E" w:rsidR="00A955FA" w:rsidRDefault="00A955FA">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_Toc117570278 \h </w:instrText>
      </w:r>
      <w:r>
        <w:fldChar w:fldCharType="separate"/>
      </w:r>
      <w:r>
        <w:t>69</w:t>
      </w:r>
      <w:r>
        <w:fldChar w:fldCharType="end"/>
      </w:r>
    </w:p>
    <w:p w14:paraId="52BA3568" w14:textId="5F36C48A" w:rsidR="00A955FA" w:rsidRDefault="00A955FA">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_Toc117570279 \h </w:instrText>
      </w:r>
      <w:r>
        <w:fldChar w:fldCharType="separate"/>
      </w:r>
      <w:r>
        <w:t>70</w:t>
      </w:r>
      <w:r>
        <w:fldChar w:fldCharType="end"/>
      </w:r>
    </w:p>
    <w:p w14:paraId="4C9FC3CD" w14:textId="2A836CC1" w:rsidR="00A955FA" w:rsidRDefault="00A955FA">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_Toc117570280 \h </w:instrText>
      </w:r>
      <w:r>
        <w:fldChar w:fldCharType="separate"/>
      </w:r>
      <w:r>
        <w:t>70</w:t>
      </w:r>
      <w:r>
        <w:fldChar w:fldCharType="end"/>
      </w:r>
    </w:p>
    <w:p w14:paraId="28277454" w14:textId="0F1E6245" w:rsidR="00A955FA" w:rsidRDefault="00A955FA">
      <w:pPr>
        <w:pStyle w:val="TOC2"/>
        <w:rPr>
          <w:rFonts w:asciiTheme="minorHAnsi" w:eastAsiaTheme="minorEastAsia" w:hAnsiTheme="minorHAnsi" w:cstheme="minorBidi"/>
          <w:sz w:val="22"/>
          <w:szCs w:val="22"/>
        </w:rPr>
      </w:pPr>
      <w:r w:rsidRPr="00E866DC">
        <w:rPr>
          <w:rFonts w:eastAsia="DengXian"/>
          <w:lang w:eastAsia="en-US"/>
        </w:rPr>
        <w:t>6.16</w:t>
      </w:r>
      <w:r>
        <w:rPr>
          <w:rFonts w:asciiTheme="minorHAnsi" w:eastAsiaTheme="minorEastAsia" w:hAnsiTheme="minorHAnsi" w:cstheme="minorBidi"/>
          <w:sz w:val="22"/>
          <w:szCs w:val="22"/>
        </w:rPr>
        <w:tab/>
      </w:r>
      <w:r w:rsidRPr="00E866DC">
        <w:rPr>
          <w:rFonts w:eastAsia="DengXian"/>
          <w:lang w:eastAsia="en-US"/>
        </w:rPr>
        <w:t>Solution #16: Solution for ranging operation with assistant UE(s)</w:t>
      </w:r>
      <w:r>
        <w:tab/>
      </w:r>
      <w:r>
        <w:fldChar w:fldCharType="begin" w:fldLock="1"/>
      </w:r>
      <w:r>
        <w:instrText xml:space="preserve"> PAGEREF _Toc117570281 \h </w:instrText>
      </w:r>
      <w:r>
        <w:fldChar w:fldCharType="separate"/>
      </w:r>
      <w:r>
        <w:t>71</w:t>
      </w:r>
      <w:r>
        <w:fldChar w:fldCharType="end"/>
      </w:r>
    </w:p>
    <w:p w14:paraId="0CA680BA" w14:textId="55062C1C" w:rsidR="00A955FA" w:rsidRDefault="00A955FA">
      <w:pPr>
        <w:pStyle w:val="TOC3"/>
        <w:rPr>
          <w:rFonts w:asciiTheme="minorHAnsi" w:eastAsiaTheme="minorEastAsia" w:hAnsiTheme="minorHAnsi" w:cstheme="minorBidi"/>
          <w:sz w:val="22"/>
          <w:szCs w:val="22"/>
        </w:rPr>
      </w:pPr>
      <w:r w:rsidRPr="00E866DC">
        <w:rPr>
          <w:rFonts w:eastAsia="DengXian"/>
          <w:lang w:eastAsia="en-US"/>
        </w:rPr>
        <w:t>6.16.1</w:t>
      </w:r>
      <w:r>
        <w:rPr>
          <w:rFonts w:asciiTheme="minorHAnsi" w:eastAsiaTheme="minorEastAsia" w:hAnsiTheme="minorHAnsi" w:cstheme="minorBidi"/>
          <w:sz w:val="22"/>
          <w:szCs w:val="22"/>
        </w:rPr>
        <w:tab/>
      </w:r>
      <w:r w:rsidRPr="00E866DC">
        <w:rPr>
          <w:rFonts w:eastAsia="DengXian"/>
          <w:lang w:eastAsia="en-US"/>
        </w:rPr>
        <w:t>General</w:t>
      </w:r>
      <w:r>
        <w:tab/>
      </w:r>
      <w:r>
        <w:fldChar w:fldCharType="begin" w:fldLock="1"/>
      </w:r>
      <w:r>
        <w:instrText xml:space="preserve"> PAGEREF _Toc117570282 \h </w:instrText>
      </w:r>
      <w:r>
        <w:fldChar w:fldCharType="separate"/>
      </w:r>
      <w:r>
        <w:t>71</w:t>
      </w:r>
      <w:r>
        <w:fldChar w:fldCharType="end"/>
      </w:r>
    </w:p>
    <w:p w14:paraId="6AA51A9D" w14:textId="45A334A6" w:rsidR="00A955FA" w:rsidRDefault="00A955FA">
      <w:pPr>
        <w:pStyle w:val="TOC3"/>
        <w:rPr>
          <w:rFonts w:asciiTheme="minorHAnsi" w:eastAsiaTheme="minorEastAsia" w:hAnsiTheme="minorHAnsi" w:cstheme="minorBidi"/>
          <w:sz w:val="22"/>
          <w:szCs w:val="22"/>
        </w:rPr>
      </w:pPr>
      <w:r w:rsidRPr="00E866DC">
        <w:rPr>
          <w:rFonts w:eastAsia="DengXian"/>
          <w:lang w:eastAsia="en-US"/>
        </w:rPr>
        <w:t>6.16.2</w:t>
      </w:r>
      <w:r>
        <w:rPr>
          <w:rFonts w:asciiTheme="minorHAnsi" w:eastAsiaTheme="minorEastAsia" w:hAnsiTheme="minorHAnsi" w:cstheme="minorBidi"/>
          <w:sz w:val="22"/>
          <w:szCs w:val="22"/>
        </w:rPr>
        <w:tab/>
      </w:r>
      <w:r w:rsidRPr="00E866DC">
        <w:rPr>
          <w:rFonts w:eastAsia="DengXian"/>
          <w:lang w:eastAsia="en-US"/>
        </w:rPr>
        <w:t>Functional descriptions</w:t>
      </w:r>
      <w:r>
        <w:tab/>
      </w:r>
      <w:r>
        <w:fldChar w:fldCharType="begin" w:fldLock="1"/>
      </w:r>
      <w:r>
        <w:instrText xml:space="preserve"> PAGEREF _Toc117570283 \h </w:instrText>
      </w:r>
      <w:r>
        <w:fldChar w:fldCharType="separate"/>
      </w:r>
      <w:r>
        <w:t>71</w:t>
      </w:r>
      <w:r>
        <w:fldChar w:fldCharType="end"/>
      </w:r>
    </w:p>
    <w:p w14:paraId="5AFAD7F8" w14:textId="449873FC" w:rsidR="00A955FA" w:rsidRDefault="00A955FA">
      <w:pPr>
        <w:pStyle w:val="TOC3"/>
        <w:rPr>
          <w:rFonts w:asciiTheme="minorHAnsi" w:eastAsiaTheme="minorEastAsia" w:hAnsiTheme="minorHAnsi" w:cstheme="minorBidi"/>
          <w:sz w:val="22"/>
          <w:szCs w:val="22"/>
        </w:rPr>
      </w:pPr>
      <w:r w:rsidRPr="00E866DC">
        <w:rPr>
          <w:rFonts w:eastAsia="DengXian"/>
          <w:lang w:eastAsia="en-US"/>
        </w:rPr>
        <w:t>6.16.3</w:t>
      </w:r>
      <w:r>
        <w:rPr>
          <w:rFonts w:asciiTheme="minorHAnsi" w:eastAsiaTheme="minorEastAsia" w:hAnsiTheme="minorHAnsi" w:cstheme="minorBidi"/>
          <w:sz w:val="22"/>
          <w:szCs w:val="22"/>
        </w:rPr>
        <w:tab/>
      </w:r>
      <w:r w:rsidRPr="00E866DC">
        <w:rPr>
          <w:rFonts w:eastAsia="DengXian"/>
          <w:lang w:eastAsia="en-US"/>
        </w:rPr>
        <w:t>Procedures</w:t>
      </w:r>
      <w:r>
        <w:tab/>
      </w:r>
      <w:r>
        <w:fldChar w:fldCharType="begin" w:fldLock="1"/>
      </w:r>
      <w:r>
        <w:instrText xml:space="preserve"> PAGEREF _Toc117570284 \h </w:instrText>
      </w:r>
      <w:r>
        <w:fldChar w:fldCharType="separate"/>
      </w:r>
      <w:r>
        <w:t>71</w:t>
      </w:r>
      <w:r>
        <w:fldChar w:fldCharType="end"/>
      </w:r>
    </w:p>
    <w:p w14:paraId="643C2440" w14:textId="1E2337E1" w:rsidR="00A955FA" w:rsidRDefault="00A955FA">
      <w:pPr>
        <w:pStyle w:val="TOC3"/>
        <w:rPr>
          <w:rFonts w:asciiTheme="minorHAnsi" w:eastAsiaTheme="minorEastAsia" w:hAnsiTheme="minorHAnsi" w:cstheme="minorBidi"/>
          <w:sz w:val="22"/>
          <w:szCs w:val="22"/>
        </w:rPr>
      </w:pPr>
      <w:r w:rsidRPr="00E866DC">
        <w:rPr>
          <w:rFonts w:eastAsia="DengXian"/>
          <w:lang w:eastAsia="en-US"/>
        </w:rPr>
        <w:t>6.16.4</w:t>
      </w:r>
      <w:r>
        <w:rPr>
          <w:rFonts w:asciiTheme="minorHAnsi" w:eastAsiaTheme="minorEastAsia" w:hAnsiTheme="minorHAnsi" w:cstheme="minorBidi"/>
          <w:sz w:val="22"/>
          <w:szCs w:val="22"/>
        </w:rPr>
        <w:tab/>
      </w:r>
      <w:r w:rsidRPr="00E866DC">
        <w:rPr>
          <w:rFonts w:eastAsia="DengXian"/>
          <w:lang w:eastAsia="en-US"/>
        </w:rPr>
        <w:t>Impacts on services, entities, and interfaces</w:t>
      </w:r>
      <w:r>
        <w:tab/>
      </w:r>
      <w:r>
        <w:fldChar w:fldCharType="begin" w:fldLock="1"/>
      </w:r>
      <w:r>
        <w:instrText xml:space="preserve"> PAGEREF _Toc117570285 \h </w:instrText>
      </w:r>
      <w:r>
        <w:fldChar w:fldCharType="separate"/>
      </w:r>
      <w:r>
        <w:t>72</w:t>
      </w:r>
      <w:r>
        <w:fldChar w:fldCharType="end"/>
      </w:r>
    </w:p>
    <w:p w14:paraId="72479F50" w14:textId="01184F5C" w:rsidR="00A955FA" w:rsidRDefault="00A955FA">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Ranging/Sidelink positioning with the assistance of assistant UE</w:t>
      </w:r>
      <w:r>
        <w:tab/>
      </w:r>
      <w:r>
        <w:fldChar w:fldCharType="begin" w:fldLock="1"/>
      </w:r>
      <w:r>
        <w:instrText xml:space="preserve"> PAGEREF _Toc117570286 \h </w:instrText>
      </w:r>
      <w:r>
        <w:fldChar w:fldCharType="separate"/>
      </w:r>
      <w:r>
        <w:t>72</w:t>
      </w:r>
      <w:r>
        <w:fldChar w:fldCharType="end"/>
      </w:r>
    </w:p>
    <w:p w14:paraId="40B7A7C3" w14:textId="4C8D4451" w:rsidR="00A955FA" w:rsidRDefault="00A955FA">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_Toc117570287 \h </w:instrText>
      </w:r>
      <w:r>
        <w:fldChar w:fldCharType="separate"/>
      </w:r>
      <w:r>
        <w:t>72</w:t>
      </w:r>
      <w:r>
        <w:fldChar w:fldCharType="end"/>
      </w:r>
    </w:p>
    <w:p w14:paraId="60ABCCAA" w14:textId="5E9E3391" w:rsidR="00A955FA" w:rsidRDefault="00A955FA">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_Toc117570288 \h </w:instrText>
      </w:r>
      <w:r>
        <w:fldChar w:fldCharType="separate"/>
      </w:r>
      <w:r>
        <w:t>73</w:t>
      </w:r>
      <w:r>
        <w:fldChar w:fldCharType="end"/>
      </w:r>
    </w:p>
    <w:p w14:paraId="39D77405" w14:textId="45122863" w:rsidR="00A955FA" w:rsidRDefault="00A955FA">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_Toc117570289 \h </w:instrText>
      </w:r>
      <w:r>
        <w:fldChar w:fldCharType="separate"/>
      </w:r>
      <w:r>
        <w:t>74</w:t>
      </w:r>
      <w:r>
        <w:fldChar w:fldCharType="end"/>
      </w:r>
    </w:p>
    <w:p w14:paraId="198AAAA0" w14:textId="3CBC8E62" w:rsidR="00A955FA" w:rsidRDefault="00A955FA">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_Toc117570290 \h </w:instrText>
      </w:r>
      <w:r>
        <w:fldChar w:fldCharType="separate"/>
      </w:r>
      <w:r>
        <w:t>75</w:t>
      </w:r>
      <w:r>
        <w:fldChar w:fldCharType="end"/>
      </w:r>
    </w:p>
    <w:p w14:paraId="77C0888C" w14:textId="6397125E" w:rsidR="00A955FA" w:rsidRDefault="00A955FA">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sidRPr="00E866DC">
        <w:rPr>
          <w:rFonts w:eastAsia="SimSun"/>
          <w:lang w:eastAsia="zh-CN"/>
        </w:rPr>
        <w:t>18</w:t>
      </w:r>
      <w:r>
        <w:t>: Network triggered ranging device discovery</w:t>
      </w:r>
      <w:r>
        <w:tab/>
      </w:r>
      <w:r>
        <w:fldChar w:fldCharType="begin" w:fldLock="1"/>
      </w:r>
      <w:r>
        <w:instrText xml:space="preserve"> PAGEREF _Toc117570291 \h </w:instrText>
      </w:r>
      <w:r>
        <w:fldChar w:fldCharType="separate"/>
      </w:r>
      <w:r>
        <w:t>76</w:t>
      </w:r>
      <w:r>
        <w:fldChar w:fldCharType="end"/>
      </w:r>
    </w:p>
    <w:p w14:paraId="30436D8E" w14:textId="767B6464" w:rsidR="00A955FA" w:rsidRDefault="00A955FA">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_Toc117570292 \h </w:instrText>
      </w:r>
      <w:r>
        <w:fldChar w:fldCharType="separate"/>
      </w:r>
      <w:r>
        <w:t>76</w:t>
      </w:r>
      <w:r>
        <w:fldChar w:fldCharType="end"/>
      </w:r>
    </w:p>
    <w:p w14:paraId="25CE9C75" w14:textId="4F0E34D9" w:rsidR="00A955FA" w:rsidRDefault="00A955FA">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Control plane-based Network triggered ranging device discovery</w:t>
      </w:r>
      <w:r>
        <w:tab/>
      </w:r>
      <w:r>
        <w:fldChar w:fldCharType="begin" w:fldLock="1"/>
      </w:r>
      <w:r>
        <w:instrText xml:space="preserve"> PAGEREF _Toc117570293 \h </w:instrText>
      </w:r>
      <w:r>
        <w:fldChar w:fldCharType="separate"/>
      </w:r>
      <w:r>
        <w:t>76</w:t>
      </w:r>
      <w:r>
        <w:fldChar w:fldCharType="end"/>
      </w:r>
    </w:p>
    <w:p w14:paraId="0254ED01" w14:textId="6E35FF0C" w:rsidR="00A955FA" w:rsidRDefault="00A955FA">
      <w:pPr>
        <w:pStyle w:val="TOC4"/>
        <w:rPr>
          <w:rFonts w:asciiTheme="minorHAnsi" w:eastAsiaTheme="minorEastAsia" w:hAnsiTheme="minorHAnsi" w:cstheme="minorBidi"/>
          <w:sz w:val="22"/>
          <w:szCs w:val="22"/>
        </w:rPr>
      </w:pPr>
      <w:r>
        <w:rPr>
          <w:lang w:eastAsia="zh-CN"/>
        </w:rPr>
        <w:t>6.18.2.1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_Toc117570294 \h </w:instrText>
      </w:r>
      <w:r>
        <w:fldChar w:fldCharType="separate"/>
      </w:r>
      <w:r>
        <w:t>76</w:t>
      </w:r>
      <w:r>
        <w:fldChar w:fldCharType="end"/>
      </w:r>
    </w:p>
    <w:p w14:paraId="0F14F132" w14:textId="7CA4D0F0" w:rsidR="00A955FA" w:rsidRDefault="00A955FA">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One-shot Control plane-based Network triggered ranging device discovery</w:t>
      </w:r>
      <w:r>
        <w:tab/>
      </w:r>
      <w:r>
        <w:fldChar w:fldCharType="begin" w:fldLock="1"/>
      </w:r>
      <w:r>
        <w:instrText xml:space="preserve"> PAGEREF _Toc117570295 \h </w:instrText>
      </w:r>
      <w:r>
        <w:fldChar w:fldCharType="separate"/>
      </w:r>
      <w:r>
        <w:t>77</w:t>
      </w:r>
      <w:r>
        <w:fldChar w:fldCharType="end"/>
      </w:r>
    </w:p>
    <w:p w14:paraId="3175B6A0" w14:textId="0B66954A" w:rsidR="00A955FA" w:rsidRDefault="00A955FA">
      <w:pPr>
        <w:pStyle w:val="TOC4"/>
        <w:rPr>
          <w:rFonts w:asciiTheme="minorHAnsi" w:eastAsiaTheme="minorEastAsia" w:hAnsiTheme="minorHAnsi" w:cstheme="minorBidi"/>
          <w:sz w:val="22"/>
          <w:szCs w:val="22"/>
        </w:rPr>
      </w:pPr>
      <w:r>
        <w:t>6.</w:t>
      </w:r>
      <w:r>
        <w:rPr>
          <w:lang w:eastAsia="zh-CN"/>
        </w:rPr>
        <w:t>18</w:t>
      </w:r>
      <w:r>
        <w:t>.2.3</w:t>
      </w:r>
      <w:r>
        <w:rPr>
          <w:rFonts w:asciiTheme="minorHAnsi" w:eastAsiaTheme="minorEastAsia" w:hAnsiTheme="minorHAnsi" w:cstheme="minorBidi"/>
          <w:sz w:val="22"/>
          <w:szCs w:val="22"/>
        </w:rPr>
        <w:tab/>
      </w:r>
      <w:r>
        <w:t>Deferred Control plane-based Network triggered ranging device discovery</w:t>
      </w:r>
      <w:r>
        <w:tab/>
      </w:r>
      <w:r>
        <w:fldChar w:fldCharType="begin" w:fldLock="1"/>
      </w:r>
      <w:r>
        <w:instrText xml:space="preserve"> PAGEREF _Toc117570296 \h </w:instrText>
      </w:r>
      <w:r>
        <w:fldChar w:fldCharType="separate"/>
      </w:r>
      <w:r>
        <w:t>78</w:t>
      </w:r>
      <w:r>
        <w:fldChar w:fldCharType="end"/>
      </w:r>
    </w:p>
    <w:p w14:paraId="0BEBF018" w14:textId="7F8E1A61" w:rsidR="00A955FA" w:rsidRDefault="00A955FA">
      <w:pPr>
        <w:pStyle w:val="TOC3"/>
        <w:rPr>
          <w:rFonts w:asciiTheme="minorHAnsi" w:eastAsiaTheme="minorEastAsia" w:hAnsiTheme="minorHAnsi" w:cstheme="minorBidi"/>
          <w:sz w:val="22"/>
          <w:szCs w:val="22"/>
        </w:rPr>
      </w:pPr>
      <w:r>
        <w:t>6.</w:t>
      </w:r>
      <w:r>
        <w:rPr>
          <w:lang w:eastAsia="zh-CN"/>
        </w:rPr>
        <w:t>18</w:t>
      </w:r>
      <w:r>
        <w:t>.3</w:t>
      </w:r>
      <w:r>
        <w:rPr>
          <w:rFonts w:asciiTheme="minorHAnsi" w:eastAsiaTheme="minorEastAsia" w:hAnsiTheme="minorHAnsi" w:cstheme="minorBidi"/>
          <w:sz w:val="22"/>
          <w:szCs w:val="22"/>
        </w:rPr>
        <w:tab/>
      </w:r>
      <w:r>
        <w:t>Application layer-based Network triggered ranging device discovery</w:t>
      </w:r>
      <w:r>
        <w:tab/>
      </w:r>
      <w:r>
        <w:fldChar w:fldCharType="begin" w:fldLock="1"/>
      </w:r>
      <w:r>
        <w:instrText xml:space="preserve"> PAGEREF _Toc117570297 \h </w:instrText>
      </w:r>
      <w:r>
        <w:fldChar w:fldCharType="separate"/>
      </w:r>
      <w:r>
        <w:t>79</w:t>
      </w:r>
      <w:r>
        <w:fldChar w:fldCharType="end"/>
      </w:r>
    </w:p>
    <w:p w14:paraId="756685A2" w14:textId="60DA2690" w:rsidR="00A955FA" w:rsidRDefault="00A955FA">
      <w:pPr>
        <w:pStyle w:val="TOC4"/>
        <w:rPr>
          <w:rFonts w:asciiTheme="minorHAnsi" w:eastAsiaTheme="minorEastAsia" w:hAnsiTheme="minorHAnsi" w:cstheme="minorBidi"/>
          <w:sz w:val="22"/>
          <w:szCs w:val="22"/>
        </w:rPr>
      </w:pPr>
      <w:r>
        <w:rPr>
          <w:lang w:eastAsia="zh-CN"/>
        </w:rPr>
        <w:t>6.18.3.1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_Toc117570298 \h </w:instrText>
      </w:r>
      <w:r>
        <w:fldChar w:fldCharType="separate"/>
      </w:r>
      <w:r>
        <w:t>79</w:t>
      </w:r>
      <w:r>
        <w:fldChar w:fldCharType="end"/>
      </w:r>
    </w:p>
    <w:p w14:paraId="79218B8A" w14:textId="34EF276F" w:rsidR="00A955FA" w:rsidRDefault="00A955FA">
      <w:pPr>
        <w:pStyle w:val="TOC4"/>
        <w:rPr>
          <w:rFonts w:asciiTheme="minorHAnsi" w:eastAsiaTheme="minorEastAsia" w:hAnsiTheme="minorHAnsi" w:cstheme="minorBidi"/>
          <w:sz w:val="22"/>
          <w:szCs w:val="22"/>
        </w:rPr>
      </w:pPr>
      <w:r>
        <w:rPr>
          <w:lang w:eastAsia="zh-CN"/>
        </w:rPr>
        <w:t>6.18.3.2</w:t>
      </w:r>
      <w:r>
        <w:rPr>
          <w:rFonts w:asciiTheme="minorHAnsi" w:eastAsiaTheme="minorEastAsia" w:hAnsiTheme="minorHAnsi" w:cstheme="minorBidi"/>
          <w:sz w:val="22"/>
          <w:szCs w:val="22"/>
        </w:rPr>
        <w:tab/>
      </w:r>
      <w:r>
        <w:rPr>
          <w:lang w:eastAsia="zh-CN"/>
        </w:rPr>
        <w:t>One shot Application layer-based Network triggered ranging device discovery</w:t>
      </w:r>
      <w:r>
        <w:tab/>
      </w:r>
      <w:r>
        <w:fldChar w:fldCharType="begin" w:fldLock="1"/>
      </w:r>
      <w:r>
        <w:instrText xml:space="preserve"> PAGEREF _Toc117570299 \h </w:instrText>
      </w:r>
      <w:r>
        <w:fldChar w:fldCharType="separate"/>
      </w:r>
      <w:r>
        <w:t>79</w:t>
      </w:r>
      <w:r>
        <w:fldChar w:fldCharType="end"/>
      </w:r>
    </w:p>
    <w:p w14:paraId="16F3185C" w14:textId="67FF9A7D" w:rsidR="00A955FA" w:rsidRDefault="00A955FA">
      <w:pPr>
        <w:pStyle w:val="TOC4"/>
        <w:rPr>
          <w:rFonts w:asciiTheme="minorHAnsi" w:eastAsiaTheme="minorEastAsia" w:hAnsiTheme="minorHAnsi" w:cstheme="minorBidi"/>
          <w:sz w:val="22"/>
          <w:szCs w:val="22"/>
        </w:rPr>
      </w:pPr>
      <w:r>
        <w:rPr>
          <w:lang w:eastAsia="zh-CN"/>
        </w:rPr>
        <w:t>6.18.3.3</w:t>
      </w:r>
      <w:r>
        <w:rPr>
          <w:rFonts w:asciiTheme="minorHAnsi" w:eastAsiaTheme="minorEastAsia" w:hAnsiTheme="minorHAnsi" w:cstheme="minorBidi"/>
          <w:sz w:val="22"/>
          <w:szCs w:val="22"/>
        </w:rPr>
        <w:tab/>
      </w:r>
      <w:r>
        <w:rPr>
          <w:lang w:eastAsia="zh-CN"/>
        </w:rPr>
        <w:t>Deferred Application layer-based Network triggered ranging device discovery procedure</w:t>
      </w:r>
      <w:r>
        <w:tab/>
      </w:r>
      <w:r>
        <w:fldChar w:fldCharType="begin" w:fldLock="1"/>
      </w:r>
      <w:r>
        <w:instrText xml:space="preserve"> PAGEREF _Toc117570300 \h </w:instrText>
      </w:r>
      <w:r>
        <w:fldChar w:fldCharType="separate"/>
      </w:r>
      <w:r>
        <w:t>80</w:t>
      </w:r>
      <w:r>
        <w:fldChar w:fldCharType="end"/>
      </w:r>
    </w:p>
    <w:p w14:paraId="06FA3234" w14:textId="2D6FA34B" w:rsidR="00A955FA" w:rsidRDefault="00A955FA">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_Toc117570301 \h </w:instrText>
      </w:r>
      <w:r>
        <w:fldChar w:fldCharType="separate"/>
      </w:r>
      <w:r>
        <w:t>80</w:t>
      </w:r>
      <w:r>
        <w:fldChar w:fldCharType="end"/>
      </w:r>
    </w:p>
    <w:p w14:paraId="4764B1E2" w14:textId="62B648C3" w:rsidR="00A955FA" w:rsidRDefault="00A955FA">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of Sidelink Positioning and Ranging signalling over different PC5 RATs</w:t>
      </w:r>
      <w:r>
        <w:tab/>
      </w:r>
      <w:r>
        <w:fldChar w:fldCharType="begin" w:fldLock="1"/>
      </w:r>
      <w:r>
        <w:instrText xml:space="preserve"> PAGEREF _Toc117570302 \h </w:instrText>
      </w:r>
      <w:r>
        <w:fldChar w:fldCharType="separate"/>
      </w:r>
      <w:r>
        <w:t>81</w:t>
      </w:r>
      <w:r>
        <w:fldChar w:fldCharType="end"/>
      </w:r>
    </w:p>
    <w:p w14:paraId="7D08FF64" w14:textId="0E0F3992" w:rsidR="00A955FA" w:rsidRDefault="00A955FA">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_Toc117570303 \h </w:instrText>
      </w:r>
      <w:r>
        <w:fldChar w:fldCharType="separate"/>
      </w:r>
      <w:r>
        <w:t>81</w:t>
      </w:r>
      <w:r>
        <w:fldChar w:fldCharType="end"/>
      </w:r>
    </w:p>
    <w:p w14:paraId="5D3AACCB" w14:textId="100118DF" w:rsidR="00A955FA" w:rsidRDefault="00A955FA">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_Toc117570304 \h </w:instrText>
      </w:r>
      <w:r>
        <w:fldChar w:fldCharType="separate"/>
      </w:r>
      <w:r>
        <w:t>81</w:t>
      </w:r>
      <w:r>
        <w:fldChar w:fldCharType="end"/>
      </w:r>
    </w:p>
    <w:p w14:paraId="2F03BF30" w14:textId="4A9D6DB2" w:rsidR="00A955FA" w:rsidRDefault="00A955FA">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Upper Protocol Layers</w:t>
      </w:r>
      <w:r>
        <w:tab/>
      </w:r>
      <w:r>
        <w:fldChar w:fldCharType="begin" w:fldLock="1"/>
      </w:r>
      <w:r>
        <w:instrText xml:space="preserve"> PAGEREF _Toc117570305 \h </w:instrText>
      </w:r>
      <w:r>
        <w:fldChar w:fldCharType="separate"/>
      </w:r>
      <w:r>
        <w:t>81</w:t>
      </w:r>
      <w:r>
        <w:fldChar w:fldCharType="end"/>
      </w:r>
    </w:p>
    <w:p w14:paraId="3DCA6D4E" w14:textId="53578F78" w:rsidR="00A955FA" w:rsidRDefault="00A955FA">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Support of V2X UE operations</w:t>
      </w:r>
      <w:r>
        <w:tab/>
      </w:r>
      <w:r>
        <w:fldChar w:fldCharType="begin" w:fldLock="1"/>
      </w:r>
      <w:r>
        <w:instrText xml:space="preserve"> PAGEREF _Toc117570306 \h </w:instrText>
      </w:r>
      <w:r>
        <w:fldChar w:fldCharType="separate"/>
      </w:r>
      <w:r>
        <w:t>84</w:t>
      </w:r>
      <w:r>
        <w:fldChar w:fldCharType="end"/>
      </w:r>
    </w:p>
    <w:p w14:paraId="19D00D26" w14:textId="10D32272" w:rsidR="00A955FA" w:rsidRDefault="00A955FA">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Support of 5G ProSe UE operations</w:t>
      </w:r>
      <w:r>
        <w:tab/>
      </w:r>
      <w:r>
        <w:fldChar w:fldCharType="begin" w:fldLock="1"/>
      </w:r>
      <w:r>
        <w:instrText xml:space="preserve"> PAGEREF _Toc117570307 \h </w:instrText>
      </w:r>
      <w:r>
        <w:fldChar w:fldCharType="separate"/>
      </w:r>
      <w:r>
        <w:t>85</w:t>
      </w:r>
      <w:r>
        <w:fldChar w:fldCharType="end"/>
      </w:r>
    </w:p>
    <w:p w14:paraId="5D952D0A" w14:textId="37DDE9E3" w:rsidR="00A955FA" w:rsidRDefault="00A955FA">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_Toc117570308 \h </w:instrText>
      </w:r>
      <w:r>
        <w:fldChar w:fldCharType="separate"/>
      </w:r>
      <w:r>
        <w:t>85</w:t>
      </w:r>
      <w:r>
        <w:fldChar w:fldCharType="end"/>
      </w:r>
    </w:p>
    <w:p w14:paraId="3EEDC85A" w14:textId="14E7F9FD" w:rsidR="00A955FA" w:rsidRDefault="00A955FA">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t>Procedure for Sidelink Positioning/Ranging for UE-only operation</w:t>
      </w:r>
      <w:r>
        <w:tab/>
      </w:r>
      <w:r>
        <w:fldChar w:fldCharType="begin" w:fldLock="1"/>
      </w:r>
      <w:r>
        <w:instrText xml:space="preserve"> PAGEREF _Toc117570309 \h </w:instrText>
      </w:r>
      <w:r>
        <w:fldChar w:fldCharType="separate"/>
      </w:r>
      <w:r>
        <w:t>85</w:t>
      </w:r>
      <w:r>
        <w:fldChar w:fldCharType="end"/>
      </w:r>
    </w:p>
    <w:p w14:paraId="432BF7DE" w14:textId="20F3AAD5" w:rsidR="00A955FA" w:rsidRDefault="00A955FA">
      <w:pPr>
        <w:pStyle w:val="TOC4"/>
        <w:rPr>
          <w:rFonts w:asciiTheme="minorHAnsi" w:eastAsiaTheme="minorEastAsia" w:hAnsiTheme="minorHAnsi" w:cstheme="minorBidi"/>
          <w:sz w:val="22"/>
          <w:szCs w:val="22"/>
        </w:rPr>
      </w:pPr>
      <w:r>
        <w:t>6.19.3.2</w:t>
      </w:r>
      <w:r>
        <w:rPr>
          <w:rFonts w:asciiTheme="minorHAnsi" w:eastAsiaTheme="minorEastAsia" w:hAnsiTheme="minorHAnsi" w:cstheme="minorBidi"/>
          <w:sz w:val="22"/>
          <w:szCs w:val="22"/>
        </w:rPr>
        <w:tab/>
      </w:r>
      <w:r>
        <w:t>MO-LR Procedure for Sidelink Positioning/Ranging with LMF Assistance</w:t>
      </w:r>
      <w:r>
        <w:tab/>
      </w:r>
      <w:r>
        <w:fldChar w:fldCharType="begin" w:fldLock="1"/>
      </w:r>
      <w:r>
        <w:instrText xml:space="preserve"> PAGEREF _Toc117570310 \h </w:instrText>
      </w:r>
      <w:r>
        <w:fldChar w:fldCharType="separate"/>
      </w:r>
      <w:r>
        <w:t>87</w:t>
      </w:r>
      <w:r>
        <w:fldChar w:fldCharType="end"/>
      </w:r>
    </w:p>
    <w:p w14:paraId="08D0CAF4" w14:textId="5F39C0C5" w:rsidR="00A955FA" w:rsidRDefault="00A955FA">
      <w:pPr>
        <w:pStyle w:val="TOC4"/>
        <w:rPr>
          <w:rFonts w:asciiTheme="minorHAnsi" w:eastAsiaTheme="minorEastAsia" w:hAnsiTheme="minorHAnsi" w:cstheme="minorBidi"/>
          <w:sz w:val="22"/>
          <w:szCs w:val="22"/>
        </w:rPr>
      </w:pPr>
      <w:r>
        <w:t>6.19.3.3</w:t>
      </w:r>
      <w:r>
        <w:rPr>
          <w:rFonts w:asciiTheme="minorHAnsi" w:eastAsiaTheme="minorEastAsia" w:hAnsiTheme="minorHAnsi" w:cstheme="minorBidi"/>
          <w:sz w:val="22"/>
          <w:szCs w:val="22"/>
        </w:rPr>
        <w:tab/>
      </w:r>
      <w:r>
        <w:t>MT-LR Procedure for Sidelink Positioning/Ranging with LMF Assistance</w:t>
      </w:r>
      <w:r>
        <w:tab/>
      </w:r>
      <w:r>
        <w:fldChar w:fldCharType="begin" w:fldLock="1"/>
      </w:r>
      <w:r>
        <w:instrText xml:space="preserve"> PAGEREF _Toc117570311 \h </w:instrText>
      </w:r>
      <w:r>
        <w:fldChar w:fldCharType="separate"/>
      </w:r>
      <w:r>
        <w:t>89</w:t>
      </w:r>
      <w:r>
        <w:fldChar w:fldCharType="end"/>
      </w:r>
    </w:p>
    <w:p w14:paraId="4D06BB2C" w14:textId="338BAD2E" w:rsidR="00A955FA" w:rsidRDefault="00A955FA">
      <w:pPr>
        <w:pStyle w:val="TOC4"/>
        <w:rPr>
          <w:rFonts w:asciiTheme="minorHAnsi" w:eastAsiaTheme="minorEastAsia" w:hAnsiTheme="minorHAnsi" w:cstheme="minorBidi"/>
          <w:sz w:val="22"/>
          <w:szCs w:val="22"/>
        </w:rPr>
      </w:pPr>
      <w:r>
        <w:t>6.19.3.4</w:t>
      </w:r>
      <w:r>
        <w:rPr>
          <w:rFonts w:asciiTheme="minorHAnsi" w:eastAsiaTheme="minorEastAsia" w:hAnsiTheme="minorHAnsi" w:cstheme="minorBidi"/>
          <w:sz w:val="22"/>
          <w:szCs w:val="22"/>
        </w:rPr>
        <w:tab/>
      </w:r>
      <w:r>
        <w:t>Periodic or Triggered MT-LR Procedure for Sidelink Positioning/Ranging with LMF Assistance</w:t>
      </w:r>
      <w:r>
        <w:tab/>
      </w:r>
      <w:r>
        <w:fldChar w:fldCharType="begin" w:fldLock="1"/>
      </w:r>
      <w:r>
        <w:instrText xml:space="preserve"> PAGEREF _Toc117570312 \h </w:instrText>
      </w:r>
      <w:r>
        <w:fldChar w:fldCharType="separate"/>
      </w:r>
      <w:r>
        <w:t>90</w:t>
      </w:r>
      <w:r>
        <w:fldChar w:fldCharType="end"/>
      </w:r>
    </w:p>
    <w:p w14:paraId="16475A3C" w14:textId="5FCC3885" w:rsidR="00A955FA" w:rsidRDefault="00A955FA">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_Toc117570313 \h </w:instrText>
      </w:r>
      <w:r>
        <w:fldChar w:fldCharType="separate"/>
      </w:r>
      <w:r>
        <w:t>92</w:t>
      </w:r>
      <w:r>
        <w:fldChar w:fldCharType="end"/>
      </w:r>
    </w:p>
    <w:p w14:paraId="4A5D5BB4" w14:textId="10CC1FEC" w:rsidR="00A955FA" w:rsidRDefault="00A955FA">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#20: Network assisted Sidelink positioning with scheduled location time and local co-ordinates</w:t>
      </w:r>
      <w:r>
        <w:tab/>
      </w:r>
      <w:r>
        <w:fldChar w:fldCharType="begin" w:fldLock="1"/>
      </w:r>
      <w:r>
        <w:instrText xml:space="preserve"> PAGEREF _Toc117570314 \h </w:instrText>
      </w:r>
      <w:r>
        <w:fldChar w:fldCharType="separate"/>
      </w:r>
      <w:r>
        <w:t>93</w:t>
      </w:r>
      <w:r>
        <w:fldChar w:fldCharType="end"/>
      </w:r>
    </w:p>
    <w:p w14:paraId="7A93F329" w14:textId="63562E71" w:rsidR="00A955FA" w:rsidRDefault="00A955FA">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General</w:t>
      </w:r>
      <w:r>
        <w:tab/>
      </w:r>
      <w:r>
        <w:fldChar w:fldCharType="begin" w:fldLock="1"/>
      </w:r>
      <w:r>
        <w:instrText xml:space="preserve"> PAGEREF _Toc117570315 \h </w:instrText>
      </w:r>
      <w:r>
        <w:fldChar w:fldCharType="separate"/>
      </w:r>
      <w:r>
        <w:t>93</w:t>
      </w:r>
      <w:r>
        <w:fldChar w:fldCharType="end"/>
      </w:r>
    </w:p>
    <w:p w14:paraId="18E465E1" w14:textId="5569430C" w:rsidR="00A955FA" w:rsidRDefault="00A955FA">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_Toc117570316 \h </w:instrText>
      </w:r>
      <w:r>
        <w:fldChar w:fldCharType="separate"/>
      </w:r>
      <w:r>
        <w:t>93</w:t>
      </w:r>
      <w:r>
        <w:fldChar w:fldCharType="end"/>
      </w:r>
    </w:p>
    <w:p w14:paraId="0D25377E" w14:textId="3F9BA9A7" w:rsidR="00A955FA" w:rsidRDefault="00A955FA">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_Toc117570317 \h </w:instrText>
      </w:r>
      <w:r>
        <w:fldChar w:fldCharType="separate"/>
      </w:r>
      <w:r>
        <w:t>93</w:t>
      </w:r>
      <w:r>
        <w:fldChar w:fldCharType="end"/>
      </w:r>
    </w:p>
    <w:p w14:paraId="67CE8C93" w14:textId="305E488F" w:rsidR="00A955FA" w:rsidRDefault="00A955FA">
      <w:pPr>
        <w:pStyle w:val="TOC4"/>
        <w:rPr>
          <w:rFonts w:asciiTheme="minorHAnsi" w:eastAsiaTheme="minorEastAsia" w:hAnsiTheme="minorHAnsi" w:cstheme="minorBidi"/>
          <w:sz w:val="22"/>
          <w:szCs w:val="22"/>
        </w:rPr>
      </w:pPr>
      <w:r>
        <w:t>6.20.3.0</w:t>
      </w:r>
      <w:r>
        <w:rPr>
          <w:rFonts w:asciiTheme="minorHAnsi" w:eastAsiaTheme="minorEastAsia" w:hAnsiTheme="minorHAnsi" w:cstheme="minorBidi"/>
          <w:sz w:val="22"/>
          <w:szCs w:val="22"/>
        </w:rPr>
        <w:tab/>
      </w:r>
      <w:r>
        <w:t>Located UE discovery for a specific coordination system</w:t>
      </w:r>
      <w:r>
        <w:tab/>
      </w:r>
      <w:r>
        <w:fldChar w:fldCharType="begin" w:fldLock="1"/>
      </w:r>
      <w:r>
        <w:instrText xml:space="preserve"> PAGEREF _Toc117570318 \h </w:instrText>
      </w:r>
      <w:r>
        <w:fldChar w:fldCharType="separate"/>
      </w:r>
      <w:r>
        <w:t>93</w:t>
      </w:r>
      <w:r>
        <w:fldChar w:fldCharType="end"/>
      </w:r>
    </w:p>
    <w:p w14:paraId="79F3DF41" w14:textId="3752988E" w:rsidR="00A955FA" w:rsidRDefault="00A955FA">
      <w:pPr>
        <w:pStyle w:val="TOC4"/>
        <w:rPr>
          <w:rFonts w:asciiTheme="minorHAnsi" w:eastAsiaTheme="minorEastAsia" w:hAnsiTheme="minorHAnsi" w:cstheme="minorBidi"/>
          <w:sz w:val="22"/>
          <w:szCs w:val="22"/>
        </w:rPr>
      </w:pPr>
      <w:r>
        <w:t>6.</w:t>
      </w:r>
      <w:r>
        <w:rPr>
          <w:lang w:eastAsia="zh-CN"/>
        </w:rPr>
        <w:t>20</w:t>
      </w:r>
      <w:r>
        <w:t>.3.1</w:t>
      </w:r>
      <w:r>
        <w:rPr>
          <w:rFonts w:asciiTheme="minorHAnsi" w:eastAsiaTheme="minorEastAsia" w:hAnsiTheme="minorHAnsi" w:cstheme="minorBidi"/>
          <w:sz w:val="22"/>
          <w:szCs w:val="22"/>
        </w:rPr>
        <w:tab/>
      </w:r>
      <w:r>
        <w:t>MT-LR</w:t>
      </w:r>
      <w:r w:rsidRPr="00E866DC">
        <w:rPr>
          <w:rFonts w:eastAsia="SimSun"/>
        </w:rPr>
        <w:t xml:space="preserve"> procedure for </w:t>
      </w:r>
      <w:r>
        <w:t>Network assisted Sidelink positioning in Network Coverage case</w:t>
      </w:r>
      <w:r>
        <w:tab/>
      </w:r>
      <w:r>
        <w:fldChar w:fldCharType="begin" w:fldLock="1"/>
      </w:r>
      <w:r>
        <w:instrText xml:space="preserve"> PAGEREF _Toc117570319 \h </w:instrText>
      </w:r>
      <w:r>
        <w:fldChar w:fldCharType="separate"/>
      </w:r>
      <w:r>
        <w:t>94</w:t>
      </w:r>
      <w:r>
        <w:fldChar w:fldCharType="end"/>
      </w:r>
    </w:p>
    <w:p w14:paraId="1BC8CA7C" w14:textId="1A3AD3CB" w:rsidR="00A955FA" w:rsidRDefault="00A955FA">
      <w:pPr>
        <w:pStyle w:val="TOC4"/>
        <w:rPr>
          <w:rFonts w:asciiTheme="minorHAnsi" w:eastAsiaTheme="minorEastAsia" w:hAnsiTheme="minorHAnsi" w:cstheme="minorBidi"/>
          <w:sz w:val="22"/>
          <w:szCs w:val="22"/>
        </w:rPr>
      </w:pPr>
      <w:r>
        <w:t>6.</w:t>
      </w:r>
      <w:r>
        <w:rPr>
          <w:lang w:eastAsia="zh-CN"/>
        </w:rPr>
        <w:t>20</w:t>
      </w:r>
      <w:r>
        <w:t>.3.2</w:t>
      </w:r>
      <w:r>
        <w:rPr>
          <w:rFonts w:asciiTheme="minorHAnsi" w:eastAsiaTheme="minorEastAsia" w:hAnsiTheme="minorHAnsi" w:cstheme="minorBidi"/>
          <w:sz w:val="22"/>
          <w:szCs w:val="22"/>
        </w:rPr>
        <w:tab/>
      </w:r>
      <w:r>
        <w:t>MO-LR</w:t>
      </w:r>
      <w:r w:rsidRPr="00E866DC">
        <w:rPr>
          <w:rFonts w:eastAsia="SimSun"/>
        </w:rPr>
        <w:t xml:space="preserve"> procedure for </w:t>
      </w:r>
      <w:r>
        <w:t>Network assisted Sidelink positioning in Network Coverage case</w:t>
      </w:r>
      <w:r>
        <w:tab/>
      </w:r>
      <w:r>
        <w:fldChar w:fldCharType="begin" w:fldLock="1"/>
      </w:r>
      <w:r>
        <w:instrText xml:space="preserve"> PAGEREF _Toc117570320 \h </w:instrText>
      </w:r>
      <w:r>
        <w:fldChar w:fldCharType="separate"/>
      </w:r>
      <w:r>
        <w:t>95</w:t>
      </w:r>
      <w:r>
        <w:fldChar w:fldCharType="end"/>
      </w:r>
    </w:p>
    <w:p w14:paraId="010CB2EB" w14:textId="384A744E" w:rsidR="00A955FA" w:rsidRDefault="00A955FA">
      <w:pPr>
        <w:pStyle w:val="TOC4"/>
        <w:rPr>
          <w:rFonts w:asciiTheme="minorHAnsi" w:eastAsiaTheme="minorEastAsia" w:hAnsiTheme="minorHAnsi" w:cstheme="minorBidi"/>
          <w:sz w:val="22"/>
          <w:szCs w:val="22"/>
        </w:rPr>
      </w:pPr>
      <w:r>
        <w:t>6.20.3.3</w:t>
      </w:r>
      <w:r>
        <w:rPr>
          <w:rFonts w:asciiTheme="minorHAnsi" w:eastAsiaTheme="minorEastAsia" w:hAnsiTheme="minorHAnsi" w:cstheme="minorBidi"/>
          <w:sz w:val="22"/>
          <w:szCs w:val="22"/>
        </w:rPr>
        <w:tab/>
      </w:r>
      <w:r>
        <w:t>MO-LR procedure for Network assisted Sidelink positioning in Partial Coverage case</w:t>
      </w:r>
      <w:r>
        <w:tab/>
      </w:r>
      <w:r>
        <w:fldChar w:fldCharType="begin" w:fldLock="1"/>
      </w:r>
      <w:r>
        <w:instrText xml:space="preserve"> PAGEREF _Toc117570321 \h </w:instrText>
      </w:r>
      <w:r>
        <w:fldChar w:fldCharType="separate"/>
      </w:r>
      <w:r>
        <w:t>96</w:t>
      </w:r>
      <w:r>
        <w:fldChar w:fldCharType="end"/>
      </w:r>
    </w:p>
    <w:p w14:paraId="5F3899DE" w14:textId="67769084" w:rsidR="00A955FA" w:rsidRDefault="00A955FA">
      <w:pPr>
        <w:pStyle w:val="TOC3"/>
        <w:rPr>
          <w:rFonts w:asciiTheme="minorHAnsi" w:eastAsiaTheme="minorEastAsia" w:hAnsiTheme="minorHAnsi" w:cstheme="minorBidi"/>
          <w:sz w:val="22"/>
          <w:szCs w:val="22"/>
        </w:rPr>
      </w:pPr>
      <w:r>
        <w:t>6.</w:t>
      </w:r>
      <w:r>
        <w:rPr>
          <w:lang w:eastAsia="zh-CN"/>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_Toc117570322 \h </w:instrText>
      </w:r>
      <w:r>
        <w:fldChar w:fldCharType="separate"/>
      </w:r>
      <w:r>
        <w:t>96</w:t>
      </w:r>
      <w:r>
        <w:fldChar w:fldCharType="end"/>
      </w:r>
    </w:p>
    <w:p w14:paraId="1973B1D8" w14:textId="2CDD1DCA" w:rsidR="00A955FA" w:rsidRDefault="00A955FA">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Network assisted sidelink positioning for partial coverage</w:t>
      </w:r>
      <w:r>
        <w:tab/>
      </w:r>
      <w:r>
        <w:fldChar w:fldCharType="begin" w:fldLock="1"/>
      </w:r>
      <w:r>
        <w:instrText xml:space="preserve"> PAGEREF _Toc117570323 \h </w:instrText>
      </w:r>
      <w:r>
        <w:fldChar w:fldCharType="separate"/>
      </w:r>
      <w:r>
        <w:t>97</w:t>
      </w:r>
      <w:r>
        <w:fldChar w:fldCharType="end"/>
      </w:r>
    </w:p>
    <w:p w14:paraId="067A6265" w14:textId="32948127" w:rsidR="00A955FA" w:rsidRDefault="00A955FA">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General</w:t>
      </w:r>
      <w:r>
        <w:tab/>
      </w:r>
      <w:r>
        <w:fldChar w:fldCharType="begin" w:fldLock="1"/>
      </w:r>
      <w:r>
        <w:instrText xml:space="preserve"> PAGEREF _Toc117570324 \h </w:instrText>
      </w:r>
      <w:r>
        <w:fldChar w:fldCharType="separate"/>
      </w:r>
      <w:r>
        <w:t>97</w:t>
      </w:r>
      <w:r>
        <w:fldChar w:fldCharType="end"/>
      </w:r>
    </w:p>
    <w:p w14:paraId="201D75A4" w14:textId="271820F1" w:rsidR="00A955FA" w:rsidRDefault="00A955FA">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_Toc117570325 \h </w:instrText>
      </w:r>
      <w:r>
        <w:fldChar w:fldCharType="separate"/>
      </w:r>
      <w:r>
        <w:t>97</w:t>
      </w:r>
      <w:r>
        <w:fldChar w:fldCharType="end"/>
      </w:r>
    </w:p>
    <w:p w14:paraId="2536C9DB" w14:textId="062700D4" w:rsidR="00A955FA" w:rsidRDefault="00A955FA">
      <w:pPr>
        <w:pStyle w:val="TOC3"/>
        <w:rPr>
          <w:rFonts w:asciiTheme="minorHAnsi" w:eastAsiaTheme="minorEastAsia" w:hAnsiTheme="minorHAnsi" w:cstheme="minorBidi"/>
          <w:sz w:val="22"/>
          <w:szCs w:val="22"/>
        </w:rPr>
      </w:pPr>
      <w:r>
        <w:lastRenderedPageBreak/>
        <w:t>6.21.3</w:t>
      </w:r>
      <w:r>
        <w:rPr>
          <w:rFonts w:asciiTheme="minorHAnsi" w:eastAsiaTheme="minorEastAsia" w:hAnsiTheme="minorHAnsi" w:cstheme="minorBidi"/>
          <w:sz w:val="22"/>
          <w:szCs w:val="22"/>
        </w:rPr>
        <w:tab/>
      </w:r>
      <w:r>
        <w:t>Procedures</w:t>
      </w:r>
      <w:r>
        <w:tab/>
      </w:r>
      <w:r>
        <w:fldChar w:fldCharType="begin" w:fldLock="1"/>
      </w:r>
      <w:r>
        <w:instrText xml:space="preserve"> PAGEREF _Toc117570326 \h </w:instrText>
      </w:r>
      <w:r>
        <w:fldChar w:fldCharType="separate"/>
      </w:r>
      <w:r>
        <w:t>98</w:t>
      </w:r>
      <w:r>
        <w:fldChar w:fldCharType="end"/>
      </w:r>
    </w:p>
    <w:p w14:paraId="41EA8FA7" w14:textId="4BBBC507" w:rsidR="00A955FA" w:rsidRDefault="00A955FA">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_Toc117570327 \h </w:instrText>
      </w:r>
      <w:r>
        <w:fldChar w:fldCharType="separate"/>
      </w:r>
      <w:r>
        <w:t>99</w:t>
      </w:r>
      <w:r>
        <w:fldChar w:fldCharType="end"/>
      </w:r>
    </w:p>
    <w:p w14:paraId="5E95E33E" w14:textId="175CB1F4" w:rsidR="00A955FA" w:rsidRDefault="00A955FA">
      <w:pPr>
        <w:pStyle w:val="TOC2"/>
        <w:rPr>
          <w:rFonts w:asciiTheme="minorHAnsi" w:eastAsiaTheme="minorEastAsia" w:hAnsiTheme="minorHAnsi" w:cstheme="minorBidi"/>
          <w:sz w:val="22"/>
          <w:szCs w:val="22"/>
        </w:rPr>
      </w:pPr>
      <w:r>
        <w:t>6.</w:t>
      </w:r>
      <w:r w:rsidRPr="00E866DC">
        <w:rPr>
          <w:rFonts w:eastAsia="SimSun"/>
        </w:rPr>
        <w:t>22</w:t>
      </w:r>
      <w:r>
        <w:rPr>
          <w:rFonts w:asciiTheme="minorHAnsi" w:eastAsiaTheme="minorEastAsia" w:hAnsiTheme="minorHAnsi" w:cstheme="minorBidi"/>
          <w:sz w:val="22"/>
          <w:szCs w:val="22"/>
        </w:rPr>
        <w:tab/>
      </w:r>
      <w:r>
        <w:t>Solution #22: Combine Uu positioning capability and/or Ranging/SL positioning capability for the Ranging/SL positioning service</w:t>
      </w:r>
      <w:r>
        <w:tab/>
      </w:r>
      <w:r>
        <w:fldChar w:fldCharType="begin" w:fldLock="1"/>
      </w:r>
      <w:r>
        <w:instrText xml:space="preserve"> PAGEREF _Toc117570328 \h </w:instrText>
      </w:r>
      <w:r>
        <w:fldChar w:fldCharType="separate"/>
      </w:r>
      <w:r>
        <w:t>100</w:t>
      </w:r>
      <w:r>
        <w:fldChar w:fldCharType="end"/>
      </w:r>
    </w:p>
    <w:p w14:paraId="373B98BE" w14:textId="71C4B974" w:rsidR="00A955FA" w:rsidRDefault="00A955FA">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_Toc117570329 \h </w:instrText>
      </w:r>
      <w:r>
        <w:fldChar w:fldCharType="separate"/>
      </w:r>
      <w:r>
        <w:t>100</w:t>
      </w:r>
      <w:r>
        <w:fldChar w:fldCharType="end"/>
      </w:r>
    </w:p>
    <w:p w14:paraId="045F74FD" w14:textId="3AAE31DE" w:rsidR="00A955FA" w:rsidRDefault="00A955FA">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_Toc117570330 \h </w:instrText>
      </w:r>
      <w:r>
        <w:fldChar w:fldCharType="separate"/>
      </w:r>
      <w:r>
        <w:t>100</w:t>
      </w:r>
      <w:r>
        <w:fldChar w:fldCharType="end"/>
      </w:r>
    </w:p>
    <w:p w14:paraId="5D17B7B8" w14:textId="0C4C8326" w:rsidR="00A955FA" w:rsidRDefault="00A955FA">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_Toc117570331 \h </w:instrText>
      </w:r>
      <w:r>
        <w:fldChar w:fldCharType="separate"/>
      </w:r>
      <w:r>
        <w:t>100</w:t>
      </w:r>
      <w:r>
        <w:fldChar w:fldCharType="end"/>
      </w:r>
    </w:p>
    <w:p w14:paraId="71EFF551" w14:textId="6FFD9510" w:rsidR="00A955FA" w:rsidRDefault="00A955FA">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_Toc117570332 \h </w:instrText>
      </w:r>
      <w:r>
        <w:fldChar w:fldCharType="separate"/>
      </w:r>
      <w:r>
        <w:t>101</w:t>
      </w:r>
      <w:r>
        <w:fldChar w:fldCharType="end"/>
      </w:r>
    </w:p>
    <w:p w14:paraId="1DA31EB6" w14:textId="78D3077F" w:rsidR="00A955FA" w:rsidRDefault="00A955FA">
      <w:pPr>
        <w:pStyle w:val="TOC2"/>
        <w:rPr>
          <w:rFonts w:asciiTheme="minorHAnsi" w:eastAsiaTheme="minorEastAsia" w:hAnsiTheme="minorHAnsi" w:cstheme="minorBidi"/>
          <w:sz w:val="22"/>
          <w:szCs w:val="22"/>
        </w:rPr>
      </w:pPr>
      <w:r>
        <w:t>6.</w:t>
      </w:r>
      <w:r w:rsidRPr="00E866DC">
        <w:rPr>
          <w:rFonts w:eastAsia="SimSun"/>
          <w:lang w:eastAsia="zh-CN"/>
        </w:rPr>
        <w:t>23</w:t>
      </w:r>
      <w:r>
        <w:rPr>
          <w:rFonts w:asciiTheme="minorHAnsi" w:eastAsiaTheme="minorEastAsia" w:hAnsiTheme="minorHAnsi" w:cstheme="minorBidi"/>
          <w:sz w:val="22"/>
          <w:szCs w:val="22"/>
        </w:rPr>
        <w:tab/>
      </w:r>
      <w:r>
        <w:t>Solution #</w:t>
      </w:r>
      <w:r w:rsidRPr="00E866DC">
        <w:rPr>
          <w:rFonts w:eastAsia="SimSun"/>
          <w:lang w:eastAsia="zh-CN"/>
        </w:rPr>
        <w:t>23</w:t>
      </w:r>
      <w:r>
        <w:t>: Ranging service exposure to server</w:t>
      </w:r>
      <w:r>
        <w:tab/>
      </w:r>
      <w:r>
        <w:fldChar w:fldCharType="begin" w:fldLock="1"/>
      </w:r>
      <w:r>
        <w:instrText xml:space="preserve"> PAGEREF _Toc117570333 \h </w:instrText>
      </w:r>
      <w:r>
        <w:fldChar w:fldCharType="separate"/>
      </w:r>
      <w:r>
        <w:t>101</w:t>
      </w:r>
      <w:r>
        <w:fldChar w:fldCharType="end"/>
      </w:r>
    </w:p>
    <w:p w14:paraId="15DDF061" w14:textId="4649B119"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_Toc117570334 \h </w:instrText>
      </w:r>
      <w:r>
        <w:fldChar w:fldCharType="separate"/>
      </w:r>
      <w:r>
        <w:t>101</w:t>
      </w:r>
      <w:r>
        <w:fldChar w:fldCharType="end"/>
      </w:r>
    </w:p>
    <w:p w14:paraId="7E5B7EEB" w14:textId="1ACE1503"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23</w:t>
      </w:r>
      <w:r>
        <w:t>.2</w:t>
      </w:r>
      <w:r>
        <w:rPr>
          <w:rFonts w:asciiTheme="minorHAnsi" w:eastAsiaTheme="minorEastAsia" w:hAnsiTheme="minorHAnsi" w:cstheme="minorBidi"/>
          <w:sz w:val="22"/>
          <w:szCs w:val="22"/>
        </w:rPr>
        <w:tab/>
      </w:r>
      <w:r>
        <w:t>Procedures of NW assistant Ranging service exposure to server</w:t>
      </w:r>
      <w:r>
        <w:tab/>
      </w:r>
      <w:r>
        <w:fldChar w:fldCharType="begin" w:fldLock="1"/>
      </w:r>
      <w:r>
        <w:instrText xml:space="preserve"> PAGEREF _Toc117570335 \h </w:instrText>
      </w:r>
      <w:r>
        <w:fldChar w:fldCharType="separate"/>
      </w:r>
      <w:r>
        <w:t>102</w:t>
      </w:r>
      <w:r>
        <w:fldChar w:fldCharType="end"/>
      </w:r>
    </w:p>
    <w:p w14:paraId="1720FABB" w14:textId="367D9AFC" w:rsidR="00A955FA" w:rsidRDefault="00A955FA">
      <w:pPr>
        <w:pStyle w:val="TOC3"/>
        <w:rPr>
          <w:rFonts w:asciiTheme="minorHAnsi" w:eastAsiaTheme="minorEastAsia" w:hAnsiTheme="minorHAnsi" w:cstheme="minorBidi"/>
          <w:sz w:val="22"/>
          <w:szCs w:val="22"/>
        </w:rPr>
      </w:pPr>
      <w:r>
        <w:rPr>
          <w:lang w:eastAsia="zh-CN"/>
        </w:rPr>
        <w:t>6.</w:t>
      </w:r>
      <w:r w:rsidRPr="00E866DC">
        <w:rPr>
          <w:rFonts w:eastAsia="SimSun"/>
          <w:lang w:eastAsia="zh-CN"/>
        </w:rPr>
        <w:t>23</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_Toc117570336 \h </w:instrText>
      </w:r>
      <w:r>
        <w:fldChar w:fldCharType="separate"/>
      </w:r>
      <w:r>
        <w:t>103</w:t>
      </w:r>
      <w:r>
        <w:fldChar w:fldCharType="end"/>
      </w:r>
    </w:p>
    <w:p w14:paraId="673F8710" w14:textId="1345043F" w:rsidR="00A955FA" w:rsidRDefault="00A955FA">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Service initiated by Application server over user plane</w:t>
      </w:r>
      <w:r>
        <w:tab/>
      </w:r>
      <w:r>
        <w:fldChar w:fldCharType="begin" w:fldLock="1"/>
      </w:r>
      <w:r>
        <w:instrText xml:space="preserve"> PAGEREF _Toc117570337 \h </w:instrText>
      </w:r>
      <w:r>
        <w:fldChar w:fldCharType="separate"/>
      </w:r>
      <w:r>
        <w:t>104</w:t>
      </w:r>
      <w:r>
        <w:fldChar w:fldCharType="end"/>
      </w:r>
    </w:p>
    <w:p w14:paraId="0B2D5452" w14:textId="767C7C0F" w:rsidR="00A955FA" w:rsidRDefault="00A955FA">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_Toc117570338 \h </w:instrText>
      </w:r>
      <w:r>
        <w:fldChar w:fldCharType="separate"/>
      </w:r>
      <w:r>
        <w:t>104</w:t>
      </w:r>
      <w:r>
        <w:fldChar w:fldCharType="end"/>
      </w:r>
    </w:p>
    <w:p w14:paraId="650889A8" w14:textId="516EC276" w:rsidR="00A955FA" w:rsidRDefault="00A955FA">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_Toc117570339 \h </w:instrText>
      </w:r>
      <w:r>
        <w:fldChar w:fldCharType="separate"/>
      </w:r>
      <w:r>
        <w:t>104</w:t>
      </w:r>
      <w:r>
        <w:fldChar w:fldCharType="end"/>
      </w:r>
    </w:p>
    <w:p w14:paraId="1395D0E5" w14:textId="7FA4E0A2" w:rsidR="00A955FA" w:rsidRDefault="00A955FA">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_Toc117570340 \h </w:instrText>
      </w:r>
      <w:r>
        <w:fldChar w:fldCharType="separate"/>
      </w:r>
      <w:r>
        <w:t>104</w:t>
      </w:r>
      <w:r>
        <w:fldChar w:fldCharType="end"/>
      </w:r>
    </w:p>
    <w:p w14:paraId="757B9304" w14:textId="093EA6F3" w:rsidR="00A955FA" w:rsidRDefault="00A955FA">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_Toc117570341 \h </w:instrText>
      </w:r>
      <w:r>
        <w:fldChar w:fldCharType="separate"/>
      </w:r>
      <w:r>
        <w:t>105</w:t>
      </w:r>
      <w:r>
        <w:fldChar w:fldCharType="end"/>
      </w:r>
    </w:p>
    <w:p w14:paraId="20C3F8A4" w14:textId="1F7C51D4" w:rsidR="00A955FA" w:rsidRDefault="00A955FA">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fldLock="1"/>
      </w:r>
      <w:r>
        <w:instrText xml:space="preserve"> PAGEREF _Toc117570342 \h </w:instrText>
      </w:r>
      <w:r>
        <w:fldChar w:fldCharType="separate"/>
      </w:r>
      <w:r>
        <w:t>105</w:t>
      </w:r>
      <w:r>
        <w:fldChar w:fldCharType="end"/>
      </w:r>
    </w:p>
    <w:p w14:paraId="19266C8B" w14:textId="01879907" w:rsidR="00A955FA" w:rsidRDefault="00A955FA">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_Toc117570343 \h </w:instrText>
      </w:r>
      <w:r>
        <w:fldChar w:fldCharType="separate"/>
      </w:r>
      <w:r>
        <w:t>105</w:t>
      </w:r>
      <w:r>
        <w:fldChar w:fldCharType="end"/>
      </w:r>
    </w:p>
    <w:p w14:paraId="721ED67A" w14:textId="23B77B2E" w:rsidR="00A955FA" w:rsidRDefault="00A955FA">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_Toc117570344 \h </w:instrText>
      </w:r>
      <w:r>
        <w:fldChar w:fldCharType="separate"/>
      </w:r>
      <w:r>
        <w:t>105</w:t>
      </w:r>
      <w:r>
        <w:fldChar w:fldCharType="end"/>
      </w:r>
    </w:p>
    <w:p w14:paraId="2416F930" w14:textId="13D578BC" w:rsidR="00A955FA" w:rsidRDefault="00A955FA">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_Toc117570345 \h </w:instrText>
      </w:r>
      <w:r>
        <w:fldChar w:fldCharType="separate"/>
      </w:r>
      <w:r>
        <w:t>106</w:t>
      </w:r>
      <w:r>
        <w:fldChar w:fldCharType="end"/>
      </w:r>
    </w:p>
    <w:p w14:paraId="20626B73" w14:textId="5E854428" w:rsidR="00A955FA" w:rsidRDefault="00A955FA">
      <w:pPr>
        <w:pStyle w:val="TOC4"/>
        <w:rPr>
          <w:rFonts w:asciiTheme="minorHAnsi" w:eastAsiaTheme="minorEastAsia" w:hAnsiTheme="minorHAnsi" w:cstheme="minorBidi"/>
          <w:sz w:val="22"/>
          <w:szCs w:val="22"/>
        </w:rPr>
      </w:pPr>
      <w:r>
        <w:rPr>
          <w:lang w:eastAsia="zh-CN"/>
        </w:rPr>
        <w:t>6.25.3.1</w:t>
      </w:r>
      <w:r>
        <w:rPr>
          <w:rFonts w:asciiTheme="minorHAnsi" w:eastAsiaTheme="minorEastAsia" w:hAnsiTheme="minorHAnsi" w:cstheme="minorBidi"/>
          <w:sz w:val="22"/>
          <w:szCs w:val="22"/>
        </w:rPr>
        <w:tab/>
      </w:r>
      <w:r>
        <w:rPr>
          <w:lang w:eastAsia="zh-CN"/>
        </w:rPr>
        <w:t>PC5 based procedure for Ranging/SL positioning initiated by the SL Positioning Client UE</w:t>
      </w:r>
      <w:r>
        <w:tab/>
      </w:r>
      <w:r>
        <w:fldChar w:fldCharType="begin" w:fldLock="1"/>
      </w:r>
      <w:r>
        <w:instrText xml:space="preserve"> PAGEREF _Toc117570346 \h </w:instrText>
      </w:r>
      <w:r>
        <w:fldChar w:fldCharType="separate"/>
      </w:r>
      <w:r>
        <w:t>106</w:t>
      </w:r>
      <w:r>
        <w:fldChar w:fldCharType="end"/>
      </w:r>
    </w:p>
    <w:p w14:paraId="7AC0D96A" w14:textId="292962ED" w:rsidR="00A955FA" w:rsidRDefault="00A955FA">
      <w:pPr>
        <w:pStyle w:val="TOC4"/>
        <w:rPr>
          <w:rFonts w:asciiTheme="minorHAnsi" w:eastAsiaTheme="minorEastAsia" w:hAnsiTheme="minorHAnsi" w:cstheme="minorBidi"/>
          <w:sz w:val="22"/>
          <w:szCs w:val="22"/>
        </w:rPr>
      </w:pPr>
      <w:r>
        <w:rPr>
          <w:lang w:eastAsia="zh-CN"/>
        </w:rPr>
        <w:t>6.25.3.2</w:t>
      </w:r>
      <w:r>
        <w:rPr>
          <w:rFonts w:asciiTheme="minorHAnsi" w:eastAsiaTheme="minorEastAsia" w:hAnsiTheme="minorHAnsi" w:cstheme="minorBidi"/>
          <w:sz w:val="22"/>
          <w:szCs w:val="22"/>
        </w:rPr>
        <w:tab/>
      </w:r>
      <w:r>
        <w:rPr>
          <w:lang w:eastAsia="zh-CN"/>
        </w:rPr>
        <w:t>Network based procedure for Ranging/SL positioning initiated by SL Positioning Client UE (without involving LMF)</w:t>
      </w:r>
      <w:r>
        <w:tab/>
      </w:r>
      <w:r>
        <w:fldChar w:fldCharType="begin" w:fldLock="1"/>
      </w:r>
      <w:r>
        <w:instrText xml:space="preserve"> PAGEREF _Toc117570347 \h </w:instrText>
      </w:r>
      <w:r>
        <w:fldChar w:fldCharType="separate"/>
      </w:r>
      <w:r>
        <w:t>108</w:t>
      </w:r>
      <w:r>
        <w:fldChar w:fldCharType="end"/>
      </w:r>
    </w:p>
    <w:p w14:paraId="5361B204" w14:textId="013B2987" w:rsidR="00A955FA" w:rsidRDefault="00A955FA">
      <w:pPr>
        <w:pStyle w:val="TOC4"/>
        <w:rPr>
          <w:rFonts w:asciiTheme="minorHAnsi" w:eastAsiaTheme="minorEastAsia" w:hAnsiTheme="minorHAnsi" w:cstheme="minorBidi"/>
          <w:sz w:val="22"/>
          <w:szCs w:val="22"/>
        </w:rPr>
      </w:pPr>
      <w:r>
        <w:rPr>
          <w:lang w:eastAsia="zh-CN"/>
        </w:rPr>
        <w:t>6.25.3.3</w:t>
      </w:r>
      <w:r>
        <w:rPr>
          <w:rFonts w:asciiTheme="minorHAnsi" w:eastAsiaTheme="minorEastAsia" w:hAnsiTheme="minorHAnsi" w:cstheme="minorBidi"/>
          <w:sz w:val="22"/>
          <w:szCs w:val="22"/>
        </w:rPr>
        <w:tab/>
      </w:r>
      <w:r>
        <w:rPr>
          <w:lang w:eastAsia="zh-CN"/>
        </w:rPr>
        <w:t>Ranging/SL positioning Application Layer ID registration</w:t>
      </w:r>
      <w:r>
        <w:tab/>
      </w:r>
      <w:r>
        <w:fldChar w:fldCharType="begin" w:fldLock="1"/>
      </w:r>
      <w:r>
        <w:instrText xml:space="preserve"> PAGEREF _Toc117570348 \h </w:instrText>
      </w:r>
      <w:r>
        <w:fldChar w:fldCharType="separate"/>
      </w:r>
      <w:r>
        <w:t>109</w:t>
      </w:r>
      <w:r>
        <w:fldChar w:fldCharType="end"/>
      </w:r>
    </w:p>
    <w:p w14:paraId="65F71CB1" w14:textId="086B15CF" w:rsidR="00A955FA" w:rsidRDefault="00A955FA">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_Toc117570349 \h </w:instrText>
      </w:r>
      <w:r>
        <w:fldChar w:fldCharType="separate"/>
      </w:r>
      <w:r>
        <w:t>109</w:t>
      </w:r>
      <w:r>
        <w:fldChar w:fldCharType="end"/>
      </w:r>
    </w:p>
    <w:p w14:paraId="541498F4" w14:textId="72C2FC9A" w:rsidR="00A955FA" w:rsidRDefault="00A955FA">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Functional Split and Positioning Protocol for SL Positioning</w:t>
      </w:r>
      <w:r>
        <w:tab/>
      </w:r>
      <w:r>
        <w:fldChar w:fldCharType="begin" w:fldLock="1"/>
      </w:r>
      <w:r>
        <w:instrText xml:space="preserve"> PAGEREF _Toc117570350 \h </w:instrText>
      </w:r>
      <w:r>
        <w:fldChar w:fldCharType="separate"/>
      </w:r>
      <w:r>
        <w:t>110</w:t>
      </w:r>
      <w:r>
        <w:fldChar w:fldCharType="end"/>
      </w:r>
    </w:p>
    <w:p w14:paraId="353C9CA3" w14:textId="7E3C10FD" w:rsidR="00A955FA" w:rsidRDefault="00A955FA">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_Toc117570351 \h </w:instrText>
      </w:r>
      <w:r>
        <w:fldChar w:fldCharType="separate"/>
      </w:r>
      <w:r>
        <w:t>110</w:t>
      </w:r>
      <w:r>
        <w:fldChar w:fldCharType="end"/>
      </w:r>
    </w:p>
    <w:p w14:paraId="7151E471" w14:textId="63288B81" w:rsidR="00A955FA" w:rsidRDefault="00A955FA">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Split</w:t>
      </w:r>
      <w:r>
        <w:tab/>
      </w:r>
      <w:r>
        <w:fldChar w:fldCharType="begin" w:fldLock="1"/>
      </w:r>
      <w:r>
        <w:instrText xml:space="preserve"> PAGEREF _Toc117570352 \h </w:instrText>
      </w:r>
      <w:r>
        <w:fldChar w:fldCharType="separate"/>
      </w:r>
      <w:r>
        <w:t>110</w:t>
      </w:r>
      <w:r>
        <w:fldChar w:fldCharType="end"/>
      </w:r>
    </w:p>
    <w:p w14:paraId="6DB5AAF9" w14:textId="737B0AF7" w:rsidR="00A955FA" w:rsidRDefault="00A955FA">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Positioning Protocol</w:t>
      </w:r>
      <w:r>
        <w:tab/>
      </w:r>
      <w:r>
        <w:fldChar w:fldCharType="begin" w:fldLock="1"/>
      </w:r>
      <w:r>
        <w:instrText xml:space="preserve"> PAGEREF _Toc117570353 \h </w:instrText>
      </w:r>
      <w:r>
        <w:fldChar w:fldCharType="separate"/>
      </w:r>
      <w:r>
        <w:t>111</w:t>
      </w:r>
      <w:r>
        <w:fldChar w:fldCharType="end"/>
      </w:r>
    </w:p>
    <w:p w14:paraId="6D6D1042" w14:textId="78B12236" w:rsidR="00A955FA" w:rsidRDefault="00A955FA">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_Toc117570354 \h </w:instrText>
      </w:r>
      <w:r>
        <w:fldChar w:fldCharType="separate"/>
      </w:r>
      <w:r>
        <w:t>111</w:t>
      </w:r>
      <w:r>
        <w:fldChar w:fldCharType="end"/>
      </w:r>
    </w:p>
    <w:p w14:paraId="0C15B349" w14:textId="69251819" w:rsidR="00A955FA" w:rsidRDefault="00A955FA">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LMF selection for Ranging/Sidelink positioning</w:t>
      </w:r>
      <w:r>
        <w:tab/>
      </w:r>
      <w:r>
        <w:fldChar w:fldCharType="begin" w:fldLock="1"/>
      </w:r>
      <w:r>
        <w:instrText xml:space="preserve"> PAGEREF _Toc117570355 \h </w:instrText>
      </w:r>
      <w:r>
        <w:fldChar w:fldCharType="separate"/>
      </w:r>
      <w:r>
        <w:t>112</w:t>
      </w:r>
      <w:r>
        <w:fldChar w:fldCharType="end"/>
      </w:r>
    </w:p>
    <w:p w14:paraId="378B9C03" w14:textId="64D2C67D" w:rsidR="00A955FA" w:rsidRDefault="00A955FA">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_Toc117570356 \h </w:instrText>
      </w:r>
      <w:r>
        <w:fldChar w:fldCharType="separate"/>
      </w:r>
      <w:r>
        <w:t>112</w:t>
      </w:r>
      <w:r>
        <w:fldChar w:fldCharType="end"/>
      </w:r>
    </w:p>
    <w:p w14:paraId="01ECE42E" w14:textId="40753AA6" w:rsidR="00A955FA" w:rsidRDefault="00A955FA">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_Toc117570357 \h </w:instrText>
      </w:r>
      <w:r>
        <w:fldChar w:fldCharType="separate"/>
      </w:r>
      <w:r>
        <w:t>112</w:t>
      </w:r>
      <w:r>
        <w:fldChar w:fldCharType="end"/>
      </w:r>
    </w:p>
    <w:p w14:paraId="77FA57F4" w14:textId="393C5C75" w:rsidR="00A955FA" w:rsidRDefault="00A955FA">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_Toc117570358 \h </w:instrText>
      </w:r>
      <w:r>
        <w:fldChar w:fldCharType="separate"/>
      </w:r>
      <w:r>
        <w:t>113</w:t>
      </w:r>
      <w:r>
        <w:fldChar w:fldCharType="end"/>
      </w:r>
    </w:p>
    <w:p w14:paraId="5A0D2207" w14:textId="4363E076" w:rsidR="00A955FA" w:rsidRDefault="00A955FA">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Using LMF for Ranging/Sidelink positioning</w:t>
      </w:r>
      <w:r>
        <w:tab/>
      </w:r>
      <w:r>
        <w:fldChar w:fldCharType="begin" w:fldLock="1"/>
      </w:r>
      <w:r>
        <w:instrText xml:space="preserve"> PAGEREF _Toc117570359 \h </w:instrText>
      </w:r>
      <w:r>
        <w:fldChar w:fldCharType="separate"/>
      </w:r>
      <w:r>
        <w:t>113</w:t>
      </w:r>
      <w:r>
        <w:fldChar w:fldCharType="end"/>
      </w:r>
    </w:p>
    <w:p w14:paraId="44DF5729" w14:textId="0CB0116F" w:rsidR="00A955FA" w:rsidRDefault="00A955FA">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_Toc117570360 \h </w:instrText>
      </w:r>
      <w:r>
        <w:fldChar w:fldCharType="separate"/>
      </w:r>
      <w:r>
        <w:t>113</w:t>
      </w:r>
      <w:r>
        <w:fldChar w:fldCharType="end"/>
      </w:r>
    </w:p>
    <w:p w14:paraId="471F99F5" w14:textId="6388B70D" w:rsidR="00A955FA" w:rsidRDefault="00A955FA">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_Toc117570361 \h </w:instrText>
      </w:r>
      <w:r>
        <w:fldChar w:fldCharType="separate"/>
      </w:r>
      <w:r>
        <w:t>114</w:t>
      </w:r>
      <w:r>
        <w:fldChar w:fldCharType="end"/>
      </w:r>
    </w:p>
    <w:p w14:paraId="22623295" w14:textId="1179F0E5" w:rsidR="00A955FA" w:rsidRDefault="00A955FA">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_Toc117570362 \h </w:instrText>
      </w:r>
      <w:r>
        <w:fldChar w:fldCharType="separate"/>
      </w:r>
      <w:r>
        <w:t>114</w:t>
      </w:r>
      <w:r>
        <w:fldChar w:fldCharType="end"/>
      </w:r>
    </w:p>
    <w:p w14:paraId="2C3B4B28" w14:textId="60575CC8" w:rsidR="00A955FA" w:rsidRDefault="00A955FA">
      <w:pPr>
        <w:pStyle w:val="TOC4"/>
        <w:rPr>
          <w:rFonts w:asciiTheme="minorHAnsi" w:eastAsiaTheme="minorEastAsia" w:hAnsiTheme="minorHAnsi" w:cstheme="minorBidi"/>
          <w:sz w:val="22"/>
          <w:szCs w:val="22"/>
        </w:rPr>
      </w:pPr>
      <w:r>
        <w:rPr>
          <w:lang w:bidi="ar"/>
        </w:rPr>
        <w:t>6.28.3.1</w:t>
      </w:r>
      <w:r>
        <w:rPr>
          <w:rFonts w:asciiTheme="minorHAnsi" w:eastAsiaTheme="minorEastAsia" w:hAnsiTheme="minorHAnsi" w:cstheme="minorBidi"/>
          <w:sz w:val="22"/>
          <w:szCs w:val="22"/>
        </w:rPr>
        <w:tab/>
      </w:r>
      <w:r>
        <w:rPr>
          <w:lang w:bidi="ar"/>
        </w:rPr>
        <w:t>Procedure of LMF triggered R</w:t>
      </w:r>
      <w:r w:rsidRPr="00E866DC">
        <w:rPr>
          <w:rFonts w:eastAsia="DengXian"/>
        </w:rPr>
        <w:t>anging/sidelink positioning</w:t>
      </w:r>
      <w:r>
        <w:tab/>
      </w:r>
      <w:r>
        <w:fldChar w:fldCharType="begin" w:fldLock="1"/>
      </w:r>
      <w:r>
        <w:instrText xml:space="preserve"> PAGEREF _Toc117570363 \h </w:instrText>
      </w:r>
      <w:r>
        <w:fldChar w:fldCharType="separate"/>
      </w:r>
      <w:r>
        <w:t>114</w:t>
      </w:r>
      <w:r>
        <w:fldChar w:fldCharType="end"/>
      </w:r>
    </w:p>
    <w:p w14:paraId="79BF0CE1" w14:textId="2D278DC1" w:rsidR="00A955FA" w:rsidRDefault="00A955FA">
      <w:pPr>
        <w:pStyle w:val="TOC4"/>
        <w:rPr>
          <w:rFonts w:asciiTheme="minorHAnsi" w:eastAsiaTheme="minorEastAsia" w:hAnsiTheme="minorHAnsi" w:cstheme="minorBidi"/>
          <w:sz w:val="22"/>
          <w:szCs w:val="22"/>
        </w:rPr>
      </w:pPr>
      <w:r>
        <w:rPr>
          <w:lang w:bidi="ar"/>
        </w:rPr>
        <w:t>6.28.3.2</w:t>
      </w:r>
      <w:r>
        <w:rPr>
          <w:rFonts w:asciiTheme="minorHAnsi" w:eastAsiaTheme="minorEastAsia" w:hAnsiTheme="minorHAnsi" w:cstheme="minorBidi"/>
          <w:sz w:val="22"/>
          <w:szCs w:val="22"/>
        </w:rPr>
        <w:tab/>
      </w:r>
      <w:r>
        <w:rPr>
          <w:lang w:bidi="ar"/>
        </w:rPr>
        <w:t>Procedure of LMF initiated Ranging/sidelink positioning capability negotiation between UE and LMF</w:t>
      </w:r>
      <w:r>
        <w:tab/>
      </w:r>
      <w:r>
        <w:fldChar w:fldCharType="begin" w:fldLock="1"/>
      </w:r>
      <w:r>
        <w:instrText xml:space="preserve"> PAGEREF _Toc117570364 \h </w:instrText>
      </w:r>
      <w:r>
        <w:fldChar w:fldCharType="separate"/>
      </w:r>
      <w:r>
        <w:t>116</w:t>
      </w:r>
      <w:r>
        <w:fldChar w:fldCharType="end"/>
      </w:r>
    </w:p>
    <w:p w14:paraId="315DFB4A" w14:textId="1E450E2F" w:rsidR="00A955FA" w:rsidRDefault="00A955FA">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_Toc117570365 \h </w:instrText>
      </w:r>
      <w:r>
        <w:fldChar w:fldCharType="separate"/>
      </w:r>
      <w:r>
        <w:t>116</w:t>
      </w:r>
      <w:r>
        <w:fldChar w:fldCharType="end"/>
      </w:r>
    </w:p>
    <w:p w14:paraId="7D7E20EB" w14:textId="511EEA39" w:rsidR="00A955FA" w:rsidRDefault="00A955FA">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#29: Service continuity of periodic ranging with assistant UE</w:t>
      </w:r>
      <w:r>
        <w:tab/>
      </w:r>
      <w:r>
        <w:fldChar w:fldCharType="begin" w:fldLock="1"/>
      </w:r>
      <w:r>
        <w:instrText xml:space="preserve"> PAGEREF _Toc117570366 \h </w:instrText>
      </w:r>
      <w:r>
        <w:fldChar w:fldCharType="separate"/>
      </w:r>
      <w:r>
        <w:t>117</w:t>
      </w:r>
      <w:r>
        <w:fldChar w:fldCharType="end"/>
      </w:r>
    </w:p>
    <w:p w14:paraId="6AC1CBCF" w14:textId="7EE617DE" w:rsidR="00A955FA" w:rsidRDefault="00A955FA">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_Toc117570367 \h </w:instrText>
      </w:r>
      <w:r>
        <w:fldChar w:fldCharType="separate"/>
      </w:r>
      <w:r>
        <w:t>117</w:t>
      </w:r>
      <w:r>
        <w:fldChar w:fldCharType="end"/>
      </w:r>
    </w:p>
    <w:p w14:paraId="27B4A888" w14:textId="2C28E340" w:rsidR="00A955FA" w:rsidRDefault="00A955FA">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_Toc117570368 \h </w:instrText>
      </w:r>
      <w:r>
        <w:fldChar w:fldCharType="separate"/>
      </w:r>
      <w:r>
        <w:t>117</w:t>
      </w:r>
      <w:r>
        <w:fldChar w:fldCharType="end"/>
      </w:r>
    </w:p>
    <w:p w14:paraId="58B22533" w14:textId="14FE30EC" w:rsidR="00A955FA" w:rsidRDefault="00A955FA">
      <w:pPr>
        <w:pStyle w:val="TOC3"/>
        <w:rPr>
          <w:rFonts w:asciiTheme="minorHAnsi" w:eastAsiaTheme="minorEastAsia" w:hAnsiTheme="minorHAnsi" w:cstheme="minorBidi"/>
          <w:sz w:val="22"/>
          <w:szCs w:val="22"/>
        </w:rPr>
      </w:pPr>
      <w:r>
        <w:t>6.</w:t>
      </w:r>
      <w:r>
        <w:rPr>
          <w:lang w:eastAsia="zh-CN"/>
        </w:rPr>
        <w:t>29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_Toc117570369 \h </w:instrText>
      </w:r>
      <w:r>
        <w:fldChar w:fldCharType="separate"/>
      </w:r>
      <w:r>
        <w:t>118</w:t>
      </w:r>
      <w:r>
        <w:fldChar w:fldCharType="end"/>
      </w:r>
    </w:p>
    <w:p w14:paraId="4549ED6B" w14:textId="6FED1F9B" w:rsidR="00A955FA" w:rsidRDefault="00A955FA">
      <w:pPr>
        <w:pStyle w:val="TOC3"/>
        <w:rPr>
          <w:rFonts w:asciiTheme="minorHAnsi" w:eastAsiaTheme="minorEastAsia" w:hAnsiTheme="minorHAnsi" w:cstheme="minorBidi"/>
          <w:sz w:val="22"/>
          <w:szCs w:val="22"/>
        </w:rPr>
      </w:pPr>
      <w:r>
        <w:t>6.</w:t>
      </w:r>
      <w:r>
        <w:rPr>
          <w:lang w:eastAsia="zh-CN"/>
        </w:rPr>
        <w:t>29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_Toc117570370 \h </w:instrText>
      </w:r>
      <w:r>
        <w:fldChar w:fldCharType="separate"/>
      </w:r>
      <w:r>
        <w:t>119</w:t>
      </w:r>
      <w:r>
        <w:fldChar w:fldCharType="end"/>
      </w:r>
    </w:p>
    <w:p w14:paraId="4025FE2F" w14:textId="0716A815" w:rsidR="00A955FA" w:rsidRDefault="00A955FA">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Ranging service operation with the assistant UE(s)</w:t>
      </w:r>
      <w:r>
        <w:tab/>
      </w:r>
      <w:r>
        <w:fldChar w:fldCharType="begin" w:fldLock="1"/>
      </w:r>
      <w:r>
        <w:instrText xml:space="preserve"> PAGEREF _Toc117570371 \h </w:instrText>
      </w:r>
      <w:r>
        <w:fldChar w:fldCharType="separate"/>
      </w:r>
      <w:r>
        <w:t>119</w:t>
      </w:r>
      <w:r>
        <w:fldChar w:fldCharType="end"/>
      </w:r>
    </w:p>
    <w:p w14:paraId="0C952286" w14:textId="606AAF9E" w:rsidR="00A955FA" w:rsidRDefault="00A955FA">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Introduction</w:t>
      </w:r>
      <w:r>
        <w:tab/>
      </w:r>
      <w:r>
        <w:fldChar w:fldCharType="begin" w:fldLock="1"/>
      </w:r>
      <w:r>
        <w:instrText xml:space="preserve"> PAGEREF _Toc117570372 \h </w:instrText>
      </w:r>
      <w:r>
        <w:fldChar w:fldCharType="separate"/>
      </w:r>
      <w:r>
        <w:t>119</w:t>
      </w:r>
      <w:r>
        <w:fldChar w:fldCharType="end"/>
      </w:r>
    </w:p>
    <w:p w14:paraId="505A332A" w14:textId="57F8269B" w:rsidR="00A955FA" w:rsidRDefault="00A955FA">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_Toc117570373 \h </w:instrText>
      </w:r>
      <w:r>
        <w:fldChar w:fldCharType="separate"/>
      </w:r>
      <w:r>
        <w:t>119</w:t>
      </w:r>
      <w:r>
        <w:fldChar w:fldCharType="end"/>
      </w:r>
    </w:p>
    <w:p w14:paraId="2F69ACD9" w14:textId="173938A7" w:rsidR="00A955FA" w:rsidRDefault="00A955FA">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Procedures</w:t>
      </w:r>
      <w:r>
        <w:tab/>
      </w:r>
      <w:r>
        <w:fldChar w:fldCharType="begin" w:fldLock="1"/>
      </w:r>
      <w:r>
        <w:instrText xml:space="preserve"> PAGEREF _Toc117570374 \h </w:instrText>
      </w:r>
      <w:r>
        <w:fldChar w:fldCharType="separate"/>
      </w:r>
      <w:r>
        <w:t>120</w:t>
      </w:r>
      <w:r>
        <w:fldChar w:fldCharType="end"/>
      </w:r>
    </w:p>
    <w:p w14:paraId="0418CB77" w14:textId="3B84AF78" w:rsidR="00A955FA" w:rsidRDefault="00A955FA">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_Toc117570375 \h </w:instrText>
      </w:r>
      <w:r>
        <w:fldChar w:fldCharType="separate"/>
      </w:r>
      <w:r>
        <w:t>121</w:t>
      </w:r>
      <w:r>
        <w:fldChar w:fldCharType="end"/>
      </w:r>
    </w:p>
    <w:p w14:paraId="46424469" w14:textId="0274E6B5" w:rsidR="00A955FA" w:rsidRDefault="00A955FA">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Enabling SL positioning for the UE out of coverage</w:t>
      </w:r>
      <w:r>
        <w:tab/>
      </w:r>
      <w:r>
        <w:fldChar w:fldCharType="begin" w:fldLock="1"/>
      </w:r>
      <w:r>
        <w:instrText xml:space="preserve"> PAGEREF _Toc117570376 \h </w:instrText>
      </w:r>
      <w:r>
        <w:fldChar w:fldCharType="separate"/>
      </w:r>
      <w:r>
        <w:t>121</w:t>
      </w:r>
      <w:r>
        <w:fldChar w:fldCharType="end"/>
      </w:r>
    </w:p>
    <w:p w14:paraId="7747421D" w14:textId="62387B09" w:rsidR="00A955FA" w:rsidRDefault="00A955FA">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fldLock="1"/>
      </w:r>
      <w:r>
        <w:instrText xml:space="preserve"> PAGEREF _Toc117570377 \h </w:instrText>
      </w:r>
      <w:r>
        <w:fldChar w:fldCharType="separate"/>
      </w:r>
      <w:r>
        <w:t>121</w:t>
      </w:r>
      <w:r>
        <w:fldChar w:fldCharType="end"/>
      </w:r>
    </w:p>
    <w:p w14:paraId="03C047CD" w14:textId="5EF9832F" w:rsidR="00A955FA" w:rsidRDefault="00A955FA">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_Toc117570378 \h </w:instrText>
      </w:r>
      <w:r>
        <w:fldChar w:fldCharType="separate"/>
      </w:r>
      <w:r>
        <w:t>121</w:t>
      </w:r>
      <w:r>
        <w:fldChar w:fldCharType="end"/>
      </w:r>
    </w:p>
    <w:p w14:paraId="028F414B" w14:textId="39531035" w:rsidR="00A955FA" w:rsidRDefault="00A955FA">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Deferred MT-LR which triggers location report when UE enters out of coverage</w:t>
      </w:r>
      <w:r>
        <w:tab/>
      </w:r>
      <w:r>
        <w:fldChar w:fldCharType="begin" w:fldLock="1"/>
      </w:r>
      <w:r>
        <w:instrText xml:space="preserve"> PAGEREF _Toc117570379 \h </w:instrText>
      </w:r>
      <w:r>
        <w:fldChar w:fldCharType="separate"/>
      </w:r>
      <w:r>
        <w:t>121</w:t>
      </w:r>
      <w:r>
        <w:fldChar w:fldCharType="end"/>
      </w:r>
    </w:p>
    <w:p w14:paraId="4CC8881A" w14:textId="42A05088" w:rsidR="00A955FA" w:rsidRDefault="00A955FA">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Location Request for SL positioning for the UE is out of coverage.</w:t>
      </w:r>
      <w:r>
        <w:tab/>
      </w:r>
      <w:r>
        <w:fldChar w:fldCharType="begin" w:fldLock="1"/>
      </w:r>
      <w:r>
        <w:instrText xml:space="preserve"> PAGEREF _Toc117570380 \h </w:instrText>
      </w:r>
      <w:r>
        <w:fldChar w:fldCharType="separate"/>
      </w:r>
      <w:r>
        <w:t>121</w:t>
      </w:r>
      <w:r>
        <w:fldChar w:fldCharType="end"/>
      </w:r>
    </w:p>
    <w:p w14:paraId="441A2D95" w14:textId="652B645A" w:rsidR="00A955FA" w:rsidRDefault="00A955FA">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_Toc117570381 \h </w:instrText>
      </w:r>
      <w:r>
        <w:fldChar w:fldCharType="separate"/>
      </w:r>
      <w:r>
        <w:t>123</w:t>
      </w:r>
      <w:r>
        <w:fldChar w:fldCharType="end"/>
      </w:r>
    </w:p>
    <w:p w14:paraId="3B537955" w14:textId="6B238279" w:rsidR="00A955FA" w:rsidRDefault="00A955FA">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Procedure of deferred MT-LR triggering location report when UE enters out of coverage</w:t>
      </w:r>
      <w:r>
        <w:tab/>
      </w:r>
      <w:r>
        <w:fldChar w:fldCharType="begin" w:fldLock="1"/>
      </w:r>
      <w:r>
        <w:instrText xml:space="preserve"> PAGEREF _Toc117570382 \h </w:instrText>
      </w:r>
      <w:r>
        <w:fldChar w:fldCharType="separate"/>
      </w:r>
      <w:r>
        <w:t>123</w:t>
      </w:r>
      <w:r>
        <w:fldChar w:fldCharType="end"/>
      </w:r>
    </w:p>
    <w:p w14:paraId="0C62814E" w14:textId="1BF029EE" w:rsidR="00A955FA" w:rsidRDefault="00A955FA">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Procedure of immediate location request procedure with SL positioning</w:t>
      </w:r>
      <w:r>
        <w:tab/>
      </w:r>
      <w:r>
        <w:fldChar w:fldCharType="begin" w:fldLock="1"/>
      </w:r>
      <w:r>
        <w:instrText xml:space="preserve"> PAGEREF _Toc117570383 \h </w:instrText>
      </w:r>
      <w:r>
        <w:fldChar w:fldCharType="separate"/>
      </w:r>
      <w:r>
        <w:t>125</w:t>
      </w:r>
      <w:r>
        <w:fldChar w:fldCharType="end"/>
      </w:r>
    </w:p>
    <w:p w14:paraId="3A07557E" w14:textId="71985247" w:rsidR="00A955FA" w:rsidRDefault="00A955FA">
      <w:pPr>
        <w:pStyle w:val="TOC4"/>
        <w:rPr>
          <w:rFonts w:asciiTheme="minorHAnsi" w:eastAsiaTheme="minorEastAsia" w:hAnsiTheme="minorHAnsi" w:cstheme="minorBidi"/>
          <w:sz w:val="22"/>
          <w:szCs w:val="22"/>
        </w:rPr>
      </w:pPr>
      <w:r>
        <w:t>6.31.3.3</w:t>
      </w:r>
      <w:r>
        <w:rPr>
          <w:rFonts w:asciiTheme="minorHAnsi" w:eastAsiaTheme="minorEastAsia" w:hAnsiTheme="minorHAnsi" w:cstheme="minorBidi"/>
          <w:sz w:val="22"/>
          <w:szCs w:val="22"/>
        </w:rPr>
        <w:tab/>
      </w:r>
      <w:r>
        <w:t>Procedure of deferred location request procedure with SL positioning</w:t>
      </w:r>
      <w:r>
        <w:tab/>
      </w:r>
      <w:r>
        <w:fldChar w:fldCharType="begin" w:fldLock="1"/>
      </w:r>
      <w:r>
        <w:instrText xml:space="preserve"> PAGEREF _Toc117570384 \h </w:instrText>
      </w:r>
      <w:r>
        <w:fldChar w:fldCharType="separate"/>
      </w:r>
      <w:r>
        <w:t>126</w:t>
      </w:r>
      <w:r>
        <w:fldChar w:fldCharType="end"/>
      </w:r>
    </w:p>
    <w:p w14:paraId="4667998A" w14:textId="70AC7CB9" w:rsidR="00A955FA" w:rsidRDefault="00A955FA">
      <w:pPr>
        <w:pStyle w:val="TOC3"/>
        <w:rPr>
          <w:rFonts w:asciiTheme="minorHAnsi" w:eastAsiaTheme="minorEastAsia" w:hAnsiTheme="minorHAnsi" w:cstheme="minorBidi"/>
          <w:sz w:val="22"/>
          <w:szCs w:val="22"/>
        </w:rPr>
      </w:pPr>
      <w:r>
        <w:lastRenderedPageBreak/>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_Toc117570385 \h </w:instrText>
      </w:r>
      <w:r>
        <w:fldChar w:fldCharType="separate"/>
      </w:r>
      <w:r>
        <w:t>127</w:t>
      </w:r>
      <w:r>
        <w:fldChar w:fldCharType="end"/>
      </w:r>
    </w:p>
    <w:p w14:paraId="0F7A2A03" w14:textId="01CED249" w:rsidR="00A955FA" w:rsidRDefault="00A955FA">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Involving Multiple Reference UEs for Sidelink positioning</w:t>
      </w:r>
      <w:r>
        <w:tab/>
      </w:r>
      <w:r>
        <w:fldChar w:fldCharType="begin" w:fldLock="1"/>
      </w:r>
      <w:r>
        <w:instrText xml:space="preserve"> PAGEREF _Toc117570386 \h </w:instrText>
      </w:r>
      <w:r>
        <w:fldChar w:fldCharType="separate"/>
      </w:r>
      <w:r>
        <w:t>127</w:t>
      </w:r>
      <w:r>
        <w:fldChar w:fldCharType="end"/>
      </w:r>
    </w:p>
    <w:p w14:paraId="5CAA77A0" w14:textId="4BF98553" w:rsidR="00A955FA" w:rsidRDefault="00A955FA">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_Toc117570387 \h </w:instrText>
      </w:r>
      <w:r>
        <w:fldChar w:fldCharType="separate"/>
      </w:r>
      <w:r>
        <w:t>127</w:t>
      </w:r>
      <w:r>
        <w:fldChar w:fldCharType="end"/>
      </w:r>
    </w:p>
    <w:p w14:paraId="12BC1A5B" w14:textId="2905D81A" w:rsidR="00A955FA" w:rsidRDefault="00A955FA">
      <w:pPr>
        <w:pStyle w:val="TOC3"/>
        <w:rPr>
          <w:rFonts w:asciiTheme="minorHAnsi" w:eastAsiaTheme="minorEastAsia" w:hAnsiTheme="minorHAnsi" w:cstheme="minorBidi"/>
          <w:sz w:val="22"/>
          <w:szCs w:val="22"/>
        </w:rPr>
      </w:pPr>
      <w:r w:rsidRPr="00E866DC">
        <w:rPr>
          <w:lang w:val="en-US"/>
        </w:rPr>
        <w:t>6.32.2</w:t>
      </w:r>
      <w:r>
        <w:rPr>
          <w:rFonts w:asciiTheme="minorHAnsi" w:eastAsiaTheme="minorEastAsia" w:hAnsiTheme="minorHAnsi" w:cstheme="minorBidi"/>
          <w:sz w:val="22"/>
          <w:szCs w:val="22"/>
        </w:rPr>
        <w:tab/>
      </w:r>
      <w:r>
        <w:t>Procedures</w:t>
      </w:r>
      <w:r>
        <w:tab/>
      </w:r>
      <w:r>
        <w:fldChar w:fldCharType="begin" w:fldLock="1"/>
      </w:r>
      <w:r>
        <w:instrText xml:space="preserve"> PAGEREF _Toc117570388 \h </w:instrText>
      </w:r>
      <w:r>
        <w:fldChar w:fldCharType="separate"/>
      </w:r>
      <w:r>
        <w:t>130</w:t>
      </w:r>
      <w:r>
        <w:fldChar w:fldCharType="end"/>
      </w:r>
    </w:p>
    <w:p w14:paraId="554BD7BE" w14:textId="1202201D" w:rsidR="00A955FA" w:rsidRDefault="00A955FA">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_Toc117570389 \h </w:instrText>
      </w:r>
      <w:r>
        <w:fldChar w:fldCharType="separate"/>
      </w:r>
      <w:r>
        <w:t>137</w:t>
      </w:r>
      <w:r>
        <w:fldChar w:fldCharType="end"/>
      </w:r>
    </w:p>
    <w:p w14:paraId="59A08730" w14:textId="7640FAF4" w:rsidR="00A955FA" w:rsidRDefault="00A955FA">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Common Ranging/Sidelink positioning service exposure</w:t>
      </w:r>
      <w:r>
        <w:tab/>
      </w:r>
      <w:r>
        <w:fldChar w:fldCharType="begin" w:fldLock="1"/>
      </w:r>
      <w:r>
        <w:instrText xml:space="preserve"> PAGEREF _Toc117570390 \h </w:instrText>
      </w:r>
      <w:r>
        <w:fldChar w:fldCharType="separate"/>
      </w:r>
      <w:r>
        <w:t>137</w:t>
      </w:r>
      <w:r>
        <w:fldChar w:fldCharType="end"/>
      </w:r>
    </w:p>
    <w:p w14:paraId="7E6F1D3E" w14:textId="3F5D2E31" w:rsidR="00A955FA" w:rsidRDefault="00A955FA">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fldLock="1"/>
      </w:r>
      <w:r>
        <w:instrText xml:space="preserve"> PAGEREF _Toc117570391 \h </w:instrText>
      </w:r>
      <w:r>
        <w:fldChar w:fldCharType="separate"/>
      </w:r>
      <w:r>
        <w:t>137</w:t>
      </w:r>
      <w:r>
        <w:fldChar w:fldCharType="end"/>
      </w:r>
    </w:p>
    <w:p w14:paraId="07C1C771" w14:textId="5CFEB18A" w:rsidR="00A955FA" w:rsidRDefault="00A955FA">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_Toc117570392 \h </w:instrText>
      </w:r>
      <w:r>
        <w:fldChar w:fldCharType="separate"/>
      </w:r>
      <w:r>
        <w:t>138</w:t>
      </w:r>
      <w:r>
        <w:fldChar w:fldCharType="end"/>
      </w:r>
    </w:p>
    <w:p w14:paraId="300CED87" w14:textId="115100E0" w:rsidR="00A955FA" w:rsidRDefault="00A955FA">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Procedures</w:t>
      </w:r>
      <w:r>
        <w:tab/>
      </w:r>
      <w:r>
        <w:fldChar w:fldCharType="begin" w:fldLock="1"/>
      </w:r>
      <w:r>
        <w:instrText xml:space="preserve"> PAGEREF _Toc117570393 \h </w:instrText>
      </w:r>
      <w:r>
        <w:fldChar w:fldCharType="separate"/>
      </w:r>
      <w:r>
        <w:t>139</w:t>
      </w:r>
      <w:r>
        <w:fldChar w:fldCharType="end"/>
      </w:r>
    </w:p>
    <w:p w14:paraId="7B0125B6" w14:textId="20A1E693" w:rsidR="00A955FA" w:rsidRDefault="00A955FA">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_Toc117570394 \h </w:instrText>
      </w:r>
      <w:r>
        <w:fldChar w:fldCharType="separate"/>
      </w:r>
      <w:r>
        <w:t>141</w:t>
      </w:r>
      <w:r>
        <w:fldChar w:fldCharType="end"/>
      </w:r>
    </w:p>
    <w:p w14:paraId="7610B6DE" w14:textId="45B7DF19" w:rsidR="00A955FA" w:rsidRDefault="00A955FA">
      <w:pPr>
        <w:pStyle w:val="TOC2"/>
        <w:rPr>
          <w:rFonts w:asciiTheme="minorHAnsi" w:eastAsiaTheme="minorEastAsia" w:hAnsiTheme="minorHAnsi" w:cstheme="minorBidi"/>
          <w:sz w:val="22"/>
          <w:szCs w:val="22"/>
        </w:rPr>
      </w:pPr>
      <w:r>
        <w:t>6.</w:t>
      </w:r>
      <w:r>
        <w:rPr>
          <w:lang w:eastAsia="zh-CN"/>
        </w:rPr>
        <w:t>34</w:t>
      </w:r>
      <w:r>
        <w:rPr>
          <w:rFonts w:asciiTheme="minorHAnsi" w:eastAsiaTheme="minorEastAsia" w:hAnsiTheme="minorHAnsi" w:cstheme="minorBidi"/>
          <w:sz w:val="22"/>
          <w:szCs w:val="22"/>
        </w:rPr>
        <w:tab/>
      </w:r>
      <w:r>
        <w:t>Solution #34: MT-LR and MO-LR signalling for UE-only Operation of SL Positioning and Ranging</w:t>
      </w:r>
      <w:r>
        <w:tab/>
      </w:r>
      <w:r>
        <w:fldChar w:fldCharType="begin" w:fldLock="1"/>
      </w:r>
      <w:r>
        <w:instrText xml:space="preserve"> PAGEREF _Toc117570395 \h </w:instrText>
      </w:r>
      <w:r>
        <w:fldChar w:fldCharType="separate"/>
      </w:r>
      <w:r>
        <w:t>141</w:t>
      </w:r>
      <w:r>
        <w:fldChar w:fldCharType="end"/>
      </w:r>
    </w:p>
    <w:p w14:paraId="7A44574F" w14:textId="7A6AB65E" w:rsidR="00A955FA" w:rsidRDefault="00A955FA">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_Toc117570396 \h </w:instrText>
      </w:r>
      <w:r>
        <w:fldChar w:fldCharType="separate"/>
      </w:r>
      <w:r>
        <w:t>141</w:t>
      </w:r>
      <w:r>
        <w:fldChar w:fldCharType="end"/>
      </w:r>
    </w:p>
    <w:p w14:paraId="2AD66ADC" w14:textId="38102A71" w:rsidR="00A955FA" w:rsidRDefault="00A955FA">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_Toc117570397 \h </w:instrText>
      </w:r>
      <w:r>
        <w:fldChar w:fldCharType="separate"/>
      </w:r>
      <w:r>
        <w:t>142</w:t>
      </w:r>
      <w:r>
        <w:fldChar w:fldCharType="end"/>
      </w:r>
    </w:p>
    <w:p w14:paraId="7ECE48D1" w14:textId="0E3A5586" w:rsidR="00A955FA" w:rsidRDefault="00A955FA">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_Toc117570398 \h </w:instrText>
      </w:r>
      <w:r>
        <w:fldChar w:fldCharType="separate"/>
      </w:r>
      <w:r>
        <w:t>144</w:t>
      </w:r>
      <w:r>
        <w:fldChar w:fldCharType="end"/>
      </w:r>
    </w:p>
    <w:p w14:paraId="4ACC8465" w14:textId="0FE1A671" w:rsidR="00A955FA" w:rsidRDefault="00A955FA">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Case I: Target UE holds Vetting functionality</w:t>
      </w:r>
      <w:r>
        <w:tab/>
      </w:r>
      <w:r>
        <w:fldChar w:fldCharType="begin" w:fldLock="1"/>
      </w:r>
      <w:r>
        <w:instrText xml:space="preserve"> PAGEREF _Toc117570399 \h </w:instrText>
      </w:r>
      <w:r>
        <w:fldChar w:fldCharType="separate"/>
      </w:r>
      <w:r>
        <w:t>144</w:t>
      </w:r>
      <w:r>
        <w:fldChar w:fldCharType="end"/>
      </w:r>
    </w:p>
    <w:p w14:paraId="22FFE3F2" w14:textId="7B4E247E" w:rsidR="00A955FA" w:rsidRDefault="00A955FA">
      <w:pPr>
        <w:pStyle w:val="TOC5"/>
        <w:rPr>
          <w:rFonts w:asciiTheme="minorHAnsi" w:eastAsiaTheme="minorEastAsia" w:hAnsiTheme="minorHAnsi" w:cstheme="minorBidi"/>
          <w:sz w:val="22"/>
          <w:szCs w:val="22"/>
        </w:rPr>
      </w:pPr>
      <w:r>
        <w:t>6.34.3.1.1</w:t>
      </w:r>
      <w:r>
        <w:rPr>
          <w:rFonts w:asciiTheme="minorHAnsi" w:eastAsiaTheme="minorEastAsia" w:hAnsiTheme="minorHAnsi" w:cstheme="minorBidi"/>
          <w:sz w:val="22"/>
          <w:szCs w:val="22"/>
        </w:rPr>
        <w:tab/>
      </w:r>
      <w:r>
        <w:t>PC5-MT-LR procedure</w:t>
      </w:r>
      <w:r>
        <w:tab/>
      </w:r>
      <w:r>
        <w:fldChar w:fldCharType="begin" w:fldLock="1"/>
      </w:r>
      <w:r>
        <w:instrText xml:space="preserve"> PAGEREF _Toc117570400 \h </w:instrText>
      </w:r>
      <w:r>
        <w:fldChar w:fldCharType="separate"/>
      </w:r>
      <w:r>
        <w:t>144</w:t>
      </w:r>
      <w:r>
        <w:fldChar w:fldCharType="end"/>
      </w:r>
    </w:p>
    <w:p w14:paraId="4DD878CE" w14:textId="523B804E" w:rsidR="00A955FA" w:rsidRDefault="00A955FA">
      <w:pPr>
        <w:pStyle w:val="TOC5"/>
        <w:rPr>
          <w:rFonts w:asciiTheme="minorHAnsi" w:eastAsiaTheme="minorEastAsia" w:hAnsiTheme="minorHAnsi" w:cstheme="minorBidi"/>
          <w:sz w:val="22"/>
          <w:szCs w:val="22"/>
        </w:rPr>
      </w:pPr>
      <w:r>
        <w:t>6.34.3.1.2</w:t>
      </w:r>
      <w:r>
        <w:rPr>
          <w:rFonts w:asciiTheme="minorHAnsi" w:eastAsiaTheme="minorEastAsia" w:hAnsiTheme="minorHAnsi" w:cstheme="minorBidi"/>
          <w:sz w:val="22"/>
          <w:szCs w:val="22"/>
        </w:rPr>
        <w:tab/>
      </w:r>
      <w:r>
        <w:t>PC5-MO-LR procedure</w:t>
      </w:r>
      <w:r>
        <w:tab/>
      </w:r>
      <w:r>
        <w:fldChar w:fldCharType="begin" w:fldLock="1"/>
      </w:r>
      <w:r>
        <w:instrText xml:space="preserve"> PAGEREF _Toc117570401 \h </w:instrText>
      </w:r>
      <w:r>
        <w:fldChar w:fldCharType="separate"/>
      </w:r>
      <w:r>
        <w:t>145</w:t>
      </w:r>
      <w:r>
        <w:fldChar w:fldCharType="end"/>
      </w:r>
    </w:p>
    <w:p w14:paraId="049F5207" w14:textId="6F13B661" w:rsidR="00A955FA" w:rsidRDefault="00A955FA">
      <w:pPr>
        <w:pStyle w:val="TOC4"/>
        <w:rPr>
          <w:rFonts w:asciiTheme="minorHAnsi" w:eastAsiaTheme="minorEastAsia" w:hAnsiTheme="minorHAnsi" w:cstheme="minorBidi"/>
          <w:sz w:val="22"/>
          <w:szCs w:val="22"/>
        </w:rPr>
      </w:pPr>
      <w:r>
        <w:t>6.34.3.2</w:t>
      </w:r>
      <w:r>
        <w:rPr>
          <w:rFonts w:asciiTheme="minorHAnsi" w:eastAsiaTheme="minorEastAsia" w:hAnsiTheme="minorHAnsi" w:cstheme="minorBidi"/>
          <w:sz w:val="22"/>
          <w:szCs w:val="22"/>
        </w:rPr>
        <w:tab/>
      </w:r>
      <w:r>
        <w:t>Case II: SL Positioning Server UE holds Vetting functionality</w:t>
      </w:r>
      <w:r>
        <w:tab/>
      </w:r>
      <w:r>
        <w:fldChar w:fldCharType="begin" w:fldLock="1"/>
      </w:r>
      <w:r>
        <w:instrText xml:space="preserve"> PAGEREF _Toc117570402 \h </w:instrText>
      </w:r>
      <w:r>
        <w:fldChar w:fldCharType="separate"/>
      </w:r>
      <w:r>
        <w:t>147</w:t>
      </w:r>
      <w:r>
        <w:fldChar w:fldCharType="end"/>
      </w:r>
    </w:p>
    <w:p w14:paraId="6F1A8C30" w14:textId="2F812C46" w:rsidR="00A955FA" w:rsidRDefault="00A955FA">
      <w:pPr>
        <w:pStyle w:val="TOC5"/>
        <w:rPr>
          <w:rFonts w:asciiTheme="minorHAnsi" w:eastAsiaTheme="minorEastAsia" w:hAnsiTheme="minorHAnsi" w:cstheme="minorBidi"/>
          <w:sz w:val="22"/>
          <w:szCs w:val="22"/>
        </w:rPr>
      </w:pPr>
      <w:r>
        <w:t>6.34.3.2.1</w:t>
      </w:r>
      <w:r>
        <w:rPr>
          <w:rFonts w:asciiTheme="minorHAnsi" w:eastAsiaTheme="minorEastAsia" w:hAnsiTheme="minorHAnsi" w:cstheme="minorBidi"/>
          <w:sz w:val="22"/>
          <w:szCs w:val="22"/>
        </w:rPr>
        <w:tab/>
      </w:r>
      <w:r>
        <w:t>PC5-MT-LR procedure</w:t>
      </w:r>
      <w:r>
        <w:tab/>
      </w:r>
      <w:r>
        <w:fldChar w:fldCharType="begin" w:fldLock="1"/>
      </w:r>
      <w:r>
        <w:instrText xml:space="preserve"> PAGEREF _Toc117570403 \h </w:instrText>
      </w:r>
      <w:r>
        <w:fldChar w:fldCharType="separate"/>
      </w:r>
      <w:r>
        <w:t>147</w:t>
      </w:r>
      <w:r>
        <w:fldChar w:fldCharType="end"/>
      </w:r>
    </w:p>
    <w:p w14:paraId="68810FBC" w14:textId="174FD815" w:rsidR="00A955FA" w:rsidRDefault="00A955FA">
      <w:pPr>
        <w:pStyle w:val="TOC5"/>
        <w:rPr>
          <w:rFonts w:asciiTheme="minorHAnsi" w:eastAsiaTheme="minorEastAsia" w:hAnsiTheme="minorHAnsi" w:cstheme="minorBidi"/>
          <w:sz w:val="22"/>
          <w:szCs w:val="22"/>
        </w:rPr>
      </w:pPr>
      <w:r>
        <w:t>6.34.3.2.2</w:t>
      </w:r>
      <w:r>
        <w:rPr>
          <w:rFonts w:asciiTheme="minorHAnsi" w:eastAsiaTheme="minorEastAsia" w:hAnsiTheme="minorHAnsi" w:cstheme="minorBidi"/>
          <w:sz w:val="22"/>
          <w:szCs w:val="22"/>
        </w:rPr>
        <w:tab/>
      </w:r>
      <w:r>
        <w:t>PC5-MO-LR procedure</w:t>
      </w:r>
      <w:r>
        <w:tab/>
      </w:r>
      <w:r>
        <w:fldChar w:fldCharType="begin" w:fldLock="1"/>
      </w:r>
      <w:r>
        <w:instrText xml:space="preserve"> PAGEREF _Toc117570404 \h </w:instrText>
      </w:r>
      <w:r>
        <w:fldChar w:fldCharType="separate"/>
      </w:r>
      <w:r>
        <w:t>149</w:t>
      </w:r>
      <w:r>
        <w:fldChar w:fldCharType="end"/>
      </w:r>
    </w:p>
    <w:p w14:paraId="3A459AB4" w14:textId="5CF1B243" w:rsidR="00A955FA" w:rsidRDefault="00A955FA">
      <w:pPr>
        <w:pStyle w:val="TOC3"/>
        <w:rPr>
          <w:rFonts w:asciiTheme="minorHAnsi" w:eastAsiaTheme="minorEastAsia" w:hAnsiTheme="minorHAnsi" w:cstheme="minorBidi"/>
          <w:sz w:val="22"/>
          <w:szCs w:val="22"/>
        </w:rPr>
      </w:pPr>
      <w:r>
        <w:t>6.</w:t>
      </w:r>
      <w:r>
        <w:rPr>
          <w:lang w:eastAsia="zh-CN"/>
        </w:rPr>
        <w:t>34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_Toc117570405 \h </w:instrText>
      </w:r>
      <w:r>
        <w:fldChar w:fldCharType="separate"/>
      </w:r>
      <w:r>
        <w:t>150</w:t>
      </w:r>
      <w:r>
        <w:fldChar w:fldCharType="end"/>
      </w:r>
    </w:p>
    <w:p w14:paraId="1B4CCB74" w14:textId="46256052" w:rsidR="00A955FA" w:rsidRDefault="00A955F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_Toc117570406 \h </w:instrText>
      </w:r>
      <w:r>
        <w:fldChar w:fldCharType="separate"/>
      </w:r>
      <w:r>
        <w:t>150</w:t>
      </w:r>
      <w:r>
        <w:fldChar w:fldCharType="end"/>
      </w:r>
    </w:p>
    <w:p w14:paraId="6C25CF5E" w14:textId="34FB4EE2" w:rsidR="00A955FA" w:rsidRDefault="00A955FA">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fldLock="1"/>
      </w:r>
      <w:r>
        <w:instrText xml:space="preserve"> PAGEREF _Toc117570407 \h </w:instrText>
      </w:r>
      <w:r>
        <w:fldChar w:fldCharType="separate"/>
      </w:r>
      <w:r>
        <w:t>150</w:t>
      </w:r>
      <w:r>
        <w:fldChar w:fldCharType="end"/>
      </w:r>
    </w:p>
    <w:p w14:paraId="01914C21" w14:textId="74122AE9" w:rsidR="00A955FA" w:rsidRDefault="00A955FA">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 xml:space="preserve">Key Issue #2: </w:t>
      </w:r>
      <w:r>
        <w:t>Ranging service operation procedure with the assistance of another UE</w:t>
      </w:r>
      <w:r>
        <w:tab/>
      </w:r>
      <w:r>
        <w:fldChar w:fldCharType="begin" w:fldLock="1"/>
      </w:r>
      <w:r>
        <w:instrText xml:space="preserve"> PAGEREF _Toc117570408 \h </w:instrText>
      </w:r>
      <w:r>
        <w:fldChar w:fldCharType="separate"/>
      </w:r>
      <w:r>
        <w:t>151</w:t>
      </w:r>
      <w:r>
        <w:fldChar w:fldCharType="end"/>
      </w:r>
    </w:p>
    <w:p w14:paraId="3E222E95" w14:textId="30F7CD56" w:rsidR="00A955FA" w:rsidRDefault="00A955FA">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Key Issue #3: Ranging/Sidelink Positioning device discovery</w:t>
      </w:r>
      <w:r>
        <w:tab/>
      </w:r>
      <w:r>
        <w:fldChar w:fldCharType="begin" w:fldLock="1"/>
      </w:r>
      <w:r>
        <w:instrText xml:space="preserve"> PAGEREF _Toc117570409 \h </w:instrText>
      </w:r>
      <w:r>
        <w:fldChar w:fldCharType="separate"/>
      </w:r>
      <w:r>
        <w:t>152</w:t>
      </w:r>
      <w:r>
        <w:fldChar w:fldCharType="end"/>
      </w:r>
    </w:p>
    <w:p w14:paraId="4061E47E" w14:textId="727C0219" w:rsidR="00A955FA" w:rsidRDefault="00A955FA">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Key Issue #4: Control of Operations for Ranging/Sidelink positioning</w:t>
      </w:r>
      <w:r>
        <w:tab/>
      </w:r>
      <w:r>
        <w:fldChar w:fldCharType="begin" w:fldLock="1"/>
      </w:r>
      <w:r>
        <w:instrText xml:space="preserve"> PAGEREF _Toc117570410 \h </w:instrText>
      </w:r>
      <w:r>
        <w:fldChar w:fldCharType="separate"/>
      </w:r>
      <w:r>
        <w:t>153</w:t>
      </w:r>
      <w:r>
        <w:fldChar w:fldCharType="end"/>
      </w:r>
    </w:p>
    <w:p w14:paraId="06879D54" w14:textId="676D5BE4" w:rsidR="00A955FA" w:rsidRDefault="00A955FA">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Key Issue #5: Network assisted SL Positioning</w:t>
      </w:r>
      <w:r>
        <w:tab/>
      </w:r>
      <w:r>
        <w:fldChar w:fldCharType="begin" w:fldLock="1"/>
      </w:r>
      <w:r>
        <w:instrText xml:space="preserve"> PAGEREF _Toc117570411 \h </w:instrText>
      </w:r>
      <w:r>
        <w:fldChar w:fldCharType="separate"/>
      </w:r>
      <w:r>
        <w:t>154</w:t>
      </w:r>
      <w:r>
        <w:fldChar w:fldCharType="end"/>
      </w:r>
    </w:p>
    <w:p w14:paraId="1BAB540B" w14:textId="2F1456A0" w:rsidR="00A955FA" w:rsidRDefault="00A955F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_Toc117570412 \h </w:instrText>
      </w:r>
      <w:r>
        <w:fldChar w:fldCharType="separate"/>
      </w:r>
      <w:r>
        <w:t>154</w:t>
      </w:r>
      <w:r>
        <w:fldChar w:fldCharType="end"/>
      </w:r>
    </w:p>
    <w:p w14:paraId="16C3EA23" w14:textId="09B57D18" w:rsidR="00A955FA" w:rsidRDefault="00A955FA">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Privacy/SA3 considerations</w:t>
      </w:r>
      <w:r>
        <w:tab/>
      </w:r>
      <w:r>
        <w:fldChar w:fldCharType="begin" w:fldLock="1"/>
      </w:r>
      <w:r>
        <w:instrText xml:space="preserve"> PAGEREF _Toc117570413 \h </w:instrText>
      </w:r>
      <w:r>
        <w:fldChar w:fldCharType="separate"/>
      </w:r>
      <w:r>
        <w:t>156</w:t>
      </w:r>
      <w:r>
        <w:fldChar w:fldCharType="end"/>
      </w:r>
    </w:p>
    <w:p w14:paraId="74FA06C5" w14:textId="16142191" w:rsidR="00A955FA" w:rsidRDefault="00A955FA">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_Toc117570414 \h </w:instrText>
      </w:r>
      <w:r>
        <w:fldChar w:fldCharType="separate"/>
      </w:r>
      <w:r>
        <w:t>156</w:t>
      </w:r>
      <w:r>
        <w:fldChar w:fldCharType="end"/>
      </w:r>
    </w:p>
    <w:p w14:paraId="36E2AD67" w14:textId="63F1ECA4" w:rsidR="00A955FA" w:rsidRDefault="00A955FA">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_Toc117570415 \h </w:instrText>
      </w:r>
      <w:r>
        <w:fldChar w:fldCharType="separate"/>
      </w:r>
      <w:r>
        <w:t>158</w:t>
      </w:r>
      <w:r>
        <w:fldChar w:fldCharType="end"/>
      </w:r>
    </w:p>
    <w:p w14:paraId="31230962" w14:textId="4DE66B8E" w:rsidR="00A955FA" w:rsidRDefault="00A955F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_Toc117570416 \h </w:instrText>
      </w:r>
      <w:r>
        <w:fldChar w:fldCharType="separate"/>
      </w:r>
      <w:r>
        <w:t>159</w:t>
      </w:r>
      <w:r>
        <w:fldChar w:fldCharType="end"/>
      </w:r>
    </w:p>
    <w:p w14:paraId="282BBA96" w14:textId="5A75ABB2" w:rsidR="00A955FA" w:rsidRDefault="00A955FA">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fldLock="1"/>
      </w:r>
      <w:r>
        <w:instrText xml:space="preserve"> PAGEREF _Toc117570417 \h </w:instrText>
      </w:r>
      <w:r>
        <w:fldChar w:fldCharType="separate"/>
      </w:r>
      <w:r>
        <w:t>159</w:t>
      </w:r>
      <w:r>
        <w:fldChar w:fldCharType="end"/>
      </w:r>
    </w:p>
    <w:p w14:paraId="30A1D8FF" w14:textId="22856873" w:rsidR="00A955FA" w:rsidRDefault="00A955FA">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Key Issue #2: Ranging service operation procedure with the assistance of another UE</w:t>
      </w:r>
      <w:r>
        <w:tab/>
      </w:r>
      <w:r>
        <w:fldChar w:fldCharType="begin" w:fldLock="1"/>
      </w:r>
      <w:r>
        <w:instrText xml:space="preserve"> PAGEREF _Toc117570418 \h </w:instrText>
      </w:r>
      <w:r>
        <w:fldChar w:fldCharType="separate"/>
      </w:r>
      <w:r>
        <w:t>160</w:t>
      </w:r>
      <w:r>
        <w:fldChar w:fldCharType="end"/>
      </w:r>
    </w:p>
    <w:p w14:paraId="4C0E7392" w14:textId="45744339" w:rsidR="00A955FA" w:rsidRDefault="00A955F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_Toc117570419 \h </w:instrText>
      </w:r>
      <w:r>
        <w:fldChar w:fldCharType="separate"/>
      </w:r>
      <w:r>
        <w:t>161</w:t>
      </w:r>
      <w:r>
        <w:fldChar w:fldCharType="end"/>
      </w:r>
    </w:p>
    <w:p w14:paraId="61748613" w14:textId="0FB4F0C2" w:rsidR="00A955FA" w:rsidRDefault="00A955F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_Toc117570420 \h </w:instrText>
      </w:r>
      <w:r>
        <w:fldChar w:fldCharType="separate"/>
      </w:r>
      <w:r>
        <w:t>161</w:t>
      </w:r>
      <w:r>
        <w:fldChar w:fldCharType="end"/>
      </w:r>
    </w:p>
    <w:p w14:paraId="4E485F2B" w14:textId="03D89EF3" w:rsidR="00A955FA" w:rsidRDefault="00A955F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Network assisted SL Positioning</w:t>
      </w:r>
      <w:r>
        <w:tab/>
      </w:r>
      <w:r>
        <w:fldChar w:fldCharType="begin" w:fldLock="1"/>
      </w:r>
      <w:r>
        <w:instrText xml:space="preserve"> PAGEREF _Toc117570421 \h </w:instrText>
      </w:r>
      <w:r>
        <w:fldChar w:fldCharType="separate"/>
      </w:r>
      <w:r>
        <w:t>163</w:t>
      </w:r>
      <w:r>
        <w:fldChar w:fldCharType="end"/>
      </w:r>
    </w:p>
    <w:p w14:paraId="4977CD69" w14:textId="2C0106DE" w:rsidR="00A955FA" w:rsidRDefault="00A955FA">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_Toc117570422 \h </w:instrText>
      </w:r>
      <w:r>
        <w:fldChar w:fldCharType="separate"/>
      </w:r>
      <w:r>
        <w:t>164</w:t>
      </w:r>
      <w:r>
        <w:fldChar w:fldCharType="end"/>
      </w:r>
    </w:p>
    <w:p w14:paraId="1410185A" w14:textId="4FF3B339" w:rsidR="00A955FA" w:rsidRDefault="00A955FA">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_Toc117570423 \h </w:instrText>
      </w:r>
      <w:r>
        <w:fldChar w:fldCharType="separate"/>
      </w:r>
      <w:r>
        <w:t>164</w:t>
      </w:r>
      <w:r>
        <w:fldChar w:fldCharType="end"/>
      </w:r>
    </w:p>
    <w:p w14:paraId="4882FB0E" w14:textId="09C168DB" w:rsidR="00A955FA" w:rsidRDefault="00A955FA">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_Toc117570424 \h </w:instrText>
      </w:r>
      <w:r>
        <w:fldChar w:fldCharType="separate"/>
      </w:r>
      <w:r>
        <w:t>166</w:t>
      </w:r>
      <w:r>
        <w:fldChar w:fldCharType="end"/>
      </w:r>
    </w:p>
    <w:p w14:paraId="0B9E3498" w14:textId="63E61110" w:rsidR="00080512" w:rsidRPr="00DF048C" w:rsidRDefault="00B234D7" w:rsidP="00D76208">
      <w:pPr>
        <w:rPr>
          <w:noProof/>
        </w:rPr>
      </w:pPr>
      <w:r>
        <w:rPr>
          <w:noProof/>
          <w:sz w:val="22"/>
        </w:rPr>
        <w:fldChar w:fldCharType="end"/>
      </w:r>
    </w:p>
    <w:p w14:paraId="03993004" w14:textId="3037F328" w:rsidR="00080512" w:rsidRPr="00DF048C" w:rsidRDefault="00080512">
      <w:pPr>
        <w:pStyle w:val="Heading1"/>
      </w:pPr>
      <w:r w:rsidRPr="00DF048C">
        <w:br w:type="page"/>
      </w:r>
      <w:bookmarkStart w:id="17" w:name="foreword"/>
      <w:bookmarkStart w:id="18" w:name="_Toc93486470"/>
      <w:bookmarkStart w:id="19" w:name="_Toc97050495"/>
      <w:bookmarkStart w:id="20" w:name="_Toc97050709"/>
      <w:bookmarkStart w:id="21" w:name="_Toc97050907"/>
      <w:bookmarkStart w:id="22" w:name="_Toc97142364"/>
      <w:bookmarkStart w:id="23" w:name="_Toc100780935"/>
      <w:bookmarkStart w:id="24" w:name="_Toc100782160"/>
      <w:bookmarkStart w:id="25" w:name="_Toc100782280"/>
      <w:bookmarkStart w:id="26" w:name="_Toc100782404"/>
      <w:bookmarkStart w:id="27" w:name="_Toc100782533"/>
      <w:bookmarkStart w:id="28" w:name="_Toc104257691"/>
      <w:bookmarkStart w:id="29" w:name="_Toc104257865"/>
      <w:bookmarkStart w:id="30" w:name="_Toc104299381"/>
      <w:bookmarkStart w:id="31" w:name="_Toc112768381"/>
      <w:bookmarkStart w:id="32" w:name="_Toc112768669"/>
      <w:bookmarkStart w:id="33" w:name="_Toc112768909"/>
      <w:bookmarkStart w:id="34" w:name="_Toc112772345"/>
      <w:bookmarkStart w:id="35" w:name="_Toc112864020"/>
      <w:bookmarkStart w:id="36" w:name="_Toc112865162"/>
      <w:bookmarkStart w:id="37" w:name="_Toc117042641"/>
      <w:bookmarkStart w:id="38" w:name="_Toc117570150"/>
      <w:bookmarkEnd w:id="17"/>
      <w:r w:rsidRPr="00DF048C">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2511FBFA" w14:textId="5F2F1500" w:rsidR="00080512" w:rsidRPr="00DF048C" w:rsidRDefault="00080512">
      <w:r w:rsidRPr="00DF048C">
        <w:t xml:space="preserve">This Technical </w:t>
      </w:r>
      <w:bookmarkStart w:id="39" w:name="spectype3"/>
      <w:r w:rsidR="00602AEA" w:rsidRPr="00DF048C">
        <w:t>Report</w:t>
      </w:r>
      <w:bookmarkEnd w:id="39"/>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19509494" w:rsidR="00BA19ED" w:rsidRPr="00DF048C" w:rsidRDefault="00BA19ED" w:rsidP="00A27486">
      <w:r w:rsidRPr="00DF048C">
        <w:t xml:space="preserve">The constructions </w:t>
      </w:r>
      <w:r w:rsidR="001F671C">
        <w:t>"</w:t>
      </w:r>
      <w:r w:rsidRPr="00DF048C">
        <w:t>shall</w:t>
      </w:r>
      <w:r w:rsidR="001F671C">
        <w:t>"</w:t>
      </w:r>
      <w:r w:rsidRPr="00DF048C">
        <w:t xml:space="preserve"> and </w:t>
      </w:r>
      <w:r w:rsidR="001F671C">
        <w:t>"</w:t>
      </w:r>
      <w:r w:rsidRPr="00DF048C">
        <w:t>shall not</w:t>
      </w:r>
      <w:r w:rsidR="001F671C">
        <w:t>"</w:t>
      </w:r>
      <w:r w:rsidRPr="00DF048C">
        <w:t xml:space="preserve"> are confined to the context of normative provisions, and do not appear in Technical Reports.</w:t>
      </w:r>
    </w:p>
    <w:p w14:paraId="4AAA5592" w14:textId="087C020E" w:rsidR="00C1496A" w:rsidRPr="00DF048C" w:rsidRDefault="00C1496A" w:rsidP="00A27486">
      <w:r w:rsidRPr="00DF048C">
        <w:t xml:space="preserve">The constructions </w:t>
      </w:r>
      <w:r w:rsidR="001F671C">
        <w:t>"</w:t>
      </w:r>
      <w:r w:rsidRPr="00DF048C">
        <w:t>must</w:t>
      </w:r>
      <w:r w:rsidR="001F671C">
        <w:t>"</w:t>
      </w:r>
      <w:r w:rsidRPr="00DF048C">
        <w:t xml:space="preserve"> and </w:t>
      </w:r>
      <w:r w:rsidR="001F671C">
        <w:t>"</w:t>
      </w:r>
      <w:r w:rsidRPr="00DF048C">
        <w:t>must not</w:t>
      </w:r>
      <w:r w:rsidR="001F671C">
        <w:t>"</w:t>
      </w:r>
      <w:r w:rsidRPr="00DF048C">
        <w:t xml:space="preserve"> are not used as substitutes for </w:t>
      </w:r>
      <w:r w:rsidR="001F671C">
        <w:t>"</w:t>
      </w:r>
      <w:r w:rsidRPr="00DF048C">
        <w:t>shall</w:t>
      </w:r>
      <w:r w:rsidR="001F671C">
        <w:t>"</w:t>
      </w:r>
      <w:r w:rsidRPr="00DF048C">
        <w:t xml:space="preserve"> and </w:t>
      </w:r>
      <w:r w:rsidR="001F671C">
        <w:t>"</w:t>
      </w:r>
      <w:r w:rsidRPr="00DF048C">
        <w:t>shall not</w:t>
      </w:r>
      <w:r w:rsidR="001F671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5B0A1DF8" w:rsidR="008C384C" w:rsidRPr="00DF048C" w:rsidRDefault="008C384C" w:rsidP="00A27486">
      <w:r w:rsidRPr="00DF048C">
        <w:t xml:space="preserve">The construction </w:t>
      </w:r>
      <w:r w:rsidR="001F671C">
        <w:t>"</w:t>
      </w:r>
      <w:r w:rsidRPr="00DF048C">
        <w:t>may not</w:t>
      </w:r>
      <w:r w:rsidR="001F671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F671C">
        <w:t>"</w:t>
      </w:r>
      <w:r w:rsidR="001F1132" w:rsidRPr="00DF048C">
        <w:t>might not</w:t>
      </w:r>
      <w:r w:rsidR="001F671C">
        <w:t>"</w:t>
      </w:r>
      <w:r w:rsidR="001F1132" w:rsidRPr="00DF048C">
        <w:t xml:space="preserve"> </w:t>
      </w:r>
      <w:r w:rsidR="003765B8" w:rsidRPr="00DF048C">
        <w:t xml:space="preserve">or </w:t>
      </w:r>
      <w:r w:rsidR="001F671C">
        <w:t>"</w:t>
      </w:r>
      <w:r w:rsidR="003765B8" w:rsidRPr="00DF048C">
        <w:t>shall not</w:t>
      </w:r>
      <w:r w:rsidR="001F671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3AA16344" w:rsidR="00774DA4" w:rsidRPr="00DF048C" w:rsidRDefault="00774DA4" w:rsidP="00A27486">
      <w:r w:rsidRPr="00DF048C">
        <w:t xml:space="preserve">The constructions </w:t>
      </w:r>
      <w:r w:rsidR="001F671C">
        <w:t>"</w:t>
      </w:r>
      <w:r w:rsidRPr="00DF048C">
        <w:t>can</w:t>
      </w:r>
      <w:r w:rsidR="001F671C">
        <w:t>"</w:t>
      </w:r>
      <w:r w:rsidRPr="00DF048C">
        <w:t xml:space="preserve"> and </w:t>
      </w:r>
      <w:r w:rsidR="001F671C">
        <w:t>"</w:t>
      </w:r>
      <w:r w:rsidRPr="00DF048C">
        <w:t>cannot</w:t>
      </w:r>
      <w:r w:rsidR="001F671C">
        <w:t>"</w:t>
      </w:r>
      <w:r w:rsidRPr="00DF048C">
        <w:t xml:space="preserve"> </w:t>
      </w:r>
      <w:r w:rsidR="00F9008D" w:rsidRPr="00DF048C">
        <w:t xml:space="preserve">are not </w:t>
      </w:r>
      <w:r w:rsidRPr="00DF048C">
        <w:t>substitute</w:t>
      </w:r>
      <w:r w:rsidR="003765B8" w:rsidRPr="00DF048C">
        <w:t>s</w:t>
      </w:r>
      <w:r w:rsidRPr="00DF048C">
        <w:t xml:space="preserve"> for </w:t>
      </w:r>
      <w:r w:rsidR="001F671C">
        <w:t>"</w:t>
      </w:r>
      <w:r w:rsidRPr="00DF048C">
        <w:t>may</w:t>
      </w:r>
      <w:r w:rsidR="001F671C">
        <w:t>"</w:t>
      </w:r>
      <w:r w:rsidRPr="00DF048C">
        <w:t xml:space="preserve"> and </w:t>
      </w:r>
      <w:r w:rsidR="001F671C">
        <w:t>"</w:t>
      </w:r>
      <w:r w:rsidRPr="00DF048C">
        <w:t>need not</w:t>
      </w:r>
      <w:r w:rsidR="001F671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57F7619F" w:rsidR="002246E3" w:rsidRPr="00DF048C" w:rsidRDefault="00647114" w:rsidP="001003CC">
      <w:r w:rsidRPr="00DF048C">
        <w:t xml:space="preserve">The constructions </w:t>
      </w:r>
      <w:r w:rsidR="001F671C">
        <w:t>"</w:t>
      </w:r>
      <w:r w:rsidRPr="00DF048C">
        <w:t>is</w:t>
      </w:r>
      <w:r w:rsidR="001F671C">
        <w:t>"</w:t>
      </w:r>
      <w:r w:rsidRPr="00DF048C">
        <w:t xml:space="preserve"> and </w:t>
      </w:r>
      <w:r w:rsidR="001F671C">
        <w:t>"</w:t>
      </w:r>
      <w:r w:rsidRPr="00DF048C">
        <w:t>is not</w:t>
      </w:r>
      <w:r w:rsidR="001F671C">
        <w:t>"</w:t>
      </w:r>
      <w:r w:rsidRPr="00DF048C">
        <w:t xml:space="preserve"> do not indicate requirements.</w:t>
      </w:r>
      <w:bookmarkStart w:id="40" w:name="introduction"/>
      <w:bookmarkEnd w:id="40"/>
    </w:p>
    <w:p w14:paraId="61A5712D" w14:textId="77777777" w:rsidR="002246E3" w:rsidRPr="00DF048C" w:rsidRDefault="002246E3">
      <w:pPr>
        <w:spacing w:after="0"/>
        <w:rPr>
          <w:rFonts w:ascii="Arial" w:hAnsi="Arial"/>
          <w:sz w:val="36"/>
        </w:rPr>
      </w:pPr>
      <w:bookmarkStart w:id="41" w:name="scope"/>
      <w:bookmarkStart w:id="42" w:name="_Toc93486471"/>
      <w:bookmarkStart w:id="43" w:name="_Toc97050496"/>
      <w:bookmarkStart w:id="44" w:name="_Toc97050710"/>
      <w:bookmarkStart w:id="45" w:name="_Toc97050908"/>
      <w:bookmarkStart w:id="46" w:name="_Toc97142365"/>
      <w:bookmarkEnd w:id="41"/>
      <w:r w:rsidRPr="00DF048C">
        <w:br w:type="page"/>
      </w:r>
    </w:p>
    <w:p w14:paraId="548A512E" w14:textId="062201A3" w:rsidR="00080512" w:rsidRPr="00DF048C" w:rsidRDefault="001003CC">
      <w:pPr>
        <w:pStyle w:val="Heading1"/>
      </w:pPr>
      <w:bookmarkStart w:id="47" w:name="_Toc100780936"/>
      <w:bookmarkStart w:id="48" w:name="_Toc100782161"/>
      <w:bookmarkStart w:id="49" w:name="_Toc100782281"/>
      <w:bookmarkStart w:id="50" w:name="_Toc100782405"/>
      <w:bookmarkStart w:id="51" w:name="_Toc100782534"/>
      <w:bookmarkStart w:id="52" w:name="_Toc104257692"/>
      <w:bookmarkStart w:id="53" w:name="_Toc104257866"/>
      <w:bookmarkStart w:id="54" w:name="_Toc104299382"/>
      <w:bookmarkStart w:id="55" w:name="_Toc112768382"/>
      <w:bookmarkStart w:id="56" w:name="_Toc112768670"/>
      <w:bookmarkStart w:id="57" w:name="_Toc112768910"/>
      <w:bookmarkStart w:id="58" w:name="_Toc112772346"/>
      <w:bookmarkStart w:id="59" w:name="_Toc112864021"/>
      <w:bookmarkStart w:id="60" w:name="_Toc112865163"/>
      <w:bookmarkStart w:id="61" w:name="_Toc117042642"/>
      <w:bookmarkStart w:id="62" w:name="_Toc117570151"/>
      <w:r w:rsidRPr="00DF048C">
        <w:lastRenderedPageBreak/>
        <w:t>1</w:t>
      </w:r>
      <w:r w:rsidR="00080512" w:rsidRPr="00DF048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63" w:name="references"/>
      <w:bookmarkStart w:id="64" w:name="_Toc93486472"/>
      <w:bookmarkStart w:id="65" w:name="_Toc97050497"/>
      <w:bookmarkStart w:id="66" w:name="_Toc97050711"/>
      <w:bookmarkStart w:id="67" w:name="_Toc97050909"/>
      <w:bookmarkStart w:id="68" w:name="_Toc97142366"/>
      <w:bookmarkStart w:id="69" w:name="_Toc100780937"/>
      <w:bookmarkStart w:id="70" w:name="_Toc100782162"/>
      <w:bookmarkStart w:id="71" w:name="_Toc100782282"/>
      <w:bookmarkStart w:id="72" w:name="_Toc100782406"/>
      <w:bookmarkStart w:id="73" w:name="_Toc100782535"/>
      <w:bookmarkStart w:id="74" w:name="_Toc104257693"/>
      <w:bookmarkStart w:id="75" w:name="_Toc104257867"/>
      <w:bookmarkStart w:id="76" w:name="_Toc104299383"/>
      <w:bookmarkStart w:id="77" w:name="_Toc112768383"/>
      <w:bookmarkStart w:id="78" w:name="_Toc112768671"/>
      <w:bookmarkStart w:id="79" w:name="_Toc112768911"/>
      <w:bookmarkStart w:id="80" w:name="_Toc112772347"/>
      <w:bookmarkStart w:id="81" w:name="_Toc112864022"/>
      <w:bookmarkStart w:id="82" w:name="_Toc112865164"/>
      <w:bookmarkStart w:id="83" w:name="_Toc117042643"/>
      <w:bookmarkStart w:id="84" w:name="_Toc117570152"/>
      <w:bookmarkEnd w:id="63"/>
      <w:r w:rsidRPr="00DF048C">
        <w:t>2</w:t>
      </w:r>
      <w:r w:rsidRPr="00DF048C">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24A04061" w:rsidR="0056202B" w:rsidRDefault="0056202B" w:rsidP="00092FB4">
      <w:pPr>
        <w:pStyle w:val="EX"/>
      </w:pPr>
      <w:r w:rsidRPr="00CA67ED">
        <w:t>[1]</w:t>
      </w:r>
      <w:r w:rsidRPr="00CA67ED">
        <w:tab/>
      </w:r>
      <w:r w:rsidR="006D34D6" w:rsidRPr="00CA67ED">
        <w:t>3GPP</w:t>
      </w:r>
      <w:r w:rsidR="006D34D6">
        <w:t> </w:t>
      </w:r>
      <w:r w:rsidR="006D34D6" w:rsidRPr="00CA67ED">
        <w:t>TR</w:t>
      </w:r>
      <w:r w:rsidR="006D34D6">
        <w:t> </w:t>
      </w:r>
      <w:r w:rsidR="006D34D6" w:rsidRPr="00CA67ED">
        <w:t>21.905:</w:t>
      </w:r>
      <w:r w:rsidRPr="00CA67ED">
        <w:t xml:space="preserve"> </w:t>
      </w:r>
      <w:r w:rsidR="001F671C">
        <w:t>"</w:t>
      </w:r>
      <w:r w:rsidRPr="00CA67ED">
        <w:t>Vocabulary for 3GPP Specifications</w:t>
      </w:r>
      <w:r w:rsidR="001F671C">
        <w:t>"</w:t>
      </w:r>
      <w:r w:rsidRPr="00CA67ED">
        <w:t>.</w:t>
      </w:r>
    </w:p>
    <w:p w14:paraId="674F24FA" w14:textId="24E3BB5B" w:rsidR="0056202B" w:rsidRDefault="0056202B" w:rsidP="00092FB4">
      <w:pPr>
        <w:pStyle w:val="EX"/>
      </w:pPr>
      <w:r>
        <w:t>[2]</w:t>
      </w:r>
      <w:r>
        <w:tab/>
      </w:r>
      <w:r w:rsidR="006D34D6">
        <w:t>3GPP TR 22.855:</w:t>
      </w:r>
      <w:r>
        <w:t xml:space="preserve"> </w:t>
      </w:r>
      <w:r w:rsidR="001F671C">
        <w:t>"</w:t>
      </w:r>
      <w:r>
        <w:t>Study on Ranging-based Services</w:t>
      </w:r>
      <w:r w:rsidR="001F671C">
        <w:t>"</w:t>
      </w:r>
      <w:r>
        <w:t>.</w:t>
      </w:r>
    </w:p>
    <w:p w14:paraId="5B7A53C3" w14:textId="0C607FE1" w:rsidR="0056202B" w:rsidRDefault="0056202B" w:rsidP="00092FB4">
      <w:pPr>
        <w:pStyle w:val="EX"/>
      </w:pPr>
      <w:r>
        <w:t>[3]</w:t>
      </w:r>
      <w:r>
        <w:tab/>
      </w:r>
      <w:r w:rsidR="006D34D6">
        <w:t>3GPP TS 23.287:</w:t>
      </w:r>
      <w:r>
        <w:t xml:space="preserve"> </w:t>
      </w:r>
      <w:r w:rsidR="001F671C">
        <w:t>"</w:t>
      </w:r>
      <w:r>
        <w:t>Architecture enhancements for 5G System (5GS) to support Vehicle-to-Everything (V2X) services</w:t>
      </w:r>
      <w:r w:rsidR="001F671C">
        <w:t>"</w:t>
      </w:r>
      <w:r>
        <w:t>.</w:t>
      </w:r>
    </w:p>
    <w:p w14:paraId="1EF2F9E0" w14:textId="7D3EB248" w:rsidR="0056202B" w:rsidRDefault="0056202B" w:rsidP="00092FB4">
      <w:pPr>
        <w:pStyle w:val="EX"/>
      </w:pPr>
      <w:r>
        <w:t>[4]</w:t>
      </w:r>
      <w:r>
        <w:tab/>
      </w:r>
      <w:r w:rsidR="006D34D6">
        <w:t>3GPP TS 23.304:</w:t>
      </w:r>
      <w:r>
        <w:t xml:space="preserve"> </w:t>
      </w:r>
      <w:r w:rsidR="001F671C">
        <w:t>"</w:t>
      </w:r>
      <w:r>
        <w:t>Proximity based Services (ProSe) in the 5G System (5GS)</w:t>
      </w:r>
      <w:r w:rsidR="001F671C">
        <w:t>"</w:t>
      </w:r>
      <w:r>
        <w:t>.</w:t>
      </w:r>
    </w:p>
    <w:p w14:paraId="53465CF9" w14:textId="443C7A0E" w:rsidR="0056202B" w:rsidRDefault="0056202B" w:rsidP="00092FB4">
      <w:pPr>
        <w:pStyle w:val="EX"/>
      </w:pPr>
      <w:r>
        <w:t>[5]</w:t>
      </w:r>
      <w:r>
        <w:tab/>
      </w:r>
      <w:r w:rsidR="006D34D6">
        <w:t>3GPP TS 22.261:</w:t>
      </w:r>
      <w:r>
        <w:t xml:space="preserve"> </w:t>
      </w:r>
      <w:r w:rsidR="001F671C">
        <w:t>"</w:t>
      </w:r>
      <w:r>
        <w:t>Service requirements for next generation new services and markets; Stage 1</w:t>
      </w:r>
      <w:r w:rsidR="001F671C">
        <w:t>"</w:t>
      </w:r>
      <w:r>
        <w:t>.</w:t>
      </w:r>
    </w:p>
    <w:p w14:paraId="51D2D598" w14:textId="0DA19902" w:rsidR="0056202B" w:rsidRDefault="0056202B" w:rsidP="00092FB4">
      <w:pPr>
        <w:pStyle w:val="EX"/>
      </w:pPr>
      <w:r>
        <w:t>[6]</w:t>
      </w:r>
      <w:r>
        <w:tab/>
      </w:r>
      <w:r w:rsidR="006D34D6">
        <w:t>3GPP TR 38.845:</w:t>
      </w:r>
      <w:r>
        <w:t xml:space="preserve"> </w:t>
      </w:r>
      <w:r w:rsidR="001F671C">
        <w:t>"</w:t>
      </w:r>
      <w:r>
        <w:t>Study on scenarios and requirements of in-coverage, partial coverage, and out-of-coverage NR positioning use cases</w:t>
      </w:r>
      <w:r w:rsidR="001F671C">
        <w:t>"</w:t>
      </w:r>
      <w:r>
        <w:t>.</w:t>
      </w:r>
    </w:p>
    <w:p w14:paraId="11774DB6" w14:textId="0EADA8E6" w:rsidR="0056202B" w:rsidRDefault="0056202B" w:rsidP="00092FB4">
      <w:pPr>
        <w:pStyle w:val="EX"/>
      </w:pPr>
      <w:r>
        <w:t>[7]</w:t>
      </w:r>
      <w:r>
        <w:tab/>
      </w:r>
      <w:r w:rsidR="006D34D6">
        <w:t>3GPP TS 22.186:</w:t>
      </w:r>
      <w:r>
        <w:t xml:space="preserve"> </w:t>
      </w:r>
      <w:r w:rsidR="001F671C">
        <w:t>"</w:t>
      </w:r>
      <w:r>
        <w:t>Enhancement of 3GPP support for V2X scenarios</w:t>
      </w:r>
      <w:r w:rsidR="001F671C">
        <w:t>"</w:t>
      </w:r>
      <w:r>
        <w:t>.</w:t>
      </w:r>
    </w:p>
    <w:p w14:paraId="25ECB9D7" w14:textId="1CBB88FE" w:rsidR="0056202B" w:rsidRDefault="0056202B" w:rsidP="00092FB4">
      <w:pPr>
        <w:pStyle w:val="EX"/>
      </w:pPr>
      <w:r>
        <w:t>[8]</w:t>
      </w:r>
      <w:r>
        <w:tab/>
      </w:r>
      <w:r w:rsidR="006D34D6">
        <w:t>3GPP TS 38.300:</w:t>
      </w:r>
      <w:r>
        <w:t xml:space="preserve"> </w:t>
      </w:r>
      <w:r w:rsidR="001F671C">
        <w:t>"</w:t>
      </w:r>
      <w:r>
        <w:t>NR; NR and NG-RAN Overall Description; Stage 2</w:t>
      </w:r>
      <w:r w:rsidR="001F671C">
        <w:t>"</w:t>
      </w:r>
      <w:r>
        <w:t>.</w:t>
      </w:r>
    </w:p>
    <w:p w14:paraId="3A7AA6C3" w14:textId="7263AB09" w:rsidR="0056202B" w:rsidRDefault="0056202B" w:rsidP="00092FB4">
      <w:pPr>
        <w:pStyle w:val="EX"/>
      </w:pPr>
      <w:r>
        <w:t>[9]</w:t>
      </w:r>
      <w:r>
        <w:tab/>
      </w:r>
      <w:r w:rsidR="006D34D6">
        <w:t>3GPP TS 23.502:</w:t>
      </w:r>
      <w:r>
        <w:t xml:space="preserve"> </w:t>
      </w:r>
      <w:r w:rsidR="001F671C">
        <w:t>"</w:t>
      </w:r>
      <w:r>
        <w:t>Procedures for the 5G System (5GS); Stage 2</w:t>
      </w:r>
      <w:r w:rsidR="001F671C">
        <w:t>"</w:t>
      </w:r>
      <w:r>
        <w:t>.</w:t>
      </w:r>
    </w:p>
    <w:p w14:paraId="0A26772E" w14:textId="35629723" w:rsidR="0056202B" w:rsidRDefault="0056202B" w:rsidP="00092FB4">
      <w:pPr>
        <w:pStyle w:val="EX"/>
      </w:pPr>
      <w:r>
        <w:t>[10]</w:t>
      </w:r>
      <w:r>
        <w:tab/>
      </w:r>
      <w:r w:rsidR="006D34D6">
        <w:t>3GPP TS 37.355:</w:t>
      </w:r>
      <w:r>
        <w:t xml:space="preserve"> </w:t>
      </w:r>
      <w:r w:rsidR="001F671C">
        <w:t>"</w:t>
      </w:r>
      <w:r>
        <w:t>LTE Positioning Protocol (LPP)</w:t>
      </w:r>
      <w:r w:rsidR="001F671C">
        <w:t>"</w:t>
      </w:r>
      <w:r w:rsidR="00D62CAC">
        <w:t>.</w:t>
      </w:r>
    </w:p>
    <w:p w14:paraId="7FFE6BDD" w14:textId="5385025C" w:rsidR="0056202B" w:rsidRDefault="0056202B" w:rsidP="00092FB4">
      <w:pPr>
        <w:pStyle w:val="EX"/>
      </w:pPr>
      <w:r>
        <w:t>[11]</w:t>
      </w:r>
      <w:r>
        <w:tab/>
      </w:r>
      <w:r w:rsidR="006D34D6">
        <w:t>3GPP TS 23.273:</w:t>
      </w:r>
      <w:r>
        <w:t xml:space="preserve"> </w:t>
      </w:r>
      <w:r w:rsidR="001F671C">
        <w:t>"</w:t>
      </w:r>
      <w:r>
        <w:t>5G System (5GS) Location Services (LCS)</w:t>
      </w:r>
      <w:r w:rsidR="001F671C">
        <w:t>"</w:t>
      </w:r>
      <w:r w:rsidR="00D62CAC">
        <w:t>.</w:t>
      </w:r>
    </w:p>
    <w:p w14:paraId="7C20F5A3" w14:textId="3DCA566A" w:rsidR="0056202B" w:rsidRDefault="0056202B" w:rsidP="00092FB4">
      <w:pPr>
        <w:pStyle w:val="EX"/>
      </w:pPr>
      <w:r>
        <w:t>[12]</w:t>
      </w:r>
      <w:r>
        <w:tab/>
      </w:r>
      <w:r w:rsidR="006D34D6">
        <w:t>3GPP TS 23.222:</w:t>
      </w:r>
      <w:r>
        <w:t xml:space="preserve"> </w:t>
      </w:r>
      <w:r w:rsidR="001F671C">
        <w:t>"</w:t>
      </w:r>
      <w:r>
        <w:t>Common API Framework for 3GPP Northbound APIs</w:t>
      </w:r>
      <w:r w:rsidR="001F671C">
        <w:t>"</w:t>
      </w:r>
      <w:r w:rsidR="00D62CAC">
        <w:t>.</w:t>
      </w:r>
    </w:p>
    <w:p w14:paraId="1A2681E5" w14:textId="5F784F92" w:rsidR="0056202B" w:rsidRDefault="0056202B" w:rsidP="00092FB4">
      <w:pPr>
        <w:pStyle w:val="EX"/>
      </w:pPr>
      <w:r>
        <w:t>[13]</w:t>
      </w:r>
      <w:r>
        <w:tab/>
      </w:r>
      <w:r w:rsidR="006D34D6">
        <w:t>3GPP TS 33.122:</w:t>
      </w:r>
      <w:r>
        <w:t xml:space="preserve"> </w:t>
      </w:r>
      <w:r w:rsidR="001F671C">
        <w:t>"</w:t>
      </w:r>
      <w:r>
        <w:t>Security aspects of Common API Framework (CAPIF) for 3GPP northbound APIs</w:t>
      </w:r>
      <w:r w:rsidR="001F671C">
        <w:t>"</w:t>
      </w:r>
      <w:r w:rsidR="00D62CAC">
        <w:t>.</w:t>
      </w:r>
    </w:p>
    <w:p w14:paraId="7D403D61" w14:textId="7B01DA79" w:rsidR="0056202B" w:rsidRDefault="0056202B" w:rsidP="00092FB4">
      <w:pPr>
        <w:pStyle w:val="EX"/>
      </w:pPr>
      <w:r>
        <w:t>[14]</w:t>
      </w:r>
      <w:r>
        <w:tab/>
      </w:r>
      <w:r w:rsidR="006D34D6">
        <w:t>3GPP TS 23.501:</w:t>
      </w:r>
      <w:r>
        <w:t xml:space="preserve"> </w:t>
      </w:r>
      <w:r w:rsidR="001F671C">
        <w:t>"</w:t>
      </w:r>
      <w:r>
        <w:t xml:space="preserve"> System Architecture for the 5G System; Stage 2</w:t>
      </w:r>
      <w:r w:rsidR="001F671C">
        <w:t>"</w:t>
      </w:r>
      <w:r>
        <w:t>.</w:t>
      </w:r>
    </w:p>
    <w:p w14:paraId="514C720A" w14:textId="22BDEA05" w:rsidR="0056202B" w:rsidRDefault="0056202B" w:rsidP="00092FB4">
      <w:pPr>
        <w:pStyle w:val="EX"/>
      </w:pPr>
      <w:r>
        <w:t>[15]</w:t>
      </w:r>
      <w:r>
        <w:tab/>
      </w:r>
      <w:r w:rsidR="006D34D6">
        <w:t>3GPP TS 23.503:</w:t>
      </w:r>
      <w:r>
        <w:t xml:space="preserve"> </w:t>
      </w:r>
      <w:r w:rsidR="001F671C">
        <w:t>"</w:t>
      </w:r>
      <w:r>
        <w:t xml:space="preserve">Policy and charging control framework for the 5G System (5GS); Stage 2 </w:t>
      </w:r>
      <w:r w:rsidR="001F671C">
        <w:t>"</w:t>
      </w:r>
      <w:r>
        <w:t>.</w:t>
      </w:r>
    </w:p>
    <w:p w14:paraId="389CB3FF" w14:textId="2CFBD92E" w:rsidR="0061646D" w:rsidRPr="00C4267E" w:rsidRDefault="0061646D" w:rsidP="00092FB4">
      <w:pPr>
        <w:pStyle w:val="EX"/>
      </w:pPr>
      <w:r w:rsidRPr="00C4267E">
        <w:t>[</w:t>
      </w:r>
      <w:r>
        <w:t>16</w:t>
      </w:r>
      <w:r w:rsidRPr="00C4267E">
        <w:t>]</w:t>
      </w:r>
      <w:r w:rsidRPr="00C4267E">
        <w:tab/>
      </w:r>
      <w:r w:rsidR="006D34D6" w:rsidRPr="00C4267E">
        <w:t>3GPP</w:t>
      </w:r>
      <w:r w:rsidR="006D34D6">
        <w:t> </w:t>
      </w:r>
      <w:r w:rsidR="006D34D6" w:rsidRPr="00C4267E">
        <w:t>TS</w:t>
      </w:r>
      <w:r w:rsidR="006D34D6">
        <w:t> 38.305</w:t>
      </w:r>
      <w:r w:rsidR="006D34D6" w:rsidRPr="00C4267E">
        <w:t>:</w:t>
      </w:r>
      <w:r w:rsidRPr="00C4267E">
        <w:t xml:space="preserve"> </w:t>
      </w:r>
      <w:r w:rsidR="001F671C">
        <w:t>"</w:t>
      </w:r>
      <w:r w:rsidRPr="00C4267E">
        <w:t>NG Radio Access Network (NG-RAN); Stage 2 functional specification of User Equipment (UE) positioning in NG-RAN</w:t>
      </w:r>
      <w:r w:rsidR="001F671C">
        <w:t>"</w:t>
      </w:r>
      <w:r w:rsidRPr="00C4267E">
        <w:t>.</w:t>
      </w:r>
    </w:p>
    <w:p w14:paraId="534B5B43" w14:textId="7DAE7B2D" w:rsidR="0061646D" w:rsidRDefault="001E0A33" w:rsidP="00092FB4">
      <w:pPr>
        <w:pStyle w:val="EX"/>
      </w:pPr>
      <w:r>
        <w:lastRenderedPageBreak/>
        <w:t>[17]</w:t>
      </w:r>
      <w:r>
        <w:tab/>
      </w:r>
      <w:r w:rsidR="006D34D6">
        <w:t>3GPP TS 24.587:</w:t>
      </w:r>
      <w:r>
        <w:t xml:space="preserve"> </w:t>
      </w:r>
      <w:r w:rsidR="001F671C">
        <w:t>"</w:t>
      </w:r>
      <w:r w:rsidRPr="001D1627">
        <w:t>Vehicle-to-Everything (V2X) services in 5G System (5GS); Stage 3</w:t>
      </w:r>
      <w:r w:rsidR="001F671C">
        <w:t>"</w:t>
      </w:r>
      <w:r>
        <w:t>.</w:t>
      </w:r>
    </w:p>
    <w:p w14:paraId="75A72791" w14:textId="737CBC3D" w:rsidR="002A1C6A" w:rsidRDefault="002A1C6A" w:rsidP="002A1C6A">
      <w:pPr>
        <w:pStyle w:val="EX"/>
      </w:pPr>
      <w:bookmarkStart w:id="85" w:name="definitions"/>
      <w:bookmarkStart w:id="86" w:name="_Toc93486473"/>
      <w:bookmarkStart w:id="87" w:name="_Toc97050498"/>
      <w:bookmarkStart w:id="88" w:name="_Toc97050712"/>
      <w:bookmarkStart w:id="89" w:name="_Toc97050910"/>
      <w:bookmarkStart w:id="90" w:name="_Toc97142367"/>
      <w:bookmarkStart w:id="91" w:name="_Toc100780938"/>
      <w:bookmarkStart w:id="92" w:name="_Toc100782163"/>
      <w:bookmarkStart w:id="93" w:name="_Toc100782283"/>
      <w:bookmarkStart w:id="94" w:name="_Toc100782407"/>
      <w:bookmarkStart w:id="95" w:name="_Toc100782536"/>
      <w:bookmarkStart w:id="96" w:name="_Toc104257694"/>
      <w:bookmarkStart w:id="97" w:name="_Toc104257868"/>
      <w:bookmarkEnd w:id="85"/>
      <w:r>
        <w:t>[18]</w:t>
      </w:r>
      <w:r>
        <w:tab/>
      </w:r>
      <w:r w:rsidR="006D34D6">
        <w:t>3GPP TR 23.700</w:t>
      </w:r>
      <w:r w:rsidR="006D34D6">
        <w:noBreakHyphen/>
        <w:t>33:</w:t>
      </w:r>
      <w:r>
        <w:t xml:space="preserve"> </w:t>
      </w:r>
      <w:r w:rsidR="001F671C">
        <w:t>"</w:t>
      </w:r>
      <w:r>
        <w:t>Study on System enhancement for Proximity based Services (ProSe) in the 5G System (5GS); Phase 2</w:t>
      </w:r>
      <w:r w:rsidR="001F671C">
        <w:t>"</w:t>
      </w:r>
      <w:r>
        <w:t>.</w:t>
      </w:r>
    </w:p>
    <w:p w14:paraId="009B3E91" w14:textId="46CF5CF7" w:rsidR="002A1C6A" w:rsidRPr="00C4267E" w:rsidRDefault="002A1C6A" w:rsidP="002A1C6A">
      <w:pPr>
        <w:pStyle w:val="EX"/>
      </w:pPr>
      <w:r w:rsidRPr="00C4267E">
        <w:t>[</w:t>
      </w:r>
      <w:r>
        <w:t>19</w:t>
      </w:r>
      <w:r w:rsidRPr="00C4267E">
        <w:t>]</w:t>
      </w:r>
      <w:r w:rsidRPr="00C4267E">
        <w:tab/>
      </w:r>
      <w:r w:rsidR="006D34D6" w:rsidRPr="00C4267E">
        <w:t>3GPP</w:t>
      </w:r>
      <w:r w:rsidR="006D34D6">
        <w:t> </w:t>
      </w:r>
      <w:r w:rsidR="006D34D6" w:rsidRPr="00C4267E">
        <w:t>TS</w:t>
      </w:r>
      <w:r w:rsidR="006D34D6">
        <w:t> 36.300</w:t>
      </w:r>
      <w:r w:rsidR="006D34D6" w:rsidRPr="00C4267E">
        <w:t>:</w:t>
      </w:r>
      <w:r w:rsidRPr="00C4267E">
        <w:t xml:space="preserve"> </w:t>
      </w:r>
      <w:r w:rsidR="001F671C">
        <w:t>"</w:t>
      </w:r>
      <w:r>
        <w:t>Evolved Universal Terrestrial Radio Access (E-UTRA) and Evolved Universal Terrestrial Radio Access Network (E-UTRAN); Overall description; Stage 2</w:t>
      </w:r>
      <w:r w:rsidR="001F671C">
        <w:t>"</w:t>
      </w:r>
      <w:r w:rsidRPr="00C4267E">
        <w:t>.</w:t>
      </w:r>
    </w:p>
    <w:p w14:paraId="6675D135" w14:textId="768A1895" w:rsidR="002A1C6A" w:rsidRDefault="002A1C6A" w:rsidP="002A1C6A">
      <w:pPr>
        <w:pStyle w:val="EX"/>
      </w:pPr>
      <w:r w:rsidRPr="00C4267E">
        <w:t>[</w:t>
      </w:r>
      <w:r>
        <w:t>20</w:t>
      </w:r>
      <w:r w:rsidRPr="00C4267E">
        <w:t>]</w:t>
      </w:r>
      <w:r w:rsidRPr="00C4267E">
        <w:tab/>
      </w:r>
      <w:r w:rsidR="006D34D6" w:rsidRPr="00C4267E">
        <w:t>3GPP</w:t>
      </w:r>
      <w:r w:rsidR="006D34D6">
        <w:t> </w:t>
      </w:r>
      <w:r w:rsidR="006D34D6" w:rsidRPr="00C4267E">
        <w:t>TS</w:t>
      </w:r>
      <w:r w:rsidR="006D34D6">
        <w:t> 38.331</w:t>
      </w:r>
      <w:r w:rsidR="006D34D6" w:rsidRPr="00C4267E">
        <w:t>:</w:t>
      </w:r>
      <w:r w:rsidRPr="00C4267E">
        <w:t xml:space="preserve"> </w:t>
      </w:r>
      <w:r w:rsidR="001F671C">
        <w:t>"</w:t>
      </w:r>
      <w:r>
        <w:t>NR; Radio Resource Control (RRC); Protocol specification</w:t>
      </w:r>
      <w:r w:rsidR="001F671C">
        <w:t>"</w:t>
      </w:r>
      <w:r w:rsidRPr="00C4267E">
        <w:t>.</w:t>
      </w:r>
    </w:p>
    <w:p w14:paraId="5377BE78" w14:textId="7431A1C2"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6D34D6" w:rsidRPr="00176B7E">
        <w:t>3GPP</w:t>
      </w:r>
      <w:r w:rsidR="006D34D6">
        <w:t> </w:t>
      </w:r>
      <w:r w:rsidR="006D34D6" w:rsidRPr="00176B7E">
        <w:t>TR</w:t>
      </w:r>
      <w:r w:rsidR="006D34D6">
        <w:t> </w:t>
      </w:r>
      <w:r w:rsidR="006D34D6" w:rsidRPr="00176B7E">
        <w:t>38.859:</w:t>
      </w:r>
      <w:r w:rsidRPr="00176B7E">
        <w:t xml:space="preserve"> </w:t>
      </w:r>
      <w:r w:rsidR="001F671C">
        <w:t>"</w:t>
      </w:r>
      <w:r w:rsidRPr="00176B7E">
        <w:t>Study on Expanded and Improved NR Positioning</w:t>
      </w:r>
      <w:r w:rsidR="001F671C">
        <w:t>"</w:t>
      </w:r>
      <w:r w:rsidRPr="00176B7E">
        <w:t>.</w:t>
      </w:r>
    </w:p>
    <w:p w14:paraId="0215467C" w14:textId="748C3CB0" w:rsidR="00895101" w:rsidRPr="00176B7E" w:rsidRDefault="00895101" w:rsidP="00895101">
      <w:pPr>
        <w:pStyle w:val="EX"/>
      </w:pPr>
      <w:bookmarkStart w:id="98" w:name="_Toc104299384"/>
      <w:bookmarkStart w:id="99" w:name="_Toc112768384"/>
      <w:bookmarkStart w:id="100" w:name="_Toc112768672"/>
      <w:bookmarkStart w:id="101" w:name="_Toc112768912"/>
      <w:bookmarkStart w:id="102" w:name="_Toc112772348"/>
      <w:bookmarkStart w:id="103" w:name="_Toc112864023"/>
      <w:bookmarkStart w:id="104"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6D34D6" w:rsidRPr="00176B7E">
        <w:t>3GPP</w:t>
      </w:r>
      <w:r w:rsidR="006D34D6">
        <w:t> </w:t>
      </w:r>
      <w:r w:rsidR="006D34D6" w:rsidRPr="00176B7E">
        <w:t>T</w:t>
      </w:r>
      <w:r w:rsidR="006D34D6">
        <w:t>S 23</w:t>
      </w:r>
      <w:r w:rsidR="006D34D6" w:rsidRPr="00176B7E">
        <w:t>.</w:t>
      </w:r>
      <w:r w:rsidR="006D34D6">
        <w:t>303</w:t>
      </w:r>
      <w:r w:rsidR="006D34D6" w:rsidRPr="00176B7E">
        <w:t>:</w:t>
      </w:r>
      <w:r w:rsidRPr="00176B7E">
        <w:t xml:space="preserve"> </w:t>
      </w:r>
      <w:r w:rsidR="001F671C">
        <w:t>"</w:t>
      </w:r>
      <w:r w:rsidR="00C944E0">
        <w:t>Proximity-based services (ProSe); Stage 2</w:t>
      </w:r>
      <w:r w:rsidR="001F671C">
        <w:t>"</w:t>
      </w:r>
      <w:r w:rsidRPr="00176B7E">
        <w:t>.</w:t>
      </w:r>
    </w:p>
    <w:p w14:paraId="24ACB616" w14:textId="5C672DB5" w:rsidR="00080512" w:rsidRPr="00DF048C" w:rsidRDefault="00080512">
      <w:pPr>
        <w:pStyle w:val="Heading1"/>
      </w:pPr>
      <w:bookmarkStart w:id="105" w:name="_Toc117042644"/>
      <w:bookmarkStart w:id="106" w:name="_Toc117570153"/>
      <w:r w:rsidRPr="00DF048C">
        <w:t>3</w:t>
      </w:r>
      <w:r w:rsidRPr="00DF048C">
        <w:tab/>
        <w:t>Definitions</w:t>
      </w:r>
      <w:r w:rsidR="00602AEA" w:rsidRPr="00DF048C">
        <w:t xml:space="preserve"> of terms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6CBABCF9" w14:textId="77777777" w:rsidR="00080512" w:rsidRPr="00DF048C" w:rsidRDefault="00080512">
      <w:pPr>
        <w:pStyle w:val="Heading2"/>
      </w:pPr>
      <w:bookmarkStart w:id="107" w:name="_Toc93486474"/>
      <w:bookmarkStart w:id="108" w:name="_Toc97050499"/>
      <w:bookmarkStart w:id="109" w:name="_Toc97050713"/>
      <w:bookmarkStart w:id="110" w:name="_Toc97050911"/>
      <w:bookmarkStart w:id="111" w:name="_Toc97142368"/>
      <w:bookmarkStart w:id="112" w:name="_Toc100780939"/>
      <w:bookmarkStart w:id="113" w:name="_Toc100782164"/>
      <w:bookmarkStart w:id="114" w:name="_Toc100782284"/>
      <w:bookmarkStart w:id="115" w:name="_Toc100782408"/>
      <w:bookmarkStart w:id="116" w:name="_Toc100782537"/>
      <w:bookmarkStart w:id="117" w:name="_Toc104257695"/>
      <w:bookmarkStart w:id="118" w:name="_Toc104257869"/>
      <w:bookmarkStart w:id="119" w:name="_Toc104299385"/>
      <w:bookmarkStart w:id="120" w:name="_Toc112768385"/>
      <w:bookmarkStart w:id="121" w:name="_Toc112768673"/>
      <w:bookmarkStart w:id="122" w:name="_Toc112768913"/>
      <w:bookmarkStart w:id="123" w:name="_Toc112772349"/>
      <w:bookmarkStart w:id="124" w:name="_Toc112864024"/>
      <w:bookmarkStart w:id="125" w:name="_Toc112865166"/>
      <w:bookmarkStart w:id="126" w:name="_Toc117042645"/>
      <w:bookmarkStart w:id="127" w:name="_Toc117570154"/>
      <w:r w:rsidRPr="00DF048C">
        <w:t>3.1</w:t>
      </w:r>
      <w:r w:rsidRPr="00DF048C">
        <w:tab/>
      </w:r>
      <w:r w:rsidR="002B6339" w:rsidRPr="00DF048C">
        <w:t>Terms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52F085A8" w14:textId="3AA351CF" w:rsidR="00080512" w:rsidRPr="00DF048C" w:rsidRDefault="002246E3" w:rsidP="00A955FA">
      <w:r w:rsidRPr="00DF048C">
        <w:t xml:space="preserve">For the purposes of the present document, the terms given in </w:t>
      </w:r>
      <w:r w:rsidR="006D34D6" w:rsidRPr="00DF048C">
        <w:t>TR</w:t>
      </w:r>
      <w:r w:rsidR="006D34D6">
        <w:t> </w:t>
      </w:r>
      <w:r w:rsidR="006D34D6" w:rsidRPr="00DF048C">
        <w:t>21.905</w:t>
      </w:r>
      <w:r w:rsidR="006D34D6">
        <w:t> </w:t>
      </w:r>
      <w:r w:rsidR="006D34D6" w:rsidRPr="00DF048C">
        <w:t>[</w:t>
      </w:r>
      <w:r w:rsidRPr="00DF048C">
        <w:t xml:space="preserve">1] and the following apply. A term defined in the present document takes precedence over the definition of the same term, if any, in </w:t>
      </w:r>
      <w:r w:rsidR="006D34D6" w:rsidRPr="00DF048C">
        <w:t>TR</w:t>
      </w:r>
      <w:r w:rsidR="006D34D6">
        <w:t> </w:t>
      </w:r>
      <w:r w:rsidR="006D34D6" w:rsidRPr="00DF048C">
        <w:t>21.905</w:t>
      </w:r>
      <w:r w:rsidR="006D34D6">
        <w:t> </w:t>
      </w:r>
      <w:r w:rsidR="006D34D6" w:rsidRPr="00DF048C">
        <w:t>[</w:t>
      </w:r>
      <w:r w:rsidRPr="00DF048C">
        <w:t>1].</w:t>
      </w:r>
    </w:p>
    <w:p w14:paraId="4D721A0E" w14:textId="16FAD136" w:rsidR="00A955FA" w:rsidRPr="00B76422" w:rsidRDefault="00A955FA" w:rsidP="00A955FA">
      <w:pPr>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An 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8C64FED" w14:textId="77777777" w:rsidR="00A955FA" w:rsidRDefault="00A955FA" w:rsidP="00A955FA">
      <w:pPr>
        <w:rPr>
          <w:rFonts w:eastAsia="SimSun"/>
          <w:lang w:eastAsia="zh-CN" w:bidi="ar"/>
        </w:rPr>
      </w:pPr>
      <w:r w:rsidRPr="00DF048C">
        <w:rPr>
          <w:rFonts w:eastAsia="SimSun"/>
          <w:b/>
          <w:lang w:eastAsia="zh-CN" w:bidi="ar"/>
        </w:rPr>
        <w:t xml:space="preserve">Assistant UE: </w:t>
      </w:r>
      <w:r w:rsidRPr="00DF048C">
        <w:rPr>
          <w:rFonts w:eastAsia="SimSun"/>
          <w:lang w:eastAsia="zh-CN" w:bidi="ar"/>
        </w:rPr>
        <w:t xml:space="preserve">A UE </w:t>
      </w:r>
      <w:r>
        <w:rPr>
          <w:rFonts w:eastAsia="SimSun"/>
          <w:lang w:eastAsia="zh-CN" w:bidi="ar"/>
        </w:rPr>
        <w:t xml:space="preserve">supporting </w:t>
      </w:r>
      <w:r w:rsidRPr="00DF048C">
        <w:rPr>
          <w:rFonts w:eastAsia="SimSun"/>
          <w:lang w:eastAsia="zh-CN" w:bidi="ar"/>
        </w:rPr>
        <w:t xml:space="preserve">Ranging/Sidelink Positioning between a </w:t>
      </w:r>
      <w:r>
        <w:rPr>
          <w:rFonts w:eastAsia="SimSun"/>
          <w:lang w:eastAsia="zh-CN" w:bidi="ar"/>
        </w:rPr>
        <w:t xml:space="preserve">SL </w:t>
      </w:r>
      <w:r w:rsidRPr="00DF048C">
        <w:rPr>
          <w:rFonts w:eastAsia="SimSun"/>
          <w:lang w:eastAsia="zh-CN" w:bidi="ar"/>
        </w:rPr>
        <w:t xml:space="preserve">Reference UE and a Target UE </w:t>
      </w:r>
      <w:r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Pr>
          <w:rFonts w:eastAsia="SimSun"/>
          <w:lang w:eastAsia="zh-CN" w:bidi="ar"/>
        </w:rPr>
        <w:t xml:space="preserve"> </w:t>
      </w:r>
      <w:r w:rsidRPr="004C7D1B">
        <w:rPr>
          <w:rFonts w:eastAsia="SimSun"/>
          <w:lang w:eastAsia="zh-CN" w:bidi="ar"/>
        </w:rPr>
        <w:t xml:space="preserve">The </w:t>
      </w:r>
      <w:r w:rsidRPr="00983E3D">
        <w:t>m</w:t>
      </w:r>
      <w:r w:rsidRPr="004C7D1B">
        <w:t>easurement/result of Ranging/Sidelink Positioning between the Assistant UE and the SL Reference UE and that</w:t>
      </w:r>
      <w:r w:rsidRPr="00096648">
        <w:t xml:space="preserve"> between the Assistant UE and the </w:t>
      </w:r>
      <w:r w:rsidRPr="00983E3D">
        <w:t>Target</w:t>
      </w:r>
      <w:r w:rsidRPr="00096648">
        <w:t xml:space="preserve"> UE are determined and used to derive the Ranging</w:t>
      </w:r>
      <w:r w:rsidRPr="00983E3D">
        <w:t>/Sidelink</w:t>
      </w:r>
      <w:r w:rsidRPr="00096648">
        <w:t xml:space="preserve"> </w:t>
      </w:r>
      <w:r w:rsidRPr="00983E3D">
        <w:t>Positioning</w:t>
      </w:r>
      <w:r w:rsidRPr="00096648">
        <w:t xml:space="preserve"> result between Target UE and </w:t>
      </w:r>
      <w:r w:rsidRPr="00983E3D">
        <w:t>SL</w:t>
      </w:r>
      <w:r w:rsidRPr="00096648">
        <w:t xml:space="preserve"> Reference UE.</w:t>
      </w:r>
    </w:p>
    <w:p w14:paraId="54A82DFF" w14:textId="77777777" w:rsidR="00A955FA" w:rsidRDefault="00A955FA" w:rsidP="00A955FA">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2767D6F9" w14:textId="77777777" w:rsidR="00A955FA" w:rsidRPr="004C7D1B" w:rsidRDefault="00A955FA" w:rsidP="00A955FA">
      <w:pPr>
        <w:rPr>
          <w:lang w:eastAsia="ko-KR"/>
        </w:rPr>
      </w:pPr>
      <w:r w:rsidRPr="00983E3D">
        <w:rPr>
          <w:b/>
          <w:lang w:eastAsia="ko-KR"/>
        </w:rPr>
        <w:t>Network</w:t>
      </w:r>
      <w:r>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557A4DDC" w14:textId="77777777" w:rsidR="00A955FA" w:rsidRDefault="00A955FA" w:rsidP="00A955FA">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5CD23EF4" w14:textId="204C90BF" w:rsidR="00B01690" w:rsidRPr="00DF048C" w:rsidRDefault="00B01690" w:rsidP="00A955FA">
      <w:pPr>
        <w:rPr>
          <w:rFonts w:eastAsia="SimSun"/>
          <w:lang w:eastAsia="zh-CN" w:bidi="ar"/>
        </w:rPr>
      </w:pPr>
      <w:r w:rsidRPr="00DF048C">
        <w:rPr>
          <w:rFonts w:eastAsia="DengXian"/>
          <w:b/>
        </w:rPr>
        <w:t xml:space="preserve">Ranging: </w:t>
      </w:r>
      <w:r w:rsidR="00A955FA" w:rsidRPr="00DF048C">
        <w:rPr>
          <w:rFonts w:eastAsia="SimSun"/>
          <w:lang w:eastAsia="zh-CN" w:bidi="ar"/>
        </w:rPr>
        <w:t xml:space="preserve">Refers </w:t>
      </w:r>
      <w:r w:rsidRPr="00DF048C">
        <w:rPr>
          <w:rFonts w:eastAsia="SimSun"/>
          <w:lang w:eastAsia="zh-CN" w:bidi="ar"/>
        </w:rPr>
        <w:t>to the determination of the distance between two UEs or more UEs and/or the direction of one UE (i.e. Target UE) from another UE (i.e. Reference UE) via PC5 interface.</w:t>
      </w:r>
    </w:p>
    <w:p w14:paraId="014F5C2A" w14:textId="77777777" w:rsidR="00A955FA" w:rsidRPr="00DF048C" w:rsidRDefault="00A955FA" w:rsidP="00A955FA">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0AA48CC8" w:rsidR="00B01690" w:rsidRDefault="00092FB4" w:rsidP="002246E3">
      <w:pPr>
        <w:pStyle w:val="NO"/>
        <w:rPr>
          <w:rFonts w:eastAsia="SimSun"/>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F671C">
        <w:rPr>
          <w:rFonts w:eastAsia="SimSun"/>
          <w:lang w:eastAsia="zh-CN" w:bidi="ar"/>
        </w:rPr>
        <w:t>"</w:t>
      </w:r>
      <w:r w:rsidR="00003AAB" w:rsidRPr="0094761F">
        <w:rPr>
          <w:rFonts w:eastAsia="SimSun"/>
          <w:lang w:eastAsia="zh-CN" w:bidi="ar"/>
        </w:rPr>
        <w:t>Anchor UE</w:t>
      </w:r>
      <w:r w:rsidR="001F671C">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6D34D6" w:rsidRPr="0094761F">
        <w:rPr>
          <w:rFonts w:eastAsia="SimSun"/>
          <w:lang w:eastAsia="zh-CN" w:bidi="ar"/>
        </w:rPr>
        <w:t>TR</w:t>
      </w:r>
      <w:r w:rsidR="006D34D6">
        <w:rPr>
          <w:rFonts w:eastAsia="SimSun"/>
          <w:lang w:eastAsia="zh-CN" w:bidi="ar"/>
        </w:rPr>
        <w:t> </w:t>
      </w:r>
      <w:r w:rsidR="006D34D6" w:rsidRPr="0094761F">
        <w:rPr>
          <w:rFonts w:eastAsia="SimSun"/>
          <w:lang w:eastAsia="zh-CN" w:bidi="ar"/>
        </w:rPr>
        <w:t>38.859</w:t>
      </w:r>
      <w:r w:rsidR="006D34D6">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22D32EB5"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r>
      <w:r w:rsidR="001F671C">
        <w:rPr>
          <w:lang w:eastAsia="zh-CN" w:bidi="ar"/>
        </w:rPr>
        <w:t>"</w:t>
      </w:r>
      <w:r w:rsidRPr="0094761F">
        <w:rPr>
          <w:lang w:eastAsia="zh-CN" w:bidi="ar"/>
        </w:rPr>
        <w:t>Reference U</w:t>
      </w:r>
      <w:r w:rsidR="00176B7E">
        <w:rPr>
          <w:lang w:eastAsia="zh-CN" w:bidi="ar"/>
        </w:rPr>
        <w:t>E</w:t>
      </w:r>
      <w:r w:rsidR="001F671C">
        <w:rPr>
          <w:lang w:eastAsia="zh-CN" w:bidi="ar"/>
        </w:rPr>
        <w:t>"</w:t>
      </w:r>
      <w:r w:rsidRPr="0094761F">
        <w:rPr>
          <w:lang w:eastAsia="zh-CN" w:bidi="ar"/>
        </w:rPr>
        <w:t xml:space="preserve"> mentioned in KIs and Solutions of this TR refers to </w:t>
      </w:r>
      <w:r w:rsidR="001F671C">
        <w:rPr>
          <w:lang w:eastAsia="zh-CN" w:bidi="ar"/>
        </w:rPr>
        <w:t>"</w:t>
      </w:r>
      <w:r w:rsidRPr="0094761F">
        <w:rPr>
          <w:lang w:eastAsia="zh-CN" w:bidi="ar"/>
        </w:rPr>
        <w:t>SL Reference UE</w:t>
      </w:r>
      <w:r w:rsidR="001F671C">
        <w:rPr>
          <w:lang w:eastAsia="zh-CN" w:bidi="ar"/>
        </w:rPr>
        <w:t>"</w:t>
      </w:r>
      <w:r w:rsidRPr="0094761F">
        <w:rPr>
          <w:lang w:eastAsia="zh-CN" w:bidi="ar"/>
        </w:rPr>
        <w:t>.</w:t>
      </w:r>
    </w:p>
    <w:p w14:paraId="5EEA9CBF" w14:textId="77777777" w:rsidR="00A955FA" w:rsidRPr="00DF048C" w:rsidRDefault="00A955FA" w:rsidP="00A955FA">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421E978" w14:textId="77777777" w:rsidR="00A955FA" w:rsidRDefault="00A955FA" w:rsidP="00A955FA">
      <w:r w:rsidRPr="004C7D1B">
        <w:rPr>
          <w:rFonts w:eastAsia="DengXian" w:hint="eastAsia"/>
          <w:b/>
          <w:lang w:eastAsia="zh-CN"/>
        </w:rPr>
        <w:t>SL Positioning</w:t>
      </w:r>
      <w:r>
        <w:rPr>
          <w:rFonts w:eastAsia="DengXian"/>
          <w:b/>
        </w:rPr>
        <w:t xml:space="preserve"> Server UE:</w:t>
      </w:r>
      <w:r>
        <w:t xml:space="preserve"> A UE offering location calculation, for Sidelink Positioning and Ranging based service. It interacts with other UEs over PC5 as necessary in order to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3E1846B6" w14:textId="77777777" w:rsidR="00A955FA" w:rsidRPr="00DF048C" w:rsidRDefault="00A955FA" w:rsidP="00A955FA">
      <w:r w:rsidRPr="00DF048C">
        <w:rPr>
          <w:rFonts w:eastAsia="SimSun"/>
          <w:b/>
          <w:lang w:eastAsia="zh-CN" w:bidi="ar"/>
        </w:rPr>
        <w:lastRenderedPageBreak/>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6D348661" w14:textId="1C37222D" w:rsidR="00B01690" w:rsidRDefault="001F671C" w:rsidP="002D3BBE">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550DF8" w:rsidRPr="00DF048C">
        <w:rPr>
          <w:lang w:eastAsia="zh-CN" w:bidi="ar"/>
        </w:rPr>
        <w:tab/>
      </w:r>
      <w:r w:rsidR="00B01690" w:rsidRPr="00DF048C">
        <w:rPr>
          <w:lang w:eastAsia="zh-CN" w:bidi="ar"/>
        </w:rPr>
        <w:t>Definition on the terminology of Ranging and Sidelink positioning will be aligned with RAN</w:t>
      </w:r>
      <w:r w:rsidR="00A955FA">
        <w:rPr>
          <w:lang w:eastAsia="zh-CN" w:bidi="ar"/>
        </w:rPr>
        <w:t> </w:t>
      </w:r>
      <w:r w:rsidR="00B01690" w:rsidRPr="00DF048C">
        <w:rPr>
          <w:lang w:eastAsia="zh-CN" w:bidi="ar"/>
        </w:rPr>
        <w:t>WGs, and will be revisited when there</w:t>
      </w:r>
      <w:r>
        <w:rPr>
          <w:lang w:eastAsia="zh-CN" w:bidi="ar"/>
        </w:rPr>
        <w:t>'</w:t>
      </w:r>
      <w:r w:rsidR="00B01690" w:rsidRPr="00DF048C">
        <w:rPr>
          <w:lang w:eastAsia="zh-CN" w:bidi="ar"/>
        </w:rPr>
        <w:t>s any conclusion in RAN</w:t>
      </w:r>
      <w:r w:rsidR="00A955FA">
        <w:rPr>
          <w:lang w:eastAsia="zh-CN" w:bidi="ar"/>
        </w:rPr>
        <w:t> </w:t>
      </w:r>
      <w:r w:rsidR="00B01690" w:rsidRPr="00DF048C">
        <w:rPr>
          <w:lang w:eastAsia="zh-CN" w:bidi="ar"/>
        </w:rPr>
        <w:t>WGs.</w:t>
      </w:r>
    </w:p>
    <w:p w14:paraId="5E81C5C1" w14:textId="0FE0B6F7" w:rsidR="00080512" w:rsidRPr="00DF048C" w:rsidRDefault="00080512">
      <w:pPr>
        <w:pStyle w:val="Heading2"/>
      </w:pPr>
      <w:bookmarkStart w:id="128" w:name="_Toc93486475"/>
      <w:bookmarkStart w:id="129" w:name="_Toc97050500"/>
      <w:bookmarkStart w:id="130" w:name="_Toc97050714"/>
      <w:bookmarkStart w:id="131" w:name="_Toc97050912"/>
      <w:bookmarkStart w:id="132" w:name="_Toc97142369"/>
      <w:bookmarkStart w:id="133" w:name="_Toc100780940"/>
      <w:bookmarkStart w:id="134" w:name="_Toc100782165"/>
      <w:bookmarkStart w:id="135" w:name="_Toc100782285"/>
      <w:bookmarkStart w:id="136" w:name="_Toc100782409"/>
      <w:bookmarkStart w:id="137" w:name="_Toc100782538"/>
      <w:bookmarkStart w:id="138" w:name="_Toc104257696"/>
      <w:bookmarkStart w:id="139" w:name="_Toc104257870"/>
      <w:bookmarkStart w:id="140" w:name="_Toc104299386"/>
      <w:bookmarkStart w:id="141" w:name="_Toc112768386"/>
      <w:bookmarkStart w:id="142" w:name="_Toc112768674"/>
      <w:bookmarkStart w:id="143" w:name="_Toc112768914"/>
      <w:bookmarkStart w:id="144" w:name="_Toc112772350"/>
      <w:bookmarkStart w:id="145" w:name="_Toc112864025"/>
      <w:bookmarkStart w:id="146" w:name="_Toc112865167"/>
      <w:bookmarkStart w:id="147" w:name="_Toc117042646"/>
      <w:bookmarkStart w:id="148" w:name="_Toc117570155"/>
      <w:r w:rsidRPr="00DF048C">
        <w:t>3.</w:t>
      </w:r>
      <w:r w:rsidR="00803455" w:rsidRPr="00DF048C">
        <w:t>2</w:t>
      </w:r>
      <w:r w:rsidRPr="00DF048C">
        <w:tab/>
        <w:t>Abbreviations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16A04C7F" w14:textId="539DD859" w:rsidR="00080512" w:rsidRPr="00DF048C" w:rsidRDefault="002246E3" w:rsidP="00614976">
      <w:r w:rsidRPr="00DF048C">
        <w:t xml:space="preserve">For the purposes of the present document, the abbreviations given in </w:t>
      </w:r>
      <w:r w:rsidR="006D34D6" w:rsidRPr="00DF048C">
        <w:t>TR</w:t>
      </w:r>
      <w:r w:rsidR="006D34D6">
        <w:t> </w:t>
      </w:r>
      <w:r w:rsidR="006D34D6" w:rsidRPr="00DF048C">
        <w:t>21.905</w:t>
      </w:r>
      <w:r w:rsidR="006D34D6">
        <w:t> </w:t>
      </w:r>
      <w:r w:rsidR="006D34D6" w:rsidRPr="00DF048C">
        <w:t>[</w:t>
      </w:r>
      <w:r w:rsidRPr="00DF048C">
        <w:t xml:space="preserve">1] and the following apply. An abbreviation defined in the present document takes precedence over the definition of the same abbreviation, if any, in </w:t>
      </w:r>
      <w:r w:rsidR="006D34D6" w:rsidRPr="00DF048C">
        <w:t>TR</w:t>
      </w:r>
      <w:r w:rsidR="006D34D6">
        <w:t> </w:t>
      </w:r>
      <w:r w:rsidR="006D34D6" w:rsidRPr="00DF048C">
        <w:t>21.905</w:t>
      </w:r>
      <w:r w:rsidR="006D34D6">
        <w:t> </w:t>
      </w:r>
      <w:r w:rsidR="006D34D6"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49" w:name="clause4"/>
      <w:bookmarkStart w:id="150" w:name="_Toc93486476"/>
      <w:bookmarkStart w:id="151" w:name="_Toc97050501"/>
      <w:bookmarkStart w:id="152" w:name="_Toc97050715"/>
      <w:bookmarkStart w:id="153" w:name="_Toc97050913"/>
      <w:bookmarkStart w:id="154" w:name="_Toc97142370"/>
      <w:bookmarkStart w:id="155" w:name="_Toc100780941"/>
      <w:bookmarkStart w:id="156" w:name="_Toc100782166"/>
      <w:bookmarkStart w:id="157" w:name="_Toc100782286"/>
      <w:bookmarkStart w:id="158" w:name="_Toc100782410"/>
      <w:bookmarkStart w:id="159" w:name="_Toc100782539"/>
      <w:bookmarkStart w:id="160" w:name="_Toc104257697"/>
      <w:bookmarkStart w:id="161" w:name="_Toc104257871"/>
      <w:bookmarkStart w:id="162" w:name="_Toc104299387"/>
      <w:bookmarkStart w:id="163" w:name="_Toc112768387"/>
      <w:bookmarkStart w:id="164" w:name="_Toc112768675"/>
      <w:bookmarkStart w:id="165" w:name="_Toc112768915"/>
      <w:bookmarkStart w:id="166" w:name="_Toc112772351"/>
      <w:bookmarkStart w:id="167" w:name="_Toc112864026"/>
      <w:bookmarkStart w:id="168" w:name="_Toc112865168"/>
      <w:bookmarkStart w:id="169" w:name="_Toc117042647"/>
      <w:bookmarkStart w:id="170" w:name="_Toc117570156"/>
      <w:bookmarkEnd w:id="149"/>
      <w:r w:rsidRPr="00DF048C">
        <w:t>4</w:t>
      </w:r>
      <w:r w:rsidRPr="00DF048C">
        <w:tab/>
      </w:r>
      <w:r w:rsidR="005B7155" w:rsidRPr="00DF048C">
        <w:t>Architecture assumptions and requirements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5E332BF" w14:textId="6D164CB3" w:rsidR="00863ED5" w:rsidRPr="00DF048C" w:rsidRDefault="00080512" w:rsidP="00614976">
      <w:pPr>
        <w:pStyle w:val="Heading2"/>
      </w:pPr>
      <w:bookmarkStart w:id="171" w:name="_Toc93486477"/>
      <w:bookmarkStart w:id="172" w:name="_Toc97050502"/>
      <w:bookmarkStart w:id="173" w:name="_Toc97050716"/>
      <w:bookmarkStart w:id="174" w:name="_Toc97050914"/>
      <w:bookmarkStart w:id="175" w:name="_Toc97142371"/>
      <w:bookmarkStart w:id="176" w:name="_Toc100780942"/>
      <w:bookmarkStart w:id="177" w:name="_Toc100782167"/>
      <w:bookmarkStart w:id="178" w:name="_Toc100782287"/>
      <w:bookmarkStart w:id="179" w:name="_Toc100782411"/>
      <w:bookmarkStart w:id="180" w:name="_Toc100782540"/>
      <w:bookmarkStart w:id="181" w:name="_Toc104257698"/>
      <w:bookmarkStart w:id="182" w:name="_Toc104257872"/>
      <w:bookmarkStart w:id="183" w:name="_Toc104299388"/>
      <w:bookmarkStart w:id="184" w:name="_Toc112768388"/>
      <w:bookmarkStart w:id="185" w:name="_Toc112768676"/>
      <w:bookmarkStart w:id="186" w:name="_Toc112768916"/>
      <w:bookmarkStart w:id="187" w:name="_Toc112772352"/>
      <w:bookmarkStart w:id="188" w:name="_Toc112864027"/>
      <w:bookmarkStart w:id="189" w:name="_Toc112865169"/>
      <w:bookmarkStart w:id="190" w:name="_Toc117042648"/>
      <w:bookmarkStart w:id="191" w:name="_Toc117570157"/>
      <w:r w:rsidRPr="00DF048C">
        <w:t>4.1</w:t>
      </w:r>
      <w:r w:rsidRPr="00DF048C">
        <w:tab/>
      </w:r>
      <w:r w:rsidR="005B7155" w:rsidRPr="00DF048C">
        <w:t>Architecture assumptions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08CB4F11" w14:textId="77777777" w:rsidR="002246E3" w:rsidRPr="00DF048C" w:rsidRDefault="002246E3" w:rsidP="002246E3">
      <w:pPr>
        <w:pStyle w:val="B1"/>
      </w:pPr>
      <w:bookmarkStart w:id="192"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02262CF" w:rsidR="002246E3" w:rsidRPr="00DF048C" w:rsidRDefault="002246E3" w:rsidP="002246E3">
      <w:pPr>
        <w:pStyle w:val="B1"/>
      </w:pPr>
      <w:r w:rsidRPr="00DF048C">
        <w:t>-</w:t>
      </w:r>
      <w:r w:rsidRPr="00DF048C">
        <w:tab/>
        <w:t xml:space="preserve">For direct communication/discovery related aspects, architecture defined in </w:t>
      </w:r>
      <w:r w:rsidR="006D34D6" w:rsidRPr="00DF048C">
        <w:t>TS</w:t>
      </w:r>
      <w:r w:rsidR="006D34D6">
        <w:t> </w:t>
      </w:r>
      <w:r w:rsidR="006D34D6" w:rsidRPr="00DF048C">
        <w:t>23.287</w:t>
      </w:r>
      <w:r w:rsidR="006D34D6">
        <w:t> </w:t>
      </w:r>
      <w:r w:rsidR="006D34D6" w:rsidRPr="00DF048C">
        <w:t>[</w:t>
      </w:r>
      <w:r w:rsidRPr="00DF048C">
        <w:t xml:space="preserve">3] and </w:t>
      </w:r>
      <w:r w:rsidR="006D34D6" w:rsidRPr="00DF048C">
        <w:t>TS</w:t>
      </w:r>
      <w:r w:rsidR="006D34D6">
        <w:t> </w:t>
      </w:r>
      <w:r w:rsidR="006D34D6" w:rsidRPr="00DF048C">
        <w:t>23.304</w:t>
      </w:r>
      <w:r w:rsidR="006D34D6">
        <w:t> </w:t>
      </w:r>
      <w:r w:rsidR="006D34D6"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54F162F4" w:rsidR="00863ED5" w:rsidRPr="00DF048C" w:rsidRDefault="001F671C" w:rsidP="00550DF8">
      <w:pPr>
        <w:pStyle w:val="EditorsNote"/>
      </w:pPr>
      <w:r w:rsidRPr="00D76172">
        <w:rPr>
          <w:lang w:val="en-US" w:eastAsia="zh-CN"/>
        </w:rPr>
        <w:t>Editor</w:t>
      </w:r>
      <w:r>
        <w:rPr>
          <w:lang w:val="en-US" w:eastAsia="zh-CN"/>
        </w:rPr>
        <w:t>'</w:t>
      </w:r>
      <w:r w:rsidRPr="00D76172">
        <w:rPr>
          <w:lang w:val="en-US" w:eastAsia="zh-CN"/>
        </w:rPr>
        <w:t>s note:</w:t>
      </w:r>
      <w:r w:rsidR="00550DF8" w:rsidRPr="00DF048C">
        <w:tab/>
      </w:r>
      <w:r w:rsidR="00863ED5"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93" w:name="_Toc97050503"/>
      <w:bookmarkStart w:id="194" w:name="_Toc97050717"/>
      <w:bookmarkStart w:id="195" w:name="_Toc97050915"/>
      <w:bookmarkStart w:id="196"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197" w:name="_Toc100780943"/>
      <w:bookmarkStart w:id="198" w:name="_Toc100782168"/>
      <w:bookmarkStart w:id="199" w:name="_Toc100782288"/>
      <w:bookmarkStart w:id="200" w:name="_Toc100782412"/>
      <w:bookmarkStart w:id="201" w:name="_Toc100782541"/>
      <w:bookmarkStart w:id="202" w:name="_Toc104257699"/>
      <w:bookmarkStart w:id="203" w:name="_Toc104257873"/>
      <w:bookmarkStart w:id="204" w:name="_Toc104299389"/>
      <w:bookmarkStart w:id="205" w:name="_Toc112768389"/>
      <w:bookmarkStart w:id="206" w:name="_Toc112768677"/>
      <w:bookmarkStart w:id="207" w:name="_Toc112768917"/>
      <w:bookmarkStart w:id="208" w:name="_Toc112772353"/>
      <w:bookmarkStart w:id="209" w:name="_Toc112864028"/>
      <w:bookmarkStart w:id="210" w:name="_Toc112865170"/>
      <w:bookmarkStart w:id="211" w:name="_Toc117042649"/>
      <w:bookmarkStart w:id="212" w:name="_Toc117570158"/>
      <w:r w:rsidRPr="00DF048C">
        <w:t>4</w:t>
      </w:r>
      <w:r w:rsidR="00080512" w:rsidRPr="00DF048C">
        <w:t>.2</w:t>
      </w:r>
      <w:r w:rsidR="00080512" w:rsidRPr="00DF048C">
        <w:tab/>
      </w:r>
      <w:r w:rsidR="005B7155" w:rsidRPr="00DF048C">
        <w:t>Architecture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417F78C9" w14:textId="4D18AF4F"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6D34D6" w:rsidRPr="00DF048C">
        <w:t>TS</w:t>
      </w:r>
      <w:r w:rsidR="006D34D6">
        <w:t> </w:t>
      </w:r>
      <w:r w:rsidR="006D34D6" w:rsidRPr="00DF048C">
        <w:t>22.261</w:t>
      </w:r>
      <w:r w:rsidR="006D34D6">
        <w:t> </w:t>
      </w:r>
      <w:r w:rsidR="006D34D6" w:rsidRPr="00DF048C">
        <w:t>[</w:t>
      </w:r>
      <w:r w:rsidRPr="00DF048C">
        <w:t xml:space="preserve">5] and </w:t>
      </w:r>
      <w:r w:rsidR="006D34D6" w:rsidRPr="00DF048C">
        <w:t>TR</w:t>
      </w:r>
      <w:r w:rsidR="006D34D6">
        <w:t> </w:t>
      </w:r>
      <w:r w:rsidR="006D34D6" w:rsidRPr="00DF048C">
        <w:t>38.845</w:t>
      </w:r>
      <w:r w:rsidR="006D34D6">
        <w:t> </w:t>
      </w:r>
      <w:r w:rsidR="006D34D6"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173219B"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6D34D6" w:rsidRPr="00DF048C">
        <w:t>TS</w:t>
      </w:r>
      <w:r w:rsidR="006D34D6">
        <w:t> </w:t>
      </w:r>
      <w:r w:rsidR="006D34D6" w:rsidRPr="00DF048C">
        <w:t>22.261</w:t>
      </w:r>
      <w:r w:rsidR="006D34D6">
        <w:t> </w:t>
      </w:r>
      <w:r w:rsidR="006D34D6"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0AC1679F"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22.186</w:t>
      </w:r>
      <w:r w:rsidR="006D34D6">
        <w:t> </w:t>
      </w:r>
      <w:r w:rsidR="006D34D6"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13" w:name="_Toc97142496"/>
      <w:bookmarkStart w:id="214" w:name="_Toc104257700"/>
      <w:bookmarkStart w:id="215" w:name="_Toc104257874"/>
      <w:bookmarkStart w:id="216" w:name="_Toc104299390"/>
      <w:bookmarkStart w:id="217" w:name="_Toc112768390"/>
      <w:bookmarkStart w:id="218" w:name="_Toc112768678"/>
      <w:bookmarkStart w:id="219" w:name="_Toc112768918"/>
      <w:bookmarkStart w:id="220" w:name="_Toc112772354"/>
      <w:bookmarkStart w:id="221" w:name="_Toc112864029"/>
      <w:bookmarkStart w:id="222" w:name="_Toc112865171"/>
      <w:bookmarkStart w:id="223" w:name="_Toc117042650"/>
      <w:bookmarkStart w:id="224" w:name="_Toc117570159"/>
      <w:bookmarkStart w:id="225" w:name="_Toc93529804"/>
      <w:r>
        <w:t>4.3</w:t>
      </w:r>
      <w:r w:rsidRPr="004D3578">
        <w:tab/>
      </w:r>
      <w:bookmarkEnd w:id="213"/>
      <w:r>
        <w:t>G</w:t>
      </w:r>
      <w:r w:rsidRPr="00F0043C">
        <w:t>eneral reference architecture</w:t>
      </w:r>
      <w:bookmarkEnd w:id="214"/>
      <w:bookmarkEnd w:id="215"/>
      <w:bookmarkEnd w:id="216"/>
      <w:bookmarkEnd w:id="217"/>
      <w:bookmarkEnd w:id="218"/>
      <w:bookmarkEnd w:id="219"/>
      <w:bookmarkEnd w:id="220"/>
      <w:bookmarkEnd w:id="221"/>
      <w:bookmarkEnd w:id="222"/>
      <w:bookmarkEnd w:id="223"/>
      <w:bookmarkEnd w:id="224"/>
    </w:p>
    <w:p w14:paraId="6C77E682" w14:textId="14C2A535" w:rsidR="007367C6" w:rsidRDefault="007367C6" w:rsidP="007367C6">
      <w:pPr>
        <w:pStyle w:val="Heading3"/>
      </w:pPr>
      <w:bookmarkStart w:id="226" w:name="_Toc97142497"/>
      <w:bookmarkStart w:id="227" w:name="_Toc104257701"/>
      <w:bookmarkStart w:id="228" w:name="_Toc104257875"/>
      <w:bookmarkStart w:id="229" w:name="_Toc104299391"/>
      <w:bookmarkStart w:id="230" w:name="_Toc112768391"/>
      <w:bookmarkStart w:id="231" w:name="_Toc112768679"/>
      <w:bookmarkStart w:id="232" w:name="_Toc112768919"/>
      <w:bookmarkStart w:id="233" w:name="_Toc112772355"/>
      <w:bookmarkStart w:id="234" w:name="_Toc112864030"/>
      <w:bookmarkStart w:id="235" w:name="_Toc112865172"/>
      <w:bookmarkStart w:id="236" w:name="_Toc117042651"/>
      <w:bookmarkStart w:id="237" w:name="_Toc117570160"/>
      <w:r>
        <w:t>4.3.1</w:t>
      </w:r>
      <w:r>
        <w:tab/>
        <w:t>General</w:t>
      </w:r>
      <w:bookmarkEnd w:id="226"/>
      <w:bookmarkEnd w:id="227"/>
      <w:bookmarkEnd w:id="228"/>
      <w:bookmarkEnd w:id="229"/>
      <w:bookmarkEnd w:id="230"/>
      <w:bookmarkEnd w:id="231"/>
      <w:bookmarkEnd w:id="232"/>
      <w:bookmarkEnd w:id="233"/>
      <w:bookmarkEnd w:id="234"/>
      <w:bookmarkEnd w:id="235"/>
      <w:bookmarkEnd w:id="236"/>
      <w:bookmarkEnd w:id="237"/>
    </w:p>
    <w:bookmarkEnd w:id="225"/>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 id="_x0000_i1027" type="#_x0000_t75" style="width:481.45pt;height:313.65pt" o:ole="">
            <v:imagedata r:id="rId15" o:title=""/>
          </v:shape>
          <o:OLEObject Type="Embed" ProgID="Visio.Drawing.15" ShapeID="_x0000_i1027" DrawAspect="Content" ObjectID="_1731248877" r:id="rId16"/>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8" type="#_x0000_t75" style="width:482.1pt;height:468.95pt" o:ole="">
            <v:imagedata r:id="rId17" o:title=""/>
          </v:shape>
          <o:OLEObject Type="Embed" ProgID="Visio.Drawing.15" ShapeID="_x0000_i1028" DrawAspect="Content" ObjectID="_1731248878" r:id="rId18"/>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9" type="#_x0000_t75" style="width:481.45pt;height:535.95pt" o:ole="">
            <v:imagedata r:id="rId19" o:title=""/>
          </v:shape>
          <o:OLEObject Type="Embed" ProgID="Visio.Drawing.15" ShapeID="_x0000_i1029" DrawAspect="Content" ObjectID="_1731248879" r:id="rId20"/>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5652B87E" w:rsidR="007367C6" w:rsidRPr="00C57402" w:rsidRDefault="001F671C" w:rsidP="00032262">
      <w:pPr>
        <w:pStyle w:val="EditorsNote"/>
        <w:rPr>
          <w:lang w:val="en-US"/>
        </w:rPr>
      </w:pPr>
      <w:bookmarkStart w:id="238" w:name="_Toc100782796"/>
      <w:r w:rsidRPr="00D76172">
        <w:rPr>
          <w:lang w:val="en-US" w:eastAsia="zh-CN"/>
        </w:rPr>
        <w:t>Editor</w:t>
      </w:r>
      <w:r>
        <w:rPr>
          <w:lang w:val="en-US" w:eastAsia="zh-CN"/>
        </w:rPr>
        <w:t>'</w:t>
      </w:r>
      <w:r w:rsidRPr="00D76172">
        <w:rPr>
          <w:lang w:val="en-US" w:eastAsia="zh-CN"/>
        </w:rPr>
        <w:t>s note:</w:t>
      </w:r>
      <w:r w:rsidR="00092FB4">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39" w:name="_Toc104257702"/>
      <w:bookmarkStart w:id="240" w:name="_Toc104257876"/>
      <w:bookmarkStart w:id="241" w:name="_Toc104299392"/>
      <w:bookmarkStart w:id="242" w:name="_Toc112768392"/>
      <w:bookmarkStart w:id="243" w:name="_Toc112768680"/>
      <w:bookmarkStart w:id="244" w:name="_Toc112768920"/>
      <w:bookmarkStart w:id="245" w:name="_Toc112772356"/>
      <w:bookmarkStart w:id="246" w:name="_Toc112864031"/>
      <w:bookmarkStart w:id="247" w:name="_Toc112865173"/>
      <w:bookmarkStart w:id="248" w:name="_Toc117042652"/>
      <w:bookmarkStart w:id="249" w:name="_Toc117570161"/>
      <w:r w:rsidRPr="00C57402">
        <w:t>4.</w:t>
      </w:r>
      <w:r w:rsidR="00032262">
        <w:t>3</w:t>
      </w:r>
      <w:r w:rsidRPr="00C57402">
        <w:t>.2</w:t>
      </w:r>
      <w:r w:rsidRPr="00C57402">
        <w:tab/>
        <w:t>Functional descriptions</w:t>
      </w:r>
      <w:bookmarkEnd w:id="238"/>
      <w:bookmarkEnd w:id="239"/>
      <w:bookmarkEnd w:id="240"/>
      <w:bookmarkEnd w:id="241"/>
      <w:bookmarkEnd w:id="242"/>
      <w:bookmarkEnd w:id="243"/>
      <w:bookmarkEnd w:id="244"/>
      <w:bookmarkEnd w:id="245"/>
      <w:bookmarkEnd w:id="246"/>
      <w:bookmarkEnd w:id="247"/>
      <w:bookmarkEnd w:id="248"/>
      <w:bookmarkEnd w:id="249"/>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4EAA6383" w:rsidR="007367C6" w:rsidRPr="007B41F2"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6CD97E6" w:rsidR="007367C6" w:rsidRPr="001B25CB"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t xml:space="preserve">Reference to RAN WG specifications, e.g. </w:t>
      </w:r>
      <w:r w:rsidR="006D34D6">
        <w:t>TS 38.300 [</w:t>
      </w:r>
      <w:r w:rsidR="00F44968">
        <w:t>8]</w:t>
      </w:r>
      <w:r w:rsidR="007367C6">
        <w:t>, to be added when it is available.</w:t>
      </w:r>
    </w:p>
    <w:p w14:paraId="05DD699D" w14:textId="4AE5A7DD"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6D34D6">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F671C">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6D34D6">
        <w:rPr>
          <w:lang w:val="en-US"/>
        </w:rPr>
        <w:t>TS 23.273 [</w:t>
      </w:r>
      <w:r w:rsidR="007367C6">
        <w:rPr>
          <w:rFonts w:hint="eastAsia"/>
          <w:lang w:val="en-US"/>
        </w:rPr>
        <w:t>11</w:t>
      </w:r>
      <w:r w:rsidR="007367C6">
        <w:rPr>
          <w:lang w:val="en-US"/>
        </w:rPr>
        <w:t>].</w:t>
      </w:r>
    </w:p>
    <w:p w14:paraId="1A2952A0" w14:textId="14F65AB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6D34D6" w:rsidRPr="00D654E7">
        <w:rPr>
          <w:lang w:val="en-US"/>
        </w:rPr>
        <w:t>TS</w:t>
      </w:r>
      <w:r w:rsidR="006D34D6">
        <w:rPr>
          <w:lang w:val="en-US"/>
        </w:rPr>
        <w:t> </w:t>
      </w:r>
      <w:r w:rsidR="006D34D6" w:rsidRPr="00D654E7">
        <w:rPr>
          <w:lang w:val="en-US"/>
        </w:rPr>
        <w:t>23.501</w:t>
      </w:r>
      <w:r w:rsidR="006D34D6">
        <w:rPr>
          <w:lang w:val="en-US"/>
        </w:rPr>
        <w:t> </w:t>
      </w:r>
      <w:r w:rsidR="006D34D6"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71CF29F3"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6D34D6" w:rsidRPr="00791807">
        <w:t>TS</w:t>
      </w:r>
      <w:r w:rsidR="006D34D6">
        <w:t> </w:t>
      </w:r>
      <w:r w:rsidR="006D34D6" w:rsidRPr="00791807">
        <w:t>23.273</w:t>
      </w:r>
      <w:r w:rsidR="006D34D6">
        <w:t> </w:t>
      </w:r>
      <w:r w:rsidR="006D34D6"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75B0458" w:rsidR="007367C6" w:rsidRDefault="007367C6" w:rsidP="00791807">
      <w:pPr>
        <w:pStyle w:val="B1"/>
      </w:pPr>
      <w:r w:rsidRPr="00791807">
        <w:rPr>
          <w:b/>
        </w:rPr>
        <w:t>Nudm</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1CE7242E"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764A8F33" w:rsidR="007367C6" w:rsidRDefault="007367C6" w:rsidP="00791807">
      <w:pPr>
        <w:pStyle w:val="B1"/>
      </w:pPr>
      <w:r w:rsidRPr="00791807">
        <w:rPr>
          <w:b/>
        </w:rPr>
        <w:t>Nudr</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566FB1D"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250" w:name="_Toc97050504"/>
      <w:bookmarkStart w:id="251" w:name="_Toc97050718"/>
      <w:bookmarkStart w:id="252" w:name="_Toc97050916"/>
      <w:bookmarkStart w:id="253" w:name="_Toc97142373"/>
      <w:bookmarkStart w:id="254" w:name="_Toc100780944"/>
      <w:bookmarkStart w:id="255" w:name="_Toc100782169"/>
      <w:bookmarkStart w:id="256" w:name="_Toc100782289"/>
      <w:bookmarkStart w:id="257" w:name="_Toc100782413"/>
      <w:bookmarkStart w:id="258" w:name="_Toc100782542"/>
      <w:bookmarkStart w:id="259" w:name="_Toc104257703"/>
      <w:bookmarkStart w:id="260" w:name="_Toc104257877"/>
      <w:bookmarkStart w:id="261" w:name="_Toc104299393"/>
      <w:bookmarkStart w:id="262" w:name="_Toc112768393"/>
      <w:bookmarkStart w:id="263" w:name="_Toc112768681"/>
      <w:bookmarkStart w:id="264" w:name="_Toc112768921"/>
      <w:bookmarkStart w:id="265" w:name="_Toc112772357"/>
      <w:bookmarkStart w:id="266" w:name="_Toc112864032"/>
      <w:bookmarkStart w:id="267" w:name="_Toc112865174"/>
      <w:bookmarkStart w:id="268" w:name="_Toc117042653"/>
      <w:bookmarkStart w:id="269" w:name="_Toc117570162"/>
      <w:r w:rsidRPr="00DF048C">
        <w:t>5</w:t>
      </w:r>
      <w:r w:rsidRPr="00DF048C">
        <w:tab/>
        <w:t>Key Issues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0F1FF453" w14:textId="77777777" w:rsidR="002246E3" w:rsidRPr="00DF048C" w:rsidRDefault="00457C15" w:rsidP="00097DD1">
      <w:pPr>
        <w:pStyle w:val="Heading2"/>
      </w:pPr>
      <w:bookmarkStart w:id="270" w:name="_Toc97050505"/>
      <w:bookmarkStart w:id="271" w:name="_Toc97050719"/>
      <w:bookmarkStart w:id="272" w:name="_Toc97050917"/>
      <w:bookmarkStart w:id="273" w:name="_Toc97142374"/>
      <w:bookmarkStart w:id="274" w:name="_Toc100780945"/>
      <w:bookmarkStart w:id="275" w:name="_Toc100782170"/>
      <w:bookmarkStart w:id="276" w:name="_Toc100782290"/>
      <w:bookmarkStart w:id="277" w:name="_Toc100782414"/>
      <w:bookmarkStart w:id="278" w:name="_Toc100782543"/>
      <w:bookmarkStart w:id="279" w:name="_Toc104257704"/>
      <w:bookmarkStart w:id="280" w:name="_Toc104257878"/>
      <w:bookmarkStart w:id="281" w:name="_Toc104299394"/>
      <w:bookmarkStart w:id="282" w:name="_Toc112768394"/>
      <w:bookmarkStart w:id="283" w:name="_Toc112768682"/>
      <w:bookmarkStart w:id="284" w:name="_Toc112768922"/>
      <w:bookmarkStart w:id="285" w:name="_Toc112772358"/>
      <w:bookmarkStart w:id="286" w:name="_Toc112864033"/>
      <w:bookmarkStart w:id="287" w:name="_Toc112865175"/>
      <w:bookmarkStart w:id="288" w:name="_Toc117042654"/>
      <w:bookmarkStart w:id="289" w:name="_Toc117570163"/>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90" w:name="_Toc532993720"/>
      <w:bookmarkStart w:id="291" w:name="_Toc97050506"/>
      <w:bookmarkStart w:id="292" w:name="_Toc97050720"/>
      <w:bookmarkStart w:id="293" w:name="_Toc97050918"/>
      <w:bookmarkStart w:id="294" w:name="_Toc97142375"/>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84C41A6" w14:textId="57ECDFD4" w:rsidR="00D846C3" w:rsidRPr="00DF048C" w:rsidRDefault="00E71EF4" w:rsidP="00097DD1">
      <w:pPr>
        <w:pStyle w:val="Heading3"/>
      </w:pPr>
      <w:bookmarkStart w:id="295" w:name="_Toc100780946"/>
      <w:bookmarkStart w:id="296" w:name="_Toc100782171"/>
      <w:bookmarkStart w:id="297" w:name="_Toc100782291"/>
      <w:bookmarkStart w:id="298" w:name="_Toc100782415"/>
      <w:bookmarkStart w:id="299" w:name="_Toc100782544"/>
      <w:bookmarkStart w:id="300" w:name="_Toc104257705"/>
      <w:bookmarkStart w:id="301" w:name="_Toc104257879"/>
      <w:bookmarkStart w:id="302" w:name="_Toc104299395"/>
      <w:bookmarkStart w:id="303" w:name="_Toc112768395"/>
      <w:bookmarkStart w:id="304" w:name="_Toc112768683"/>
      <w:bookmarkStart w:id="305" w:name="_Toc112768923"/>
      <w:bookmarkStart w:id="306" w:name="_Toc112772359"/>
      <w:bookmarkStart w:id="307" w:name="_Toc112864034"/>
      <w:bookmarkStart w:id="308" w:name="_Toc112865176"/>
      <w:bookmarkStart w:id="309" w:name="_Toc117042655"/>
      <w:bookmarkStart w:id="310" w:name="_Toc117570164"/>
      <w:r w:rsidRPr="00DF048C">
        <w:t>5.1</w:t>
      </w:r>
      <w:r w:rsidR="00D846C3" w:rsidRPr="00DF048C">
        <w:t>.1</w:t>
      </w:r>
      <w:r w:rsidR="00D846C3" w:rsidRPr="00DF048C">
        <w:tab/>
      </w:r>
      <w:r w:rsidR="00623BE9" w:rsidRPr="00DF048C">
        <w:t>General d</w:t>
      </w:r>
      <w:r w:rsidR="00D846C3" w:rsidRPr="00DF048C">
        <w:t>escription</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55EB45E"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6D34D6" w:rsidRPr="00DF048C">
        <w:t>TS</w:t>
      </w:r>
      <w:r w:rsidR="006D34D6">
        <w:t> </w:t>
      </w:r>
      <w:r w:rsidR="006D34D6" w:rsidRPr="00DF048C">
        <w:t>23.287</w:t>
      </w:r>
      <w:r w:rsidR="006D34D6">
        <w:t> </w:t>
      </w:r>
      <w:r w:rsidR="006D34D6" w:rsidRPr="00DF048C">
        <w:t>[</w:t>
      </w:r>
      <w:r w:rsidRPr="00DF048C">
        <w:t xml:space="preserve">3], and in clauses 5.1.1, 5.1.2.1, and 5.1.3.1 of </w:t>
      </w:r>
      <w:r w:rsidR="006D34D6" w:rsidRPr="00DF048C">
        <w:t>TS</w:t>
      </w:r>
      <w:r w:rsidR="006D34D6">
        <w:t> </w:t>
      </w:r>
      <w:r w:rsidR="006D34D6" w:rsidRPr="00DF048C">
        <w:t>23.304</w:t>
      </w:r>
      <w:r w:rsidR="006D34D6">
        <w:t> </w:t>
      </w:r>
      <w:r w:rsidR="006D34D6" w:rsidRPr="00DF048C">
        <w:t>[</w:t>
      </w:r>
      <w:r w:rsidRPr="00DF048C">
        <w:t>4].</w:t>
      </w:r>
    </w:p>
    <w:p w14:paraId="31E48D70" w14:textId="640797A8"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6D34D6" w:rsidRPr="00DF048C">
        <w:t>TS</w:t>
      </w:r>
      <w:r w:rsidR="006D34D6">
        <w:t> </w:t>
      </w:r>
      <w:r w:rsidR="006D34D6" w:rsidRPr="00DF048C">
        <w:t>23.287</w:t>
      </w:r>
      <w:r w:rsidR="006D34D6">
        <w:t> </w:t>
      </w:r>
      <w:r w:rsidR="006D34D6" w:rsidRPr="00DF048C">
        <w:t>[</w:t>
      </w:r>
      <w:r w:rsidRPr="00DF048C">
        <w:t xml:space="preserve">3] and clause 6.2 of </w:t>
      </w:r>
      <w:r w:rsidR="006D34D6" w:rsidRPr="00DF048C">
        <w:t>TS</w:t>
      </w:r>
      <w:r w:rsidR="006D34D6">
        <w:t> </w:t>
      </w:r>
      <w:r w:rsidR="006D34D6" w:rsidRPr="00DF048C">
        <w:t>23.304</w:t>
      </w:r>
      <w:r w:rsidR="006D34D6">
        <w:t> </w:t>
      </w:r>
      <w:r w:rsidR="006D34D6" w:rsidRPr="00DF048C">
        <w:t>[</w:t>
      </w:r>
      <w:r w:rsidRPr="00DF048C">
        <w:t>4].</w:t>
      </w:r>
    </w:p>
    <w:p w14:paraId="6A8D2659" w14:textId="3570E3BD" w:rsidR="002246E3" w:rsidRPr="00DF048C" w:rsidRDefault="002246E3" w:rsidP="00F82E73">
      <w:pPr>
        <w:pStyle w:val="NO"/>
      </w:pPr>
      <w:r w:rsidRPr="00DF048C">
        <w:t>NOTE:</w:t>
      </w:r>
      <w:r w:rsidRPr="00DF048C">
        <w:tab/>
        <w:t xml:space="preserve">Architectural reference model as documented in clause 4.2 of </w:t>
      </w:r>
      <w:r w:rsidR="006D34D6" w:rsidRPr="00DF048C">
        <w:t>TS</w:t>
      </w:r>
      <w:r w:rsidR="006D34D6">
        <w:t> </w:t>
      </w:r>
      <w:r w:rsidR="006D34D6" w:rsidRPr="00DF048C">
        <w:t>23.304</w:t>
      </w:r>
      <w:r w:rsidR="006D34D6">
        <w:t> </w:t>
      </w:r>
      <w:r w:rsidR="006D34D6" w:rsidRPr="00DF048C">
        <w:t>[</w:t>
      </w:r>
      <w:r w:rsidRPr="00DF048C">
        <w:t xml:space="preserve">4] and clause 4.2 of </w:t>
      </w:r>
      <w:r w:rsidR="006D34D6" w:rsidRPr="00DF048C">
        <w:t>TS</w:t>
      </w:r>
      <w:r w:rsidR="006D34D6">
        <w:t> </w:t>
      </w:r>
      <w:r w:rsidR="006D34D6" w:rsidRPr="00DF048C">
        <w:t>23.287</w:t>
      </w:r>
      <w:r w:rsidR="006D34D6">
        <w:t> </w:t>
      </w:r>
      <w:r w:rsidR="006D34D6" w:rsidRPr="00DF048C">
        <w:t>[</w:t>
      </w:r>
      <w:r w:rsidRPr="00DF048C">
        <w:t>3] will be used as baseline for this key issue.</w:t>
      </w:r>
    </w:p>
    <w:p w14:paraId="26EBB95B" w14:textId="0A166498" w:rsidR="00E71EF4" w:rsidRPr="00DF048C" w:rsidRDefault="00E71EF4" w:rsidP="00F82E73">
      <w:pPr>
        <w:pStyle w:val="Heading2"/>
      </w:pPr>
      <w:bookmarkStart w:id="311" w:name="_Toc97050721"/>
      <w:bookmarkStart w:id="312" w:name="_Toc97050919"/>
      <w:bookmarkStart w:id="313" w:name="_Toc97142376"/>
      <w:bookmarkStart w:id="314" w:name="_Toc100780947"/>
      <w:bookmarkStart w:id="315" w:name="_Toc100782172"/>
      <w:bookmarkStart w:id="316" w:name="_Toc100782292"/>
      <w:bookmarkStart w:id="317" w:name="_Toc100782416"/>
      <w:bookmarkStart w:id="318" w:name="_Toc100782545"/>
      <w:bookmarkStart w:id="319" w:name="_Toc104257706"/>
      <w:bookmarkStart w:id="320" w:name="_Toc104257880"/>
      <w:bookmarkStart w:id="321" w:name="_Toc104299396"/>
      <w:bookmarkStart w:id="322" w:name="_Toc112768396"/>
      <w:bookmarkStart w:id="323" w:name="_Toc112768684"/>
      <w:bookmarkStart w:id="324" w:name="_Toc112768924"/>
      <w:bookmarkStart w:id="325" w:name="_Toc112772360"/>
      <w:bookmarkStart w:id="326" w:name="_Toc112864035"/>
      <w:bookmarkStart w:id="327" w:name="_Toc112865177"/>
      <w:bookmarkStart w:id="328" w:name="_Toc117042656"/>
      <w:bookmarkStart w:id="329" w:name="_Toc117570165"/>
      <w:r w:rsidRPr="00DF048C">
        <w:t>5.2</w:t>
      </w:r>
      <w:r w:rsidRPr="00DF048C">
        <w:tab/>
        <w:t>Key Issue #2: Ranging service operation procedure with the assistance of another UE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C32932D" w14:textId="6111E67D" w:rsidR="00E71EF4" w:rsidRPr="00DF048C" w:rsidRDefault="00E71EF4" w:rsidP="00F82E73">
      <w:pPr>
        <w:pStyle w:val="Heading3"/>
      </w:pPr>
      <w:bookmarkStart w:id="330" w:name="_Toc435670434"/>
      <w:bookmarkStart w:id="331" w:name="_Toc436124704"/>
      <w:bookmarkStart w:id="332" w:name="_Toc509905227"/>
      <w:bookmarkStart w:id="333" w:name="_Toc22286584"/>
      <w:bookmarkStart w:id="334" w:name="_Toc23317645"/>
      <w:bookmarkStart w:id="335" w:name="_Toc92987384"/>
      <w:bookmarkStart w:id="336" w:name="_Toc97142377"/>
      <w:bookmarkStart w:id="337" w:name="_Toc100780948"/>
      <w:bookmarkStart w:id="338" w:name="_Toc100782173"/>
      <w:bookmarkStart w:id="339" w:name="_Toc100782293"/>
      <w:bookmarkStart w:id="340" w:name="_Toc100782417"/>
      <w:bookmarkStart w:id="341" w:name="_Toc100782546"/>
      <w:bookmarkStart w:id="342" w:name="_Toc104257707"/>
      <w:bookmarkStart w:id="343" w:name="_Toc104257881"/>
      <w:bookmarkStart w:id="344" w:name="_Toc104299397"/>
      <w:bookmarkStart w:id="345" w:name="_Toc112768397"/>
      <w:bookmarkStart w:id="346" w:name="_Toc112768685"/>
      <w:bookmarkStart w:id="347" w:name="_Toc112768925"/>
      <w:bookmarkStart w:id="348" w:name="_Toc112772361"/>
      <w:bookmarkStart w:id="349" w:name="_Toc112864036"/>
      <w:bookmarkStart w:id="350" w:name="_Toc112865178"/>
      <w:bookmarkStart w:id="351" w:name="_Toc117042657"/>
      <w:bookmarkStart w:id="352" w:name="_Toc117570166"/>
      <w:r w:rsidRPr="00DF048C">
        <w:t>5.2</w:t>
      </w:r>
      <w:r w:rsidR="00623BE9" w:rsidRPr="00DF048C">
        <w:t>.1</w:t>
      </w:r>
      <w:r w:rsidR="00623BE9" w:rsidRPr="00DF048C">
        <w:tab/>
        <w:t>General d</w:t>
      </w:r>
      <w:r w:rsidRPr="00DF048C">
        <w:t>escription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353" w:name="_Toc97050507"/>
      <w:bookmarkStart w:id="354" w:name="_Toc97050722"/>
      <w:bookmarkStart w:id="355" w:name="_Toc97050920"/>
      <w:bookmarkStart w:id="356" w:name="_Toc97142378"/>
      <w:bookmarkStart w:id="357" w:name="_Toc100780949"/>
      <w:bookmarkStart w:id="358" w:name="_Toc100782174"/>
      <w:bookmarkStart w:id="359" w:name="_Toc100782294"/>
      <w:bookmarkStart w:id="360" w:name="_Toc100782418"/>
      <w:bookmarkStart w:id="361" w:name="_Toc100782547"/>
      <w:bookmarkStart w:id="362" w:name="_Toc104257708"/>
      <w:bookmarkStart w:id="363" w:name="_Toc104257882"/>
      <w:bookmarkStart w:id="364" w:name="_Toc104299398"/>
      <w:bookmarkStart w:id="365" w:name="_Toc112768398"/>
      <w:bookmarkStart w:id="366" w:name="_Toc112768686"/>
      <w:bookmarkStart w:id="367" w:name="_Toc112768926"/>
      <w:bookmarkStart w:id="368" w:name="_Toc112772362"/>
      <w:bookmarkStart w:id="369" w:name="_Toc112864037"/>
      <w:bookmarkStart w:id="370" w:name="_Toc112865179"/>
      <w:bookmarkStart w:id="371" w:name="_Toc117042658"/>
      <w:bookmarkStart w:id="372" w:name="_Toc117570167"/>
      <w:r w:rsidRPr="00DF048C">
        <w:t>5.3</w:t>
      </w:r>
      <w:r w:rsidRPr="00DF048C">
        <w:tab/>
        <w:t>Key Issue #3: Ranging/Sidelink Positioning device discovery</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5543BD5C" w14:textId="0097FBB9" w:rsidR="00623BE9" w:rsidRPr="00DF048C" w:rsidRDefault="00623BE9" w:rsidP="00F82E73">
      <w:pPr>
        <w:pStyle w:val="Heading3"/>
      </w:pPr>
      <w:bookmarkStart w:id="373" w:name="_Toc97142379"/>
      <w:bookmarkStart w:id="374" w:name="_Toc100780950"/>
      <w:bookmarkStart w:id="375" w:name="_Toc100782175"/>
      <w:bookmarkStart w:id="376" w:name="_Toc100782295"/>
      <w:bookmarkStart w:id="377" w:name="_Toc100782419"/>
      <w:bookmarkStart w:id="378" w:name="_Toc100782548"/>
      <w:bookmarkStart w:id="379" w:name="_Toc104257709"/>
      <w:bookmarkStart w:id="380" w:name="_Toc104257883"/>
      <w:bookmarkStart w:id="381" w:name="_Toc104299399"/>
      <w:bookmarkStart w:id="382" w:name="_Toc112768399"/>
      <w:bookmarkStart w:id="383" w:name="_Toc112768687"/>
      <w:bookmarkStart w:id="384" w:name="_Toc112768927"/>
      <w:bookmarkStart w:id="385" w:name="_Toc112772363"/>
      <w:bookmarkStart w:id="386" w:name="_Toc112864038"/>
      <w:bookmarkStart w:id="387" w:name="_Toc112865180"/>
      <w:bookmarkStart w:id="388" w:name="_Toc117042659"/>
      <w:bookmarkStart w:id="389" w:name="_Toc117570168"/>
      <w:r w:rsidRPr="00DF048C">
        <w:t>5.3.1</w:t>
      </w:r>
      <w:r w:rsidRPr="00DF048C">
        <w:tab/>
        <w:t>General description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02504A6C"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F671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390" w:name="_Toc97050508"/>
      <w:bookmarkStart w:id="391" w:name="_Toc97050723"/>
      <w:bookmarkStart w:id="392" w:name="_Toc97050921"/>
      <w:bookmarkStart w:id="393" w:name="_Toc97142380"/>
      <w:bookmarkStart w:id="394" w:name="_Toc100780951"/>
      <w:bookmarkStart w:id="395" w:name="_Toc100782176"/>
      <w:bookmarkStart w:id="396" w:name="_Toc100782296"/>
      <w:bookmarkStart w:id="397" w:name="_Toc100782420"/>
      <w:bookmarkStart w:id="398" w:name="_Toc100782549"/>
      <w:bookmarkStart w:id="399" w:name="_Toc104257710"/>
      <w:bookmarkStart w:id="400" w:name="_Toc104257884"/>
      <w:bookmarkStart w:id="401" w:name="_Toc104299400"/>
      <w:bookmarkStart w:id="402" w:name="_Toc112768400"/>
      <w:bookmarkStart w:id="403" w:name="_Toc112768688"/>
      <w:bookmarkStart w:id="404" w:name="_Toc112768928"/>
      <w:bookmarkStart w:id="405" w:name="_Toc112772364"/>
      <w:bookmarkStart w:id="406" w:name="_Toc112864039"/>
      <w:bookmarkStart w:id="407" w:name="_Toc112865181"/>
      <w:bookmarkStart w:id="408" w:name="_Toc117042660"/>
      <w:bookmarkStart w:id="409" w:name="_Toc117570169"/>
      <w:r w:rsidRPr="00DF048C">
        <w:t>5.4</w:t>
      </w:r>
      <w:r w:rsidR="003103F2" w:rsidRPr="00DF048C">
        <w:tab/>
      </w:r>
      <w:r w:rsidRPr="00DF048C">
        <w:t>Key issue #4</w:t>
      </w:r>
      <w:r w:rsidR="00386D1D" w:rsidRPr="00DF048C">
        <w:t>: Control of Operations for Ranging/Sidelink positioning</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703E6AC6" w14:textId="77777777" w:rsidR="002246E3" w:rsidRPr="00DF048C" w:rsidRDefault="00386D1D" w:rsidP="00F82E73">
      <w:pPr>
        <w:pStyle w:val="Heading3"/>
      </w:pPr>
      <w:bookmarkStart w:id="410" w:name="_Toc97050509"/>
      <w:bookmarkStart w:id="411" w:name="_Toc97050724"/>
      <w:bookmarkStart w:id="412" w:name="_Toc97050922"/>
      <w:bookmarkStart w:id="413" w:name="_Toc97142381"/>
      <w:bookmarkStart w:id="414" w:name="_Toc100780952"/>
      <w:bookmarkStart w:id="415" w:name="_Toc100782177"/>
      <w:bookmarkStart w:id="416" w:name="_Toc100782297"/>
      <w:bookmarkStart w:id="417" w:name="_Toc100782421"/>
      <w:bookmarkStart w:id="418" w:name="_Toc100782550"/>
      <w:bookmarkStart w:id="419" w:name="_Toc104257711"/>
      <w:bookmarkStart w:id="420" w:name="_Toc104257885"/>
      <w:bookmarkStart w:id="421" w:name="_Toc104299401"/>
      <w:bookmarkStart w:id="422" w:name="_Toc112768401"/>
      <w:bookmarkStart w:id="423" w:name="_Toc112768689"/>
      <w:bookmarkStart w:id="424" w:name="_Toc112768929"/>
      <w:bookmarkStart w:id="425" w:name="_Toc112772365"/>
      <w:bookmarkStart w:id="426" w:name="_Toc112864040"/>
      <w:bookmarkStart w:id="427" w:name="_Toc112865182"/>
      <w:bookmarkStart w:id="428" w:name="_Toc117042661"/>
      <w:bookmarkStart w:id="429" w:name="_Toc117570170"/>
      <w:r w:rsidRPr="00DF048C">
        <w:t>5.</w:t>
      </w:r>
      <w:r w:rsidR="00862953" w:rsidRPr="00DF048C">
        <w:t>4</w:t>
      </w:r>
      <w:r w:rsidRPr="00DF048C">
        <w:t>.1</w:t>
      </w:r>
      <w:r w:rsidRPr="00DF048C">
        <w:tab/>
      </w:r>
      <w:r w:rsidR="00623BE9" w:rsidRPr="00DF048C">
        <w:t>General d</w:t>
      </w:r>
      <w:r w:rsidRPr="00DF048C">
        <w:t>escription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30" w:name="_Toc97050510"/>
      <w:bookmarkStart w:id="431" w:name="_Toc97050725"/>
      <w:bookmarkStart w:id="432" w:name="_Toc97050923"/>
      <w:bookmarkStart w:id="433" w:name="_Toc97142382"/>
      <w:bookmarkStart w:id="434" w:name="_Toc43882368"/>
      <w:bookmarkStart w:id="435" w:name="_Toc43882542"/>
      <w:bookmarkStart w:id="436" w:name="_Toc100780953"/>
      <w:bookmarkStart w:id="437" w:name="_Toc100782178"/>
      <w:bookmarkStart w:id="438" w:name="_Toc100782298"/>
      <w:bookmarkStart w:id="439" w:name="_Toc100782422"/>
      <w:bookmarkStart w:id="440" w:name="_Toc100782551"/>
      <w:bookmarkStart w:id="441" w:name="_Toc104257712"/>
      <w:bookmarkStart w:id="442" w:name="_Toc104257886"/>
      <w:bookmarkStart w:id="443" w:name="_Toc104299402"/>
      <w:bookmarkStart w:id="444" w:name="_Toc112768402"/>
      <w:bookmarkStart w:id="445" w:name="_Toc112768690"/>
      <w:bookmarkStart w:id="446" w:name="_Toc112768930"/>
      <w:bookmarkStart w:id="447" w:name="_Toc112772366"/>
      <w:bookmarkStart w:id="448" w:name="_Toc112864041"/>
      <w:bookmarkStart w:id="449" w:name="_Toc112865183"/>
      <w:bookmarkStart w:id="450" w:name="_Toc117042662"/>
      <w:bookmarkStart w:id="451" w:name="_Toc117570171"/>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52" w:name="_Toc26520149"/>
      <w:bookmarkStart w:id="453" w:name="_Toc26530890"/>
      <w:bookmarkStart w:id="454" w:name="_Toc26530940"/>
      <w:bookmarkStart w:id="455" w:name="_Toc26530989"/>
      <w:bookmarkStart w:id="456" w:name="_Toc30685093"/>
      <w:bookmarkStart w:id="457" w:name="_Toc31014368"/>
      <w:bookmarkStart w:id="458" w:name="_Toc31109409"/>
      <w:bookmarkStart w:id="459" w:name="_Toc31109482"/>
      <w:bookmarkStart w:id="460" w:name="_Toc31109573"/>
      <w:bookmarkStart w:id="461" w:name="_Toc43819883"/>
      <w:bookmarkStart w:id="462" w:name="_Toc43882369"/>
      <w:bookmarkStart w:id="463" w:name="_Toc43882543"/>
      <w:bookmarkStart w:id="464" w:name="_Toc97050511"/>
      <w:bookmarkStart w:id="465" w:name="_Toc97050726"/>
      <w:bookmarkStart w:id="466" w:name="_Toc97050924"/>
      <w:bookmarkStart w:id="467" w:name="_Toc97142383"/>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CF302C9" w14:textId="0AD23B07" w:rsidR="00890890" w:rsidRPr="00DF048C" w:rsidRDefault="00890890" w:rsidP="00890890">
      <w:pPr>
        <w:pStyle w:val="Heading3"/>
      </w:pPr>
      <w:bookmarkStart w:id="468" w:name="_Toc100780954"/>
      <w:bookmarkStart w:id="469" w:name="_Toc100782179"/>
      <w:bookmarkStart w:id="470" w:name="_Toc100782299"/>
      <w:bookmarkStart w:id="471" w:name="_Toc100782423"/>
      <w:bookmarkStart w:id="472" w:name="_Toc100782552"/>
      <w:bookmarkStart w:id="473" w:name="_Toc104257713"/>
      <w:bookmarkStart w:id="474" w:name="_Toc104257887"/>
      <w:bookmarkStart w:id="475" w:name="_Toc104299403"/>
      <w:bookmarkStart w:id="476" w:name="_Toc112768403"/>
      <w:bookmarkStart w:id="477" w:name="_Toc112768691"/>
      <w:bookmarkStart w:id="478" w:name="_Toc112768931"/>
      <w:bookmarkStart w:id="479" w:name="_Toc112772367"/>
      <w:bookmarkStart w:id="480" w:name="_Toc112864042"/>
      <w:bookmarkStart w:id="481" w:name="_Toc112865184"/>
      <w:bookmarkStart w:id="482" w:name="_Toc117042663"/>
      <w:bookmarkStart w:id="483" w:name="_Toc117570172"/>
      <w:r w:rsidRPr="00DF048C">
        <w:t>5.5.1</w:t>
      </w:r>
      <w:r w:rsidRPr="00DF048C">
        <w:tab/>
      </w:r>
      <w:bookmarkEnd w:id="452"/>
      <w:bookmarkEnd w:id="453"/>
      <w:bookmarkEnd w:id="454"/>
      <w:bookmarkEnd w:id="455"/>
      <w:bookmarkEnd w:id="456"/>
      <w:bookmarkEnd w:id="457"/>
      <w:bookmarkEnd w:id="458"/>
      <w:bookmarkEnd w:id="459"/>
      <w:bookmarkEnd w:id="460"/>
      <w:bookmarkEnd w:id="461"/>
      <w:bookmarkEnd w:id="462"/>
      <w:bookmarkEnd w:id="463"/>
      <w:r w:rsidR="00623BE9" w:rsidRPr="00DF048C">
        <w:t>General d</w:t>
      </w:r>
      <w:r w:rsidRPr="00DF048C">
        <w:t>escription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4A34688E" w14:textId="4B7F138C"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6D34D6" w:rsidRPr="00DF048C">
        <w:rPr>
          <w:lang w:eastAsia="zh-CN"/>
        </w:rPr>
        <w:t>TR</w:t>
      </w:r>
      <w:r w:rsidR="006D34D6">
        <w:rPr>
          <w:lang w:eastAsia="zh-CN"/>
        </w:rPr>
        <w:t> </w:t>
      </w:r>
      <w:r w:rsidR="006D34D6" w:rsidRPr="00DF048C">
        <w:rPr>
          <w:lang w:eastAsia="zh-CN"/>
        </w:rPr>
        <w:t>38.845</w:t>
      </w:r>
      <w:r w:rsidR="006D34D6">
        <w:rPr>
          <w:lang w:eastAsia="zh-CN"/>
        </w:rPr>
        <w:t> </w:t>
      </w:r>
      <w:r w:rsidR="006D34D6"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484" w:name="_Toc435670433"/>
      <w:bookmarkStart w:id="485" w:name="_Toc436124703"/>
      <w:bookmarkStart w:id="486" w:name="_Toc509905226"/>
      <w:bookmarkStart w:id="487" w:name="_Toc22286583"/>
      <w:bookmarkStart w:id="488" w:name="_Toc23317644"/>
      <w:bookmarkStart w:id="489" w:name="_Toc92987383"/>
      <w:bookmarkStart w:id="490" w:name="_Toc97050925"/>
      <w:bookmarkStart w:id="491" w:name="_Toc97142384"/>
      <w:bookmarkStart w:id="492" w:name="_Toc100780955"/>
      <w:bookmarkStart w:id="493" w:name="_Toc100782180"/>
      <w:bookmarkStart w:id="494" w:name="_Toc100782300"/>
      <w:bookmarkStart w:id="495" w:name="_Toc100782424"/>
      <w:bookmarkStart w:id="496" w:name="_Toc100782553"/>
      <w:bookmarkStart w:id="497" w:name="_Toc104257714"/>
      <w:bookmarkStart w:id="498" w:name="_Toc104257888"/>
      <w:bookmarkStart w:id="499" w:name="_Toc104299404"/>
      <w:bookmarkStart w:id="500" w:name="_Toc112768404"/>
      <w:bookmarkStart w:id="501" w:name="_Toc112768692"/>
      <w:bookmarkStart w:id="502" w:name="_Toc112768932"/>
      <w:bookmarkStart w:id="503" w:name="_Toc112772368"/>
      <w:bookmarkStart w:id="504" w:name="_Toc112864043"/>
      <w:bookmarkStart w:id="505" w:name="_Toc112865185"/>
      <w:bookmarkStart w:id="506" w:name="_Toc117042664"/>
      <w:bookmarkStart w:id="507" w:name="_Toc117570173"/>
      <w:r w:rsidRPr="00DF048C">
        <w:rPr>
          <w:lang w:eastAsia="zh-CN"/>
        </w:rPr>
        <w:t>5.6</w:t>
      </w:r>
      <w:r w:rsidRPr="00DF048C">
        <w:rPr>
          <w:lang w:eastAsia="zh-CN"/>
        </w:rPr>
        <w:tab/>
        <w:t xml:space="preserve">Key Issue #6: </w:t>
      </w:r>
      <w:bookmarkEnd w:id="484"/>
      <w:bookmarkEnd w:id="485"/>
      <w:bookmarkEnd w:id="486"/>
      <w:bookmarkEnd w:id="487"/>
      <w:bookmarkEnd w:id="488"/>
      <w:bookmarkEnd w:id="489"/>
      <w:r w:rsidRPr="00DF048C">
        <w:rPr>
          <w:lang w:eastAsia="zh-CN"/>
        </w:rPr>
        <w:t>Ranging and sidelink positioning service exposure to a UE</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620AD8BC" w14:textId="12259DDB" w:rsidR="004D6749" w:rsidRPr="00DF048C" w:rsidRDefault="004D6749" w:rsidP="000C0230">
      <w:pPr>
        <w:pStyle w:val="Heading3"/>
      </w:pPr>
      <w:bookmarkStart w:id="508" w:name="_Toc100780956"/>
      <w:bookmarkStart w:id="509" w:name="_Toc100782181"/>
      <w:bookmarkStart w:id="510" w:name="_Toc100782301"/>
      <w:bookmarkStart w:id="511" w:name="_Toc100782425"/>
      <w:bookmarkStart w:id="512" w:name="_Toc100782554"/>
      <w:bookmarkStart w:id="513" w:name="_Toc104257715"/>
      <w:bookmarkStart w:id="514" w:name="_Toc104257889"/>
      <w:bookmarkStart w:id="515" w:name="_Toc104299405"/>
      <w:bookmarkStart w:id="516" w:name="_Toc112768405"/>
      <w:bookmarkStart w:id="517" w:name="_Toc112768693"/>
      <w:bookmarkStart w:id="518" w:name="_Toc112768933"/>
      <w:bookmarkStart w:id="519" w:name="_Toc112772369"/>
      <w:bookmarkStart w:id="520" w:name="_Toc112864044"/>
      <w:bookmarkStart w:id="521" w:name="_Toc112865186"/>
      <w:bookmarkStart w:id="522" w:name="_Toc117042665"/>
      <w:bookmarkStart w:id="523" w:name="_Toc117570174"/>
      <w:r w:rsidRPr="00DF048C">
        <w:t>5.6</w:t>
      </w:r>
      <w:r w:rsidR="00623BE9" w:rsidRPr="00DF048C">
        <w:t>.1</w:t>
      </w:r>
      <w:r w:rsidR="00623BE9" w:rsidRPr="00DF048C">
        <w:tab/>
        <w:t>General d</w:t>
      </w:r>
      <w:r w:rsidRPr="00DF048C">
        <w:t>escription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524" w:name="_Toc97050926"/>
      <w:bookmarkStart w:id="525" w:name="_Toc97142385"/>
      <w:bookmarkStart w:id="526" w:name="_Toc100780957"/>
      <w:bookmarkStart w:id="527" w:name="_Toc100782182"/>
      <w:bookmarkStart w:id="528" w:name="_Toc100782302"/>
      <w:bookmarkStart w:id="529" w:name="_Toc100782426"/>
      <w:bookmarkStart w:id="530" w:name="_Toc100782555"/>
      <w:bookmarkStart w:id="531" w:name="_Toc104257716"/>
      <w:bookmarkStart w:id="532" w:name="_Toc104257890"/>
      <w:bookmarkStart w:id="533" w:name="_Toc104299406"/>
      <w:bookmarkStart w:id="534" w:name="_Toc112768406"/>
      <w:bookmarkStart w:id="535" w:name="_Toc112768694"/>
      <w:bookmarkStart w:id="536" w:name="_Toc112768934"/>
      <w:bookmarkStart w:id="537" w:name="_Toc112772370"/>
      <w:bookmarkStart w:id="538" w:name="_Toc112864045"/>
      <w:bookmarkStart w:id="539" w:name="_Toc112865187"/>
      <w:bookmarkStart w:id="540" w:name="_Toc117042666"/>
      <w:bookmarkStart w:id="541" w:name="_Toc117570175"/>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4C1963D9" w14:textId="41283DC2" w:rsidR="004224EC" w:rsidRPr="00DF048C" w:rsidRDefault="004224EC" w:rsidP="000C0230">
      <w:pPr>
        <w:pStyle w:val="Heading3"/>
      </w:pPr>
      <w:bookmarkStart w:id="542" w:name="_Toc100780958"/>
      <w:bookmarkStart w:id="543" w:name="_Toc100782183"/>
      <w:bookmarkStart w:id="544" w:name="_Toc100782303"/>
      <w:bookmarkStart w:id="545" w:name="_Toc100782427"/>
      <w:bookmarkStart w:id="546" w:name="_Toc100782556"/>
      <w:bookmarkStart w:id="547" w:name="_Toc104257717"/>
      <w:bookmarkStart w:id="548" w:name="_Toc104257891"/>
      <w:bookmarkStart w:id="549" w:name="_Toc104299407"/>
      <w:bookmarkStart w:id="550" w:name="_Toc112768407"/>
      <w:bookmarkStart w:id="551" w:name="_Toc112768695"/>
      <w:bookmarkStart w:id="552" w:name="_Toc112768935"/>
      <w:bookmarkStart w:id="553" w:name="_Toc112772371"/>
      <w:bookmarkStart w:id="554" w:name="_Toc112864046"/>
      <w:bookmarkStart w:id="555" w:name="_Toc112865188"/>
      <w:bookmarkStart w:id="556" w:name="_Toc117042667"/>
      <w:bookmarkStart w:id="557" w:name="_Toc117570176"/>
      <w:r w:rsidRPr="00DF048C">
        <w:t>5.7.1</w:t>
      </w:r>
      <w:r w:rsidRPr="00DF048C">
        <w:tab/>
        <w:t>General description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558" w:name="_Toc100780959"/>
      <w:bookmarkStart w:id="559" w:name="_Toc100782184"/>
      <w:bookmarkStart w:id="560" w:name="_Toc100782304"/>
      <w:bookmarkStart w:id="561" w:name="_Toc100782428"/>
      <w:bookmarkStart w:id="562" w:name="_Toc100782557"/>
      <w:bookmarkStart w:id="563" w:name="_Toc104257718"/>
      <w:bookmarkStart w:id="564" w:name="_Toc104257892"/>
      <w:bookmarkStart w:id="565" w:name="_Toc104299408"/>
      <w:bookmarkStart w:id="566" w:name="_Toc112768408"/>
      <w:bookmarkStart w:id="567" w:name="_Toc112768696"/>
      <w:bookmarkStart w:id="568" w:name="_Toc112768936"/>
      <w:bookmarkStart w:id="569" w:name="_Toc112772372"/>
      <w:bookmarkStart w:id="570" w:name="_Toc112864047"/>
      <w:bookmarkStart w:id="571" w:name="_Toc112865189"/>
      <w:bookmarkStart w:id="572" w:name="_Toc117042668"/>
      <w:bookmarkStart w:id="573" w:name="_Toc117570177"/>
      <w:r w:rsidRPr="00DF048C">
        <w:t>5.8</w:t>
      </w:r>
      <w:r w:rsidRPr="00DF048C">
        <w:tab/>
        <w:t>Key Issue #8:</w:t>
      </w:r>
      <w:r w:rsidR="00092FB4">
        <w:t xml:space="preserve"> </w:t>
      </w:r>
      <w:r w:rsidRPr="00DF048C">
        <w:t>Service Authorization to NG-RAN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159C15BF" w14:textId="7A76231E" w:rsidR="008472CD" w:rsidRPr="00DF048C" w:rsidRDefault="008472CD" w:rsidP="008472CD">
      <w:pPr>
        <w:pStyle w:val="Heading3"/>
      </w:pPr>
      <w:bookmarkStart w:id="574" w:name="_Toc100780960"/>
      <w:bookmarkStart w:id="575" w:name="_Toc100782185"/>
      <w:bookmarkStart w:id="576" w:name="_Toc100782305"/>
      <w:bookmarkStart w:id="577" w:name="_Toc100782429"/>
      <w:bookmarkStart w:id="578" w:name="_Toc100782558"/>
      <w:bookmarkStart w:id="579" w:name="_Toc104257719"/>
      <w:bookmarkStart w:id="580" w:name="_Toc104257893"/>
      <w:bookmarkStart w:id="581" w:name="_Toc104299409"/>
      <w:bookmarkStart w:id="582" w:name="_Toc112768409"/>
      <w:bookmarkStart w:id="583" w:name="_Toc112768697"/>
      <w:bookmarkStart w:id="584" w:name="_Toc112768937"/>
      <w:bookmarkStart w:id="585" w:name="_Toc112772373"/>
      <w:bookmarkStart w:id="586" w:name="_Toc112864048"/>
      <w:bookmarkStart w:id="587" w:name="_Toc112865190"/>
      <w:bookmarkStart w:id="588" w:name="_Toc117042669"/>
      <w:bookmarkStart w:id="589" w:name="_Toc117570178"/>
      <w:r w:rsidRPr="00DF048C">
        <w:t>5.8.1</w:t>
      </w:r>
      <w:r w:rsidRPr="00DF048C">
        <w:tab/>
        <w:t>General description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AA39F91" w14:textId="5D50D4D4" w:rsidR="008472CD" w:rsidRPr="00DF048C" w:rsidRDefault="008472CD" w:rsidP="008472CD">
      <w:pPr>
        <w:rPr>
          <w:rFonts w:eastAsia="DengXian"/>
          <w:lang w:eastAsia="zh-CN"/>
        </w:rPr>
      </w:pPr>
      <w:r w:rsidRPr="00DF048C">
        <w:rPr>
          <w:rFonts w:eastAsia="DengXian"/>
          <w:lang w:eastAsia="zh-CN"/>
        </w:rPr>
        <w:t xml:space="preserve">As defined in </w:t>
      </w:r>
      <w:r w:rsidR="006D34D6" w:rsidRPr="00DF048C">
        <w:t>TS</w:t>
      </w:r>
      <w:r w:rsidR="006D34D6">
        <w:t> </w:t>
      </w:r>
      <w:r w:rsidR="006D34D6" w:rsidRPr="00DF048C">
        <w:t>38.300</w:t>
      </w:r>
      <w:r w:rsidR="006D34D6">
        <w:t> </w:t>
      </w:r>
      <w:r w:rsidR="006D34D6"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60B2AB8A" w:rsidR="008472CD" w:rsidRPr="00DF048C" w:rsidRDefault="005B4900" w:rsidP="00CA67ED">
      <w:pPr>
        <w:pStyle w:val="NO"/>
      </w:pPr>
      <w:r>
        <w:t>NOTE:</w:t>
      </w:r>
      <w:r>
        <w:tab/>
        <w:t xml:space="preserve">Procedures for Service Authorization to NG-RAN as documented in clause 6.5 of </w:t>
      </w:r>
      <w:r w:rsidR="006D34D6">
        <w:t>TS 23.287 [</w:t>
      </w:r>
      <w:r>
        <w:t xml:space="preserve">3] and clause 6.6 of </w:t>
      </w:r>
      <w:r w:rsidR="006D34D6">
        <w:t>TS 23.304 [</w:t>
      </w:r>
      <w:r>
        <w:t>4] will be used as baseline for this key issue.</w:t>
      </w:r>
    </w:p>
    <w:p w14:paraId="58AF22F8" w14:textId="6255424F" w:rsidR="00457C15" w:rsidRPr="00DF048C" w:rsidRDefault="00457C15" w:rsidP="00457C15">
      <w:pPr>
        <w:pStyle w:val="Heading1"/>
      </w:pPr>
      <w:bookmarkStart w:id="590" w:name="_Toc97050512"/>
      <w:bookmarkStart w:id="591" w:name="_Toc97050727"/>
      <w:bookmarkStart w:id="592" w:name="_Toc97050927"/>
      <w:bookmarkStart w:id="593" w:name="_Toc97142386"/>
      <w:bookmarkStart w:id="594" w:name="_Toc100780961"/>
      <w:bookmarkStart w:id="595" w:name="_Toc100782186"/>
      <w:bookmarkStart w:id="596" w:name="_Toc100782306"/>
      <w:bookmarkStart w:id="597" w:name="_Toc100782430"/>
      <w:bookmarkStart w:id="598" w:name="_Toc100782559"/>
      <w:bookmarkStart w:id="599" w:name="_Toc104257720"/>
      <w:bookmarkStart w:id="600" w:name="_Toc104257894"/>
      <w:bookmarkStart w:id="601" w:name="_Toc104299410"/>
      <w:bookmarkStart w:id="602" w:name="_Toc112768410"/>
      <w:bookmarkStart w:id="603" w:name="_Toc112768698"/>
      <w:bookmarkStart w:id="604" w:name="_Toc112768938"/>
      <w:bookmarkStart w:id="605" w:name="_Toc112772374"/>
      <w:bookmarkStart w:id="606" w:name="_Toc112864049"/>
      <w:bookmarkStart w:id="607" w:name="_Toc112865191"/>
      <w:bookmarkStart w:id="608" w:name="_Toc117042670"/>
      <w:bookmarkStart w:id="609" w:name="_Toc117570179"/>
      <w:r w:rsidRPr="00DF048C">
        <w:t>6</w:t>
      </w:r>
      <w:r w:rsidRPr="00DF048C">
        <w:tab/>
        <w:t>Solutions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00BA980E" w14:textId="2452E365" w:rsidR="00E40659" w:rsidRPr="00DF048C" w:rsidRDefault="00E40659" w:rsidP="00E40659">
      <w:pPr>
        <w:pStyle w:val="Heading2"/>
      </w:pPr>
      <w:bookmarkStart w:id="610" w:name="_Toc97050513"/>
      <w:bookmarkStart w:id="611" w:name="_Toc97050728"/>
      <w:bookmarkStart w:id="612" w:name="_Toc97050928"/>
      <w:bookmarkStart w:id="613" w:name="_Toc97142387"/>
      <w:bookmarkStart w:id="614" w:name="_Toc100780962"/>
      <w:bookmarkStart w:id="615" w:name="_Toc100782187"/>
      <w:bookmarkStart w:id="616" w:name="_Toc100782307"/>
      <w:bookmarkStart w:id="617" w:name="_Toc100782431"/>
      <w:bookmarkStart w:id="618" w:name="_Toc100782560"/>
      <w:bookmarkStart w:id="619" w:name="_Toc104257721"/>
      <w:bookmarkStart w:id="620" w:name="_Toc104257895"/>
      <w:bookmarkStart w:id="621" w:name="_Toc104299411"/>
      <w:bookmarkStart w:id="622" w:name="_Toc112768411"/>
      <w:bookmarkStart w:id="623" w:name="_Toc112768699"/>
      <w:bookmarkStart w:id="624" w:name="_Toc112768939"/>
      <w:bookmarkStart w:id="625" w:name="_Toc112772375"/>
      <w:bookmarkStart w:id="626" w:name="_Toc112864050"/>
      <w:bookmarkStart w:id="627" w:name="_Toc112865192"/>
      <w:bookmarkStart w:id="628" w:name="_Toc117042671"/>
      <w:bookmarkStart w:id="629" w:name="_Toc117570180"/>
      <w:r w:rsidRPr="00DF048C">
        <w:t>6.0</w:t>
      </w:r>
      <w:r w:rsidRPr="00DF048C">
        <w:tab/>
        <w:t>Mapping of solutions to key issues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21095EFB" w14:textId="0BE8A2B4" w:rsidR="00E40659" w:rsidRPr="00DF048C" w:rsidRDefault="001F671C" w:rsidP="00E40659">
      <w:pPr>
        <w:pStyle w:val="EditorsNote"/>
      </w:pPr>
      <w:r w:rsidRPr="00D76172">
        <w:rPr>
          <w:lang w:val="en-US" w:eastAsia="zh-CN"/>
        </w:rPr>
        <w:t>Editor</w:t>
      </w:r>
      <w:r>
        <w:rPr>
          <w:lang w:val="en-US" w:eastAsia="zh-CN"/>
        </w:rPr>
        <w:t>'</w:t>
      </w:r>
      <w:r w:rsidRPr="00D76172">
        <w:rPr>
          <w:lang w:val="en-US" w:eastAsia="zh-CN"/>
        </w:rPr>
        <w:t>s note:</w:t>
      </w:r>
      <w:r w:rsidR="00E40659"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630" w:name="_Toc100780963"/>
      <w:bookmarkStart w:id="631" w:name="_Toc100782188"/>
      <w:bookmarkStart w:id="632" w:name="_Toc100782308"/>
      <w:bookmarkStart w:id="633" w:name="_Toc100782432"/>
      <w:bookmarkStart w:id="634" w:name="_Toc100782561"/>
      <w:bookmarkStart w:id="635" w:name="_Toc104257722"/>
      <w:bookmarkStart w:id="636" w:name="_Toc104257896"/>
      <w:bookmarkStart w:id="637" w:name="_Toc104299412"/>
      <w:bookmarkStart w:id="638" w:name="_Toc112768412"/>
      <w:bookmarkStart w:id="639" w:name="_Toc112768700"/>
      <w:bookmarkStart w:id="640" w:name="_Toc112768940"/>
      <w:bookmarkStart w:id="641" w:name="_Toc112772376"/>
      <w:bookmarkStart w:id="642" w:name="_Toc112864051"/>
      <w:bookmarkStart w:id="643" w:name="_Toc112865193"/>
      <w:bookmarkStart w:id="644" w:name="_Toc117042672"/>
      <w:bookmarkStart w:id="645" w:name="_Toc117570181"/>
      <w:bookmarkStart w:id="646" w:name="_Toc97050514"/>
      <w:bookmarkStart w:id="647" w:name="_Toc97050729"/>
      <w:bookmarkStart w:id="648" w:name="_Toc97050929"/>
      <w:bookmarkStart w:id="649" w:name="_Toc97142388"/>
      <w:r w:rsidRPr="00DF048C">
        <w:t>6.1</w:t>
      </w:r>
      <w:r w:rsidRPr="00DF048C">
        <w:tab/>
        <w:t>Solution #1: Authorisation and policy/parameter provisioning to UE and NG-RAN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2A62863C" w14:textId="51279DED" w:rsidR="000737B7" w:rsidRPr="00DF048C" w:rsidRDefault="001F671C" w:rsidP="000737B7">
      <w:pPr>
        <w:pStyle w:val="EditorsNote"/>
      </w:pPr>
      <w:r w:rsidRPr="00D76172">
        <w:rPr>
          <w:lang w:val="en-US" w:eastAsia="zh-CN"/>
        </w:rPr>
        <w:t>Editor</w:t>
      </w:r>
      <w:r>
        <w:rPr>
          <w:lang w:val="en-US" w:eastAsia="zh-CN"/>
        </w:rPr>
        <w:t>'</w:t>
      </w:r>
      <w:r w:rsidRPr="00D76172">
        <w:rPr>
          <w:lang w:val="en-US" w:eastAsia="zh-CN"/>
        </w:rPr>
        <w:t>s note:</w:t>
      </w:r>
      <w:r w:rsidR="000737B7" w:rsidRPr="00DF048C">
        <w:tab/>
        <w:t>This clause describes a solution addressing one or more key issues identified in clause</w:t>
      </w:r>
      <w:r w:rsidR="00D62CAC">
        <w:t> </w:t>
      </w:r>
      <w:r w:rsidR="000737B7" w:rsidRPr="00DF048C">
        <w:t xml:space="preserve">5. The structure of the </w:t>
      </w:r>
      <w:r w:rsidR="00D62CAC">
        <w:t>(</w:t>
      </w:r>
      <w:r w:rsidR="000737B7" w:rsidRPr="00DF048C">
        <w:t>sub</w:t>
      </w:r>
      <w:r w:rsidR="00D62CAC">
        <w:t xml:space="preserve">) </w:t>
      </w:r>
      <w:r w:rsidR="000737B7"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650" w:name="_Toc100780964"/>
      <w:bookmarkStart w:id="651" w:name="_Toc100782189"/>
      <w:bookmarkStart w:id="652" w:name="_Toc100782309"/>
      <w:bookmarkStart w:id="653" w:name="_Toc100782433"/>
      <w:bookmarkStart w:id="654" w:name="_Toc100782562"/>
      <w:bookmarkStart w:id="655" w:name="_Toc104257723"/>
      <w:bookmarkStart w:id="656" w:name="_Toc104257897"/>
      <w:bookmarkStart w:id="657" w:name="_Toc104299413"/>
      <w:bookmarkStart w:id="658" w:name="_Toc112768413"/>
      <w:bookmarkStart w:id="659" w:name="_Toc112768701"/>
      <w:bookmarkStart w:id="660" w:name="_Toc112768941"/>
      <w:bookmarkStart w:id="661" w:name="_Toc112772377"/>
      <w:bookmarkStart w:id="662" w:name="_Toc112864052"/>
      <w:bookmarkStart w:id="663" w:name="_Toc112865194"/>
      <w:bookmarkStart w:id="664" w:name="_Toc117042673"/>
      <w:bookmarkStart w:id="665" w:name="_Toc117570182"/>
      <w:r w:rsidRPr="00DF048C">
        <w:t>6.1.1</w:t>
      </w:r>
      <w:r w:rsidRPr="00DF048C">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37ED7E8F"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2DE8C8B4"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6D34D6" w:rsidRPr="00DF048C">
        <w:t>TS</w:t>
      </w:r>
      <w:r w:rsidR="006D34D6">
        <w:t> </w:t>
      </w:r>
      <w:r w:rsidR="006D34D6" w:rsidRPr="00DF048C">
        <w:t>23.304</w:t>
      </w:r>
      <w:r w:rsidR="006D34D6">
        <w:t> </w:t>
      </w:r>
      <w:r w:rsidR="006D34D6" w:rsidRPr="00DF048C">
        <w:t>[</w:t>
      </w:r>
      <w:r w:rsidRPr="00DF048C">
        <w:t>4] clauses 5.1.1, 5.1.2.1, and 5.1.3.1.</w:t>
      </w:r>
    </w:p>
    <w:p w14:paraId="7ABF2DF6" w14:textId="3E9F85C8" w:rsidR="000737B7" w:rsidRPr="00DF048C" w:rsidRDefault="000737B7" w:rsidP="000737B7">
      <w:r w:rsidRPr="00DF048C">
        <w:t xml:space="preserve">The PCF based service authorization and provisioning as defined in </w:t>
      </w:r>
      <w:r w:rsidR="006D34D6" w:rsidRPr="00DF048C">
        <w:t>TS</w:t>
      </w:r>
      <w:r w:rsidR="006D34D6">
        <w:t> </w:t>
      </w:r>
      <w:r w:rsidR="006D34D6" w:rsidRPr="00DF048C">
        <w:t>23.304</w:t>
      </w:r>
      <w:r w:rsidR="006D34D6">
        <w:t> </w:t>
      </w:r>
      <w:r w:rsidR="006D34D6" w:rsidRPr="00DF048C">
        <w:t>[</w:t>
      </w:r>
      <w:r w:rsidRPr="00DF048C">
        <w:t>4] are used as baseline for this solution.</w:t>
      </w:r>
    </w:p>
    <w:p w14:paraId="13532138" w14:textId="58A61DAC" w:rsidR="000737B7" w:rsidRPr="00DF048C" w:rsidRDefault="000737B7" w:rsidP="000737B7">
      <w:pPr>
        <w:pStyle w:val="Heading3"/>
      </w:pPr>
      <w:bookmarkStart w:id="666" w:name="_Toc100780965"/>
      <w:bookmarkStart w:id="667" w:name="_Toc100782190"/>
      <w:bookmarkStart w:id="668" w:name="_Toc100782310"/>
      <w:bookmarkStart w:id="669" w:name="_Toc100782434"/>
      <w:bookmarkStart w:id="670" w:name="_Toc100782563"/>
      <w:bookmarkStart w:id="671" w:name="_Toc104257724"/>
      <w:bookmarkStart w:id="672" w:name="_Toc104257898"/>
      <w:bookmarkStart w:id="673" w:name="_Toc104299414"/>
      <w:bookmarkStart w:id="674" w:name="_Toc112768414"/>
      <w:bookmarkStart w:id="675" w:name="_Toc112768702"/>
      <w:bookmarkStart w:id="676" w:name="_Toc112768942"/>
      <w:bookmarkStart w:id="677" w:name="_Toc112772378"/>
      <w:bookmarkStart w:id="678" w:name="_Toc112864053"/>
      <w:bookmarkStart w:id="679" w:name="_Toc112865195"/>
      <w:bookmarkStart w:id="680" w:name="_Toc117042674"/>
      <w:bookmarkStart w:id="681" w:name="_Toc117570183"/>
      <w:r w:rsidRPr="00DF048C">
        <w:lastRenderedPageBreak/>
        <w:t>6.1.2</w:t>
      </w:r>
      <w:r w:rsidRPr="00DF048C">
        <w:tab/>
        <w:t>Functional descriptions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19FDBA9B"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F671C">
        <w:rPr>
          <w:rFonts w:eastAsia="SimSun"/>
          <w:lang w:eastAsia="zh-CN" w:bidi="ar"/>
        </w:rPr>
        <w:t>"</w:t>
      </w:r>
      <w:r w:rsidRPr="00DF048C">
        <w:rPr>
          <w:rFonts w:eastAsia="SimSun"/>
          <w:lang w:eastAsia="zh-CN" w:bidi="ar"/>
        </w:rPr>
        <w:t>5GMM capability</w:t>
      </w:r>
      <w:r w:rsidR="001F671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7B38C004"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6D34D6">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F671C">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F671C">
        <w:rPr>
          <w:rFonts w:eastAsia="SimSun"/>
          <w:lang w:eastAsia="zh-CN" w:bidi="ar"/>
        </w:rPr>
        <w:t>"</w:t>
      </w:r>
      <w:r>
        <w:rPr>
          <w:rFonts w:eastAsia="SimSun"/>
          <w:lang w:eastAsia="zh-CN" w:bidi="ar"/>
        </w:rPr>
        <w:t xml:space="preserve"> in </w:t>
      </w:r>
      <w:r w:rsidR="006D34D6">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10A7AED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50F45CA"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32ECDF9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4F38F5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F671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5933D8CB"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682" w:name="_Toc100780966"/>
      <w:bookmarkStart w:id="683" w:name="_Toc100782191"/>
      <w:bookmarkStart w:id="684" w:name="_Toc100782311"/>
      <w:bookmarkStart w:id="685" w:name="_Toc100782435"/>
      <w:bookmarkStart w:id="686" w:name="_Toc100782564"/>
      <w:bookmarkStart w:id="687" w:name="_Toc104257725"/>
      <w:bookmarkStart w:id="688" w:name="_Toc104257899"/>
      <w:bookmarkStart w:id="689" w:name="_Toc104299415"/>
      <w:bookmarkStart w:id="690" w:name="_Toc112768415"/>
      <w:bookmarkStart w:id="691" w:name="_Toc112768703"/>
      <w:bookmarkStart w:id="692" w:name="_Toc112768943"/>
      <w:bookmarkStart w:id="693" w:name="_Toc112772379"/>
      <w:bookmarkStart w:id="694" w:name="_Toc112864054"/>
      <w:bookmarkStart w:id="695" w:name="_Toc112865196"/>
      <w:bookmarkStart w:id="696" w:name="_Toc117042675"/>
      <w:bookmarkStart w:id="697" w:name="_Toc117570184"/>
      <w:r w:rsidRPr="00DF048C">
        <w:lastRenderedPageBreak/>
        <w:t>6.1</w:t>
      </w:r>
      <w:r w:rsidR="000737B7" w:rsidRPr="00DF048C">
        <w:t>.3</w:t>
      </w:r>
      <w:r w:rsidR="000737B7" w:rsidRPr="00DF048C">
        <w:tab/>
        <w:t>Procedures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66D512F" w14:textId="3D764617" w:rsidR="000737B7" w:rsidRPr="00DF048C" w:rsidRDefault="000737B7" w:rsidP="000737B7">
      <w:r w:rsidRPr="00DF048C">
        <w:t xml:space="preserve">The procedures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698" w:name="_Toc100780967"/>
      <w:bookmarkStart w:id="699" w:name="_Toc100782192"/>
      <w:bookmarkStart w:id="700" w:name="_Toc100782312"/>
      <w:bookmarkStart w:id="701" w:name="_Toc100782436"/>
      <w:bookmarkStart w:id="702" w:name="_Toc100782565"/>
      <w:bookmarkStart w:id="703" w:name="_Toc104257726"/>
      <w:bookmarkStart w:id="704" w:name="_Toc104257900"/>
      <w:bookmarkStart w:id="705" w:name="_Toc104299416"/>
      <w:bookmarkStart w:id="706" w:name="_Toc112768416"/>
      <w:bookmarkStart w:id="707" w:name="_Toc112768704"/>
      <w:bookmarkStart w:id="708" w:name="_Toc112768944"/>
      <w:bookmarkStart w:id="709" w:name="_Toc112772380"/>
      <w:bookmarkStart w:id="710" w:name="_Toc112864055"/>
      <w:bookmarkStart w:id="711" w:name="_Toc112865197"/>
      <w:bookmarkStart w:id="712" w:name="_Toc117042676"/>
      <w:bookmarkStart w:id="713" w:name="_Toc117570185"/>
      <w:r w:rsidRPr="00DF048C">
        <w:t>6.1</w:t>
      </w:r>
      <w:r w:rsidR="000737B7" w:rsidRPr="00DF048C">
        <w:t>.4</w:t>
      </w:r>
      <w:r w:rsidR="000737B7" w:rsidRPr="00DF048C">
        <w:tab/>
        <w:t>Impacts on services, entities, and interfaces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700EEC6E" w:rsidR="000737B7" w:rsidRPr="00DF048C" w:rsidRDefault="000737B7" w:rsidP="000737B7">
      <w:pPr>
        <w:pStyle w:val="B1"/>
      </w:pPr>
      <w:r w:rsidRPr="00DF048C">
        <w:t>-</w:t>
      </w:r>
      <w:r w:rsidRPr="00DF048C">
        <w:tab/>
        <w:t>Receive and store the UE</w:t>
      </w:r>
      <w:r w:rsidR="001F671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6949D33F" w:rsidR="000737B7" w:rsidRPr="00DF048C" w:rsidRDefault="000737B7" w:rsidP="000737B7">
      <w:pPr>
        <w:pStyle w:val="B1"/>
      </w:pPr>
      <w:r w:rsidRPr="00DF048C">
        <w:t>-</w:t>
      </w:r>
      <w:r w:rsidRPr="00DF048C">
        <w:tab/>
        <w:t>Forward the UE</w:t>
      </w:r>
      <w:r w:rsidR="001F671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D62370E" w:rsidR="000737B7" w:rsidRPr="00DF048C" w:rsidRDefault="000737B7" w:rsidP="000737B7">
      <w:pPr>
        <w:pStyle w:val="B1"/>
      </w:pPr>
      <w:r w:rsidRPr="00DF048C">
        <w:t>-</w:t>
      </w:r>
      <w:r w:rsidRPr="00DF048C">
        <w:tab/>
        <w:t>Determine the UE</w:t>
      </w:r>
      <w:r w:rsidR="001F671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07C931AD" w:rsidR="000737B7" w:rsidRPr="00DF048C" w:rsidRDefault="000737B7" w:rsidP="000737B7">
      <w:pPr>
        <w:pStyle w:val="B1"/>
        <w:rPr>
          <w:rFonts w:ascii="Arial" w:hAnsi="Arial" w:cs="Arial"/>
          <w:color w:val="FF0000"/>
          <w:sz w:val="28"/>
          <w:szCs w:val="28"/>
        </w:rPr>
      </w:pPr>
      <w:r w:rsidRPr="00DF048C">
        <w:t>-</w:t>
      </w:r>
      <w:r w:rsidRPr="00DF048C">
        <w:tab/>
        <w:t>Send the RAN</w:t>
      </w:r>
      <w:r w:rsidR="001F671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714" w:name="_Toc100780968"/>
      <w:bookmarkStart w:id="715" w:name="_Toc100782193"/>
      <w:bookmarkStart w:id="716" w:name="_Toc100782313"/>
      <w:bookmarkStart w:id="717" w:name="_Toc100782437"/>
      <w:bookmarkStart w:id="718" w:name="_Toc100782566"/>
      <w:bookmarkStart w:id="719" w:name="_Toc104257727"/>
      <w:bookmarkStart w:id="720" w:name="_Toc104257901"/>
      <w:bookmarkStart w:id="721" w:name="_Toc104299417"/>
      <w:bookmarkStart w:id="722" w:name="_Toc112768417"/>
      <w:bookmarkStart w:id="723" w:name="_Toc112768705"/>
      <w:bookmarkStart w:id="724" w:name="_Toc112768945"/>
      <w:bookmarkStart w:id="725" w:name="_Toc112772381"/>
      <w:bookmarkStart w:id="726" w:name="_Toc112864056"/>
      <w:bookmarkStart w:id="727" w:name="_Toc112865198"/>
      <w:bookmarkStart w:id="728" w:name="_Toc117042677"/>
      <w:bookmarkStart w:id="729" w:name="_Toc117570186"/>
      <w:r w:rsidRPr="00DF048C">
        <w:t>6.2</w:t>
      </w:r>
      <w:r w:rsidRPr="00DF048C">
        <w:tab/>
        <w:t>Solution #2: V2XP/ProSeP enhancement for the support of Ranging/SL Positioning</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13DE7CC" w14:textId="7231E1D7" w:rsidR="00B77236" w:rsidRPr="00DF048C" w:rsidRDefault="00B77236" w:rsidP="00B77236">
      <w:pPr>
        <w:pStyle w:val="Heading3"/>
      </w:pPr>
      <w:bookmarkStart w:id="730" w:name="_Toc100780969"/>
      <w:bookmarkStart w:id="731" w:name="_Toc100782194"/>
      <w:bookmarkStart w:id="732" w:name="_Toc100782314"/>
      <w:bookmarkStart w:id="733" w:name="_Toc100782438"/>
      <w:bookmarkStart w:id="734" w:name="_Toc100782567"/>
      <w:bookmarkStart w:id="735" w:name="_Toc104257728"/>
      <w:bookmarkStart w:id="736" w:name="_Toc104257902"/>
      <w:bookmarkStart w:id="737" w:name="_Toc104299418"/>
      <w:bookmarkStart w:id="738" w:name="_Toc112768418"/>
      <w:bookmarkStart w:id="739" w:name="_Toc112768706"/>
      <w:bookmarkStart w:id="740" w:name="_Toc112768946"/>
      <w:bookmarkStart w:id="741" w:name="_Toc112772382"/>
      <w:bookmarkStart w:id="742" w:name="_Toc112864057"/>
      <w:bookmarkStart w:id="743" w:name="_Toc112865199"/>
      <w:bookmarkStart w:id="744" w:name="_Toc117042678"/>
      <w:bookmarkStart w:id="745" w:name="_Toc117570187"/>
      <w:r w:rsidRPr="00DF048C">
        <w:t>6.2.1</w:t>
      </w:r>
      <w:r w:rsidRPr="00DF048C">
        <w:tab/>
        <w:t>General</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746" w:name="_Toc100780970"/>
      <w:bookmarkStart w:id="747" w:name="_Toc100782195"/>
      <w:bookmarkStart w:id="748" w:name="_Toc100782315"/>
      <w:bookmarkStart w:id="749" w:name="_Toc100782439"/>
      <w:bookmarkStart w:id="750" w:name="_Toc100782568"/>
      <w:bookmarkStart w:id="751" w:name="_Toc104257729"/>
      <w:bookmarkStart w:id="752" w:name="_Toc104257903"/>
      <w:bookmarkStart w:id="753" w:name="_Toc104299419"/>
      <w:bookmarkStart w:id="754" w:name="_Toc112768419"/>
      <w:bookmarkStart w:id="755" w:name="_Toc112768707"/>
      <w:bookmarkStart w:id="756" w:name="_Toc112768947"/>
      <w:bookmarkStart w:id="757" w:name="_Toc112772383"/>
      <w:bookmarkStart w:id="758" w:name="_Toc112864058"/>
      <w:bookmarkStart w:id="759" w:name="_Toc112865200"/>
      <w:bookmarkStart w:id="760" w:name="_Toc117042679"/>
      <w:bookmarkStart w:id="761" w:name="_Toc117570188"/>
      <w:r w:rsidRPr="00DF048C">
        <w:t>6.</w:t>
      </w:r>
      <w:r w:rsidR="00827AEA" w:rsidRPr="00DF048C">
        <w:t>2</w:t>
      </w:r>
      <w:r w:rsidRPr="00DF048C">
        <w:t>.2</w:t>
      </w:r>
      <w:r w:rsidRPr="00DF048C">
        <w:tab/>
        <w:t>Functional descriptions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5D2879CD"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served by NG-RAN</w:t>
      </w:r>
      <w:r w:rsidR="001F671C">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7206927C"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not served by NG-RAN</w:t>
      </w:r>
      <w:r w:rsidR="001F671C">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4558AB2E"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NG-RAN</w:t>
      </w:r>
      <w:r w:rsidR="001F671C">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17CAF794"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NR</w:t>
      </w:r>
      <w:r w:rsidR="001F671C">
        <w:rPr>
          <w:lang w:eastAsia="zh-CN" w:bidi="ar"/>
        </w:rPr>
        <w:t>"</w:t>
      </w:r>
      <w:r>
        <w:rPr>
          <w:lang w:eastAsia="zh-CN" w:bidi="ar"/>
        </w:rPr>
        <w:t>.</w:t>
      </w:r>
    </w:p>
    <w:p w14:paraId="6A120CE8" w14:textId="600660FD" w:rsidR="00B77236" w:rsidRPr="00DF048C" w:rsidRDefault="001F671C" w:rsidP="00B77236">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It is FFS if other parameters are needed.</w:t>
      </w:r>
    </w:p>
    <w:p w14:paraId="51861FF5" w14:textId="40C0FF29" w:rsidR="00B77236" w:rsidRPr="00DF048C" w:rsidRDefault="001F671C" w:rsidP="00B77236">
      <w:pPr>
        <w:pStyle w:val="EditorsNote"/>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62" w:name="_Toc100780971"/>
      <w:bookmarkStart w:id="763" w:name="_Toc100782196"/>
      <w:bookmarkStart w:id="764" w:name="_Toc100782316"/>
      <w:bookmarkStart w:id="765" w:name="_Toc100782440"/>
      <w:bookmarkStart w:id="766"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767" w:name="_Toc104257730"/>
      <w:bookmarkStart w:id="768" w:name="_Toc104257904"/>
      <w:bookmarkStart w:id="769" w:name="_Toc104299420"/>
      <w:bookmarkStart w:id="770" w:name="_Toc112768420"/>
      <w:bookmarkStart w:id="771" w:name="_Toc112768708"/>
      <w:bookmarkStart w:id="772" w:name="_Toc112768948"/>
      <w:bookmarkStart w:id="773" w:name="_Toc112772384"/>
      <w:bookmarkStart w:id="774" w:name="_Toc112864059"/>
      <w:bookmarkStart w:id="775" w:name="_Toc112865201"/>
      <w:bookmarkStart w:id="776" w:name="_Toc117042680"/>
      <w:bookmarkStart w:id="777" w:name="_Toc117570189"/>
      <w:r w:rsidRPr="00DF048C">
        <w:t>6.</w:t>
      </w:r>
      <w:r w:rsidR="00827AEA" w:rsidRPr="00DF048C">
        <w:t>2</w:t>
      </w:r>
      <w:r w:rsidRPr="00DF048C">
        <w:t>.3</w:t>
      </w:r>
      <w:r w:rsidRPr="00DF048C">
        <w:tab/>
        <w:t>Procedures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462C9F0" w14:textId="02A231CF" w:rsidR="00B77236" w:rsidRPr="00DF048C" w:rsidRDefault="00B77236" w:rsidP="00B77236">
      <w:pPr>
        <w:pStyle w:val="Heading4"/>
        <w:rPr>
          <w:lang w:eastAsia="zh-CN"/>
        </w:rPr>
      </w:pPr>
      <w:bookmarkStart w:id="778" w:name="_Toc100780972"/>
      <w:bookmarkStart w:id="779" w:name="_Toc100782197"/>
      <w:bookmarkStart w:id="780" w:name="_Toc100782317"/>
      <w:bookmarkStart w:id="781" w:name="_Toc100782441"/>
      <w:bookmarkStart w:id="782" w:name="_Toc100782570"/>
      <w:bookmarkStart w:id="783" w:name="_Toc104299421"/>
      <w:bookmarkStart w:id="784" w:name="_Toc112768421"/>
      <w:bookmarkStart w:id="785" w:name="_Toc112768709"/>
      <w:bookmarkStart w:id="786" w:name="_Toc112768949"/>
      <w:bookmarkStart w:id="787" w:name="_Toc112772385"/>
      <w:bookmarkStart w:id="788" w:name="_Toc112864060"/>
      <w:bookmarkStart w:id="789" w:name="_Toc112865202"/>
      <w:bookmarkStart w:id="790" w:name="_Toc117570190"/>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3CE9D906" w14:textId="0576A8E5" w:rsidR="00B77236" w:rsidRPr="00DF048C" w:rsidRDefault="00B77236" w:rsidP="00B77236">
      <w:pPr>
        <w:pStyle w:val="Heading5"/>
        <w:rPr>
          <w:lang w:eastAsia="zh-CN"/>
        </w:rPr>
      </w:pPr>
      <w:bookmarkStart w:id="791" w:name="_Toc100780973"/>
      <w:bookmarkStart w:id="792" w:name="_Toc100782198"/>
      <w:bookmarkStart w:id="793" w:name="_Toc100782318"/>
      <w:bookmarkStart w:id="794" w:name="_Toc100782442"/>
      <w:bookmarkStart w:id="795" w:name="_Toc100782571"/>
      <w:bookmarkStart w:id="796" w:name="_Toc104299422"/>
      <w:bookmarkStart w:id="797" w:name="_Toc112768422"/>
      <w:bookmarkStart w:id="798" w:name="_Toc112768710"/>
      <w:bookmarkStart w:id="799" w:name="_Toc112768950"/>
      <w:bookmarkStart w:id="800" w:name="_Toc112772386"/>
      <w:bookmarkStart w:id="801" w:name="_Toc112864061"/>
      <w:bookmarkStart w:id="802" w:name="_Toc112865203"/>
      <w:bookmarkStart w:id="803" w:name="_Toc117570191"/>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91"/>
      <w:bookmarkEnd w:id="792"/>
      <w:bookmarkEnd w:id="793"/>
      <w:bookmarkEnd w:id="794"/>
      <w:bookmarkEnd w:id="795"/>
      <w:bookmarkEnd w:id="796"/>
      <w:bookmarkEnd w:id="797"/>
      <w:bookmarkEnd w:id="798"/>
      <w:bookmarkEnd w:id="799"/>
      <w:bookmarkEnd w:id="800"/>
      <w:bookmarkEnd w:id="801"/>
      <w:bookmarkEnd w:id="802"/>
      <w:bookmarkEnd w:id="803"/>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0E2A2589" w:rsidR="00CA67ED" w:rsidRDefault="00CA67ED" w:rsidP="00947170">
      <w:pPr>
        <w:rPr>
          <w:rFonts w:eastAsia="DengXian"/>
        </w:rPr>
      </w:pPr>
      <w:r>
        <w:rPr>
          <w:rFonts w:eastAsia="DengXian"/>
        </w:rPr>
        <w:lastRenderedPageBreak/>
        <w:t xml:space="preserve">The PCF provides the V2XP to the UE by using </w:t>
      </w:r>
      <w:r w:rsidR="001F671C">
        <w:rPr>
          <w:rFonts w:eastAsia="DengXian"/>
        </w:rPr>
        <w:t>"</w:t>
      </w:r>
      <w:r>
        <w:rPr>
          <w:rFonts w:eastAsia="DengXian"/>
        </w:rPr>
        <w:t>UE Configuration Update procedure for transparent UE Policy Delivery</w:t>
      </w:r>
      <w:r w:rsidR="001F671C">
        <w:rPr>
          <w:rFonts w:eastAsia="DengXian"/>
        </w:rPr>
        <w:t>"</w:t>
      </w:r>
      <w:r>
        <w:rPr>
          <w:rFonts w:eastAsia="DengXian"/>
        </w:rPr>
        <w:t xml:space="preserve"> procedure as defined in clause 4.2.4.3 of </w:t>
      </w:r>
      <w:r w:rsidR="006D34D6">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804" w:name="_Toc100780974"/>
      <w:bookmarkStart w:id="805" w:name="_Toc100782199"/>
      <w:bookmarkStart w:id="806" w:name="_Toc100782319"/>
      <w:bookmarkStart w:id="807" w:name="_Toc100782443"/>
      <w:bookmarkStart w:id="808" w:name="_Toc100782572"/>
      <w:bookmarkStart w:id="809" w:name="_Toc104299423"/>
      <w:bookmarkStart w:id="810" w:name="_Toc112768423"/>
      <w:bookmarkStart w:id="811" w:name="_Toc112768711"/>
      <w:bookmarkStart w:id="812" w:name="_Toc112768951"/>
      <w:bookmarkStart w:id="813" w:name="_Toc112772387"/>
      <w:bookmarkStart w:id="814" w:name="_Toc112864062"/>
      <w:bookmarkStart w:id="815" w:name="_Toc112865204"/>
      <w:bookmarkStart w:id="816" w:name="_Toc117570192"/>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04"/>
      <w:bookmarkEnd w:id="805"/>
      <w:bookmarkEnd w:id="806"/>
      <w:bookmarkEnd w:id="807"/>
      <w:bookmarkEnd w:id="808"/>
      <w:bookmarkEnd w:id="809"/>
      <w:bookmarkEnd w:id="810"/>
      <w:bookmarkEnd w:id="811"/>
      <w:bookmarkEnd w:id="812"/>
      <w:bookmarkEnd w:id="813"/>
      <w:bookmarkEnd w:id="814"/>
      <w:bookmarkEnd w:id="815"/>
      <w:bookmarkEnd w:id="816"/>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EE013D" w:rsidP="00CA67ED">
      <w:pPr>
        <w:pStyle w:val="TH"/>
        <w:rPr>
          <w:rFonts w:eastAsia="DengXian"/>
        </w:rPr>
      </w:pPr>
      <w:r>
        <w:rPr>
          <w:rFonts w:eastAsia="DengXian"/>
        </w:rPr>
        <w:pict w14:anchorId="36CC7D26">
          <v:shape id="_x0000_i1030" type="#_x0000_t75" style="width:383.15pt;height:145.25pt">
            <v:imagedata r:id="rId21"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817" w:name="_Toc100780975"/>
      <w:bookmarkStart w:id="818" w:name="_Toc100782200"/>
      <w:bookmarkStart w:id="819" w:name="_Toc100782320"/>
      <w:bookmarkStart w:id="820" w:name="_Toc100782444"/>
      <w:bookmarkStart w:id="821" w:name="_Toc100782573"/>
      <w:bookmarkStart w:id="822" w:name="_Toc104299424"/>
      <w:bookmarkStart w:id="823" w:name="_Toc112768424"/>
      <w:bookmarkStart w:id="824" w:name="_Toc112768712"/>
      <w:bookmarkStart w:id="825" w:name="_Toc112768952"/>
      <w:bookmarkStart w:id="826" w:name="_Toc112772388"/>
      <w:bookmarkStart w:id="827" w:name="_Toc112864063"/>
      <w:bookmarkStart w:id="828" w:name="_Toc112865205"/>
      <w:bookmarkStart w:id="829" w:name="_Toc117570193"/>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830" w:name="_Toc100780976"/>
      <w:bookmarkStart w:id="831" w:name="_Toc100782201"/>
      <w:bookmarkStart w:id="832" w:name="_Toc100782321"/>
      <w:bookmarkStart w:id="833" w:name="_Toc100782445"/>
      <w:bookmarkStart w:id="834" w:name="_Toc100782574"/>
      <w:bookmarkStart w:id="835" w:name="_Toc104299425"/>
      <w:bookmarkStart w:id="836" w:name="_Toc112768425"/>
      <w:bookmarkStart w:id="837" w:name="_Toc112768713"/>
      <w:bookmarkStart w:id="838" w:name="_Toc112768953"/>
      <w:bookmarkStart w:id="839" w:name="_Toc112772389"/>
      <w:bookmarkStart w:id="840" w:name="_Toc112864064"/>
      <w:bookmarkStart w:id="841" w:name="_Toc112865206"/>
      <w:bookmarkStart w:id="842" w:name="_Toc117570194"/>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644A586D" w14:textId="3CA17160" w:rsidR="00B77236" w:rsidRPr="00DF048C" w:rsidRDefault="00B77236" w:rsidP="00B77236">
      <w:pPr>
        <w:pStyle w:val="Heading5"/>
        <w:rPr>
          <w:lang w:eastAsia="zh-CN"/>
        </w:rPr>
      </w:pPr>
      <w:bookmarkStart w:id="843" w:name="_Toc100780977"/>
      <w:bookmarkStart w:id="844" w:name="_Toc100782202"/>
      <w:bookmarkStart w:id="845" w:name="_Toc100782322"/>
      <w:bookmarkStart w:id="846" w:name="_Toc100782446"/>
      <w:bookmarkStart w:id="847" w:name="_Toc100782575"/>
      <w:bookmarkStart w:id="848" w:name="_Toc104299426"/>
      <w:bookmarkStart w:id="849" w:name="_Toc112768426"/>
      <w:bookmarkStart w:id="850" w:name="_Toc112768714"/>
      <w:bookmarkStart w:id="851" w:name="_Toc112768954"/>
      <w:bookmarkStart w:id="852" w:name="_Toc112772390"/>
      <w:bookmarkStart w:id="853" w:name="_Toc112864065"/>
      <w:bookmarkStart w:id="854" w:name="_Toc112865207"/>
      <w:bookmarkStart w:id="855" w:name="_Toc117570195"/>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lastRenderedPageBreak/>
        <w:t>PCF also determines to include Authorization policy for Ranging/SL Positioning as defined in clause 6.2.2 in the ProSeP.</w:t>
      </w:r>
    </w:p>
    <w:p w14:paraId="10A626C4" w14:textId="41618616" w:rsidR="00B77236" w:rsidRPr="00DF048C" w:rsidRDefault="00B77236" w:rsidP="00B77236">
      <w:pPr>
        <w:rPr>
          <w:rFonts w:eastAsia="DengXian"/>
        </w:rPr>
      </w:pPr>
      <w:r w:rsidRPr="00DF048C">
        <w:rPr>
          <w:rFonts w:eastAsia="DengXian"/>
        </w:rPr>
        <w:t xml:space="preserve">The PCF provides the 5G ProSe policy/parameters to the UE by using </w:t>
      </w:r>
      <w:r w:rsidR="001F671C">
        <w:rPr>
          <w:rFonts w:eastAsia="DengXian"/>
        </w:rPr>
        <w:t>"</w:t>
      </w:r>
      <w:r w:rsidRPr="00DF048C">
        <w:rPr>
          <w:rFonts w:eastAsia="DengXian"/>
        </w:rPr>
        <w:t>UE Configuration Update procedure for transparent UE Policy Delivery</w:t>
      </w:r>
      <w:r w:rsidR="001F671C">
        <w:rPr>
          <w:rFonts w:eastAsia="DengXian"/>
        </w:rPr>
        <w:t>"</w:t>
      </w:r>
      <w:r w:rsidRPr="00DF048C">
        <w:rPr>
          <w:rFonts w:eastAsia="DengXian"/>
        </w:rPr>
        <w:t xml:space="preserve"> procedure as defined in clause 4.2.4.3 of </w:t>
      </w:r>
      <w:r w:rsidR="006D34D6" w:rsidRPr="00DF048C">
        <w:rPr>
          <w:rFonts w:eastAsia="DengXian"/>
        </w:rPr>
        <w:t>TS</w:t>
      </w:r>
      <w:r w:rsidR="006D34D6">
        <w:rPr>
          <w:rFonts w:eastAsia="DengXian"/>
        </w:rPr>
        <w:t> </w:t>
      </w:r>
      <w:r w:rsidR="006D34D6" w:rsidRPr="00DF048C">
        <w:rPr>
          <w:rFonts w:eastAsia="DengXian"/>
        </w:rPr>
        <w:t>23.502</w:t>
      </w:r>
      <w:r w:rsidR="006D34D6">
        <w:rPr>
          <w:rFonts w:eastAsia="DengXian"/>
        </w:rPr>
        <w:t> </w:t>
      </w:r>
      <w:r w:rsidR="006D34D6"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856" w:name="_Toc66692715"/>
      <w:bookmarkStart w:id="857" w:name="_Toc66701894"/>
      <w:bookmarkStart w:id="858" w:name="_Toc69883568"/>
      <w:bookmarkStart w:id="859" w:name="_Toc73625581"/>
      <w:bookmarkStart w:id="860" w:name="_Toc98836967"/>
      <w:bookmarkStart w:id="861" w:name="_Toc100780978"/>
      <w:bookmarkStart w:id="862" w:name="_Toc100782203"/>
      <w:bookmarkStart w:id="863" w:name="_Toc100782323"/>
      <w:bookmarkStart w:id="864" w:name="_Toc100782447"/>
      <w:bookmarkStart w:id="865" w:name="_Toc100782576"/>
      <w:bookmarkStart w:id="866" w:name="_Toc104299427"/>
      <w:bookmarkStart w:id="867" w:name="_Toc112768427"/>
      <w:bookmarkStart w:id="868" w:name="_Toc112768715"/>
      <w:bookmarkStart w:id="869" w:name="_Toc112768955"/>
      <w:bookmarkStart w:id="870" w:name="_Toc112772391"/>
      <w:bookmarkStart w:id="871" w:name="_Toc112864066"/>
      <w:bookmarkStart w:id="872" w:name="_Toc112865208"/>
      <w:bookmarkStart w:id="873" w:name="_Toc117570196"/>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EE013D" w:rsidP="00CA67ED">
      <w:pPr>
        <w:pStyle w:val="TH"/>
        <w:rPr>
          <w:rFonts w:eastAsia="DengXian"/>
        </w:rPr>
      </w:pPr>
      <w:r>
        <w:rPr>
          <w:rFonts w:eastAsia="DengXian"/>
        </w:rPr>
        <w:pict w14:anchorId="5DE9F1A5">
          <v:shape id="_x0000_i1031" type="#_x0000_t75" style="width:382.55pt;height:145.25pt">
            <v:imagedata r:id="rId21"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874" w:name="_Toc100780979"/>
      <w:bookmarkStart w:id="875" w:name="_Toc100782204"/>
      <w:bookmarkStart w:id="876" w:name="_Toc100782324"/>
      <w:bookmarkStart w:id="877" w:name="_Toc100782448"/>
      <w:bookmarkStart w:id="878"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879" w:name="_Toc104299428"/>
      <w:bookmarkStart w:id="880" w:name="_Toc112768428"/>
      <w:bookmarkStart w:id="881" w:name="_Toc112768716"/>
      <w:bookmarkStart w:id="882" w:name="_Toc112768956"/>
      <w:bookmarkStart w:id="883" w:name="_Toc112772392"/>
      <w:bookmarkStart w:id="884" w:name="_Toc112864067"/>
      <w:bookmarkStart w:id="885" w:name="_Toc112865209"/>
      <w:bookmarkStart w:id="886" w:name="_Toc117570197"/>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887" w:name="_Toc100780980"/>
      <w:bookmarkStart w:id="888" w:name="_Toc100782205"/>
      <w:bookmarkStart w:id="889" w:name="_Toc100782325"/>
      <w:bookmarkStart w:id="890" w:name="_Toc100782449"/>
      <w:bookmarkStart w:id="891" w:name="_Toc100782578"/>
      <w:bookmarkStart w:id="892" w:name="_Toc104257731"/>
      <w:bookmarkStart w:id="893" w:name="_Toc104257905"/>
      <w:bookmarkStart w:id="894" w:name="_Toc104299429"/>
      <w:bookmarkStart w:id="895" w:name="_Toc112768429"/>
      <w:bookmarkStart w:id="896" w:name="_Toc112768717"/>
      <w:bookmarkStart w:id="897" w:name="_Toc112768957"/>
      <w:bookmarkStart w:id="898" w:name="_Toc112772393"/>
      <w:bookmarkStart w:id="899" w:name="_Toc112864068"/>
      <w:bookmarkStart w:id="900" w:name="_Toc112865210"/>
      <w:bookmarkStart w:id="901" w:name="_Toc117042681"/>
      <w:bookmarkStart w:id="902" w:name="_Toc117570198"/>
      <w:r w:rsidRPr="00DF048C">
        <w:t>6.</w:t>
      </w:r>
      <w:r w:rsidR="00827AEA" w:rsidRPr="00DF048C">
        <w:t>2</w:t>
      </w:r>
      <w:r w:rsidRPr="00DF048C">
        <w:t>.4</w:t>
      </w:r>
      <w:r w:rsidRPr="00DF048C">
        <w:tab/>
        <w:t>Impacts on services, entities, and interfaces</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903" w:name="_Toc100782326"/>
      <w:bookmarkStart w:id="904" w:name="_Toc100782450"/>
      <w:bookmarkStart w:id="905" w:name="_Toc100782579"/>
      <w:bookmarkStart w:id="906" w:name="_Toc104257732"/>
      <w:bookmarkStart w:id="907" w:name="_Toc104257906"/>
      <w:bookmarkStart w:id="908" w:name="_Toc104299430"/>
      <w:bookmarkStart w:id="909" w:name="_Toc112768430"/>
      <w:bookmarkStart w:id="910" w:name="_Toc112768718"/>
      <w:bookmarkStart w:id="911" w:name="_Toc112768958"/>
      <w:bookmarkStart w:id="912" w:name="_Toc112772394"/>
      <w:bookmarkStart w:id="913" w:name="_Toc112864069"/>
      <w:bookmarkStart w:id="914" w:name="_Toc112865211"/>
      <w:bookmarkStart w:id="915" w:name="_Toc117042682"/>
      <w:bookmarkStart w:id="916" w:name="_Toc117570199"/>
      <w:r w:rsidRPr="00DF048C">
        <w:lastRenderedPageBreak/>
        <w:t>6.3</w:t>
      </w:r>
      <w:r w:rsidRPr="00DF048C">
        <w:tab/>
        <w:t>Solution #3: Solution for direct ranging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336B1336" w14:textId="71DBEFCF" w:rsidR="005B6BEB" w:rsidRPr="00DF048C" w:rsidRDefault="005B6BEB" w:rsidP="00880633">
      <w:pPr>
        <w:pStyle w:val="Heading3"/>
      </w:pPr>
      <w:bookmarkStart w:id="917" w:name="_Toc100782327"/>
      <w:bookmarkStart w:id="918" w:name="_Toc100782451"/>
      <w:bookmarkStart w:id="919" w:name="_Toc100782580"/>
      <w:bookmarkStart w:id="920" w:name="_Toc104257733"/>
      <w:bookmarkStart w:id="921" w:name="_Toc104257907"/>
      <w:bookmarkStart w:id="922" w:name="_Toc104299431"/>
      <w:bookmarkStart w:id="923" w:name="_Toc112768431"/>
      <w:bookmarkStart w:id="924" w:name="_Toc112768719"/>
      <w:bookmarkStart w:id="925" w:name="_Toc112768959"/>
      <w:bookmarkStart w:id="926" w:name="_Toc112772395"/>
      <w:bookmarkStart w:id="927" w:name="_Toc112864070"/>
      <w:bookmarkStart w:id="928" w:name="_Toc112865212"/>
      <w:bookmarkStart w:id="929" w:name="_Toc117042683"/>
      <w:bookmarkStart w:id="930" w:name="_Toc117570200"/>
      <w:r w:rsidRPr="00DF048C">
        <w:t>6.3.1</w:t>
      </w:r>
      <w:r w:rsidRPr="00DF048C">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Heading3"/>
      </w:pPr>
      <w:bookmarkStart w:id="931" w:name="_Toc100782328"/>
      <w:bookmarkStart w:id="932" w:name="_Toc100782452"/>
      <w:bookmarkStart w:id="933" w:name="_Toc100782581"/>
      <w:bookmarkStart w:id="934" w:name="_Toc104257734"/>
      <w:bookmarkStart w:id="935" w:name="_Toc104257908"/>
      <w:bookmarkStart w:id="936" w:name="_Toc104299432"/>
      <w:bookmarkStart w:id="937" w:name="_Toc112768432"/>
      <w:bookmarkStart w:id="938" w:name="_Toc112768720"/>
      <w:bookmarkStart w:id="939" w:name="_Toc112768960"/>
      <w:bookmarkStart w:id="940" w:name="_Toc112772396"/>
      <w:bookmarkStart w:id="941" w:name="_Toc112864071"/>
      <w:bookmarkStart w:id="942" w:name="_Toc112865213"/>
      <w:bookmarkStart w:id="943" w:name="_Toc117042684"/>
      <w:bookmarkStart w:id="944" w:name="_Toc117570201"/>
      <w:r w:rsidRPr="00DF048C">
        <w:t>6.3.2</w:t>
      </w:r>
      <w:r w:rsidRPr="00DF048C">
        <w:tab/>
        <w:t>Procedures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bookmarkStart w:id="945" w:name="_MON_1708798333"/>
    <w:bookmarkEnd w:id="945"/>
    <w:p w14:paraId="0AAF256E" w14:textId="77777777" w:rsidR="005B6BEB" w:rsidRPr="00DF048C" w:rsidRDefault="005B6BEB" w:rsidP="00CA67ED">
      <w:pPr>
        <w:pStyle w:val="TH"/>
        <w:rPr>
          <w:rFonts w:eastAsia="DengXian"/>
        </w:rPr>
      </w:pPr>
      <w:r w:rsidRPr="00DF048C">
        <w:rPr>
          <w:rFonts w:eastAsia="DengXian"/>
        </w:rPr>
        <w:object w:dxaOrig="4346" w:dyaOrig="4695" w14:anchorId="5BE2CACB">
          <v:shape id="_x0000_i1032" type="#_x0000_t75" style="width:216.65pt;height:234.8pt" o:ole="">
            <v:imagedata r:id="rId22" o:title=""/>
          </v:shape>
          <o:OLEObject Type="Embed" ProgID="Word.Document.12" ShapeID="_x0000_i1032" DrawAspect="Content" ObjectID="_1731248880" r:id="rId23">
            <o:FieldCodes>\s</o:FieldCodes>
          </o:OLEObject>
        </w:object>
      </w:r>
    </w:p>
    <w:p w14:paraId="7C3BAEF8" w14:textId="5C81B2D5" w:rsidR="005B6BEB" w:rsidRPr="00DF048C" w:rsidRDefault="005B6BEB" w:rsidP="00CA67ED">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high-level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42B1F41F"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6D34D6">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595A664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The parameters coordinated between the 2 UEs will be further evaluated.</w:t>
      </w:r>
    </w:p>
    <w:p w14:paraId="7B37F1AC" w14:textId="0B29C2F5"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F671C">
        <w:t>"</w:t>
      </w:r>
      <w:r w:rsidR="005B6BEB" w:rsidRPr="00DF048C">
        <w:t>I am Reference UE</w:t>
      </w:r>
      <w:r w:rsidR="001F671C">
        <w:t>"</w:t>
      </w:r>
      <w:r w:rsidR="005B6BEB" w:rsidRPr="00DF048C">
        <w:t xml:space="preserve"> or </w:t>
      </w:r>
      <w:r w:rsidR="001F671C">
        <w:t>"</w:t>
      </w:r>
      <w:r w:rsidR="005B6BEB" w:rsidRPr="00DF048C">
        <w:t>you are Target UE</w:t>
      </w:r>
      <w:r w:rsidR="001F671C">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6D5E64B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Heading3"/>
      </w:pPr>
      <w:bookmarkStart w:id="946" w:name="_Toc100782329"/>
      <w:bookmarkStart w:id="947" w:name="_Toc100782453"/>
      <w:bookmarkStart w:id="948" w:name="_Toc100782582"/>
      <w:bookmarkStart w:id="949" w:name="_Toc104257735"/>
      <w:bookmarkStart w:id="950" w:name="_Toc104257909"/>
      <w:bookmarkStart w:id="951" w:name="_Toc104299433"/>
      <w:bookmarkStart w:id="952" w:name="_Toc112768433"/>
      <w:bookmarkStart w:id="953" w:name="_Toc112768721"/>
      <w:bookmarkStart w:id="954" w:name="_Toc112768961"/>
      <w:bookmarkStart w:id="955" w:name="_Toc112772397"/>
      <w:bookmarkStart w:id="956" w:name="_Toc112864072"/>
      <w:bookmarkStart w:id="957" w:name="_Toc112865214"/>
      <w:bookmarkStart w:id="958" w:name="_Toc117042685"/>
      <w:bookmarkStart w:id="959" w:name="_Toc117570202"/>
      <w:r w:rsidRPr="00DF048C">
        <w:t>6.3.3</w:t>
      </w:r>
      <w:r w:rsidRPr="00DF048C">
        <w:tab/>
        <w:t>Impacts on services, entities, and interfaces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960" w:name="_Toc50130756"/>
      <w:bookmarkStart w:id="961" w:name="_Toc50134070"/>
      <w:bookmarkStart w:id="962" w:name="_Toc50134414"/>
      <w:bookmarkStart w:id="963" w:name="_Toc50557366"/>
      <w:bookmarkStart w:id="964" w:name="_Toc50549052"/>
      <w:bookmarkStart w:id="965" w:name="_Toc55202360"/>
      <w:bookmarkStart w:id="966" w:name="_Toc57209987"/>
      <w:bookmarkStart w:id="967" w:name="_Toc57366378"/>
      <w:bookmarkStart w:id="968" w:name="_Toc68086331"/>
      <w:bookmarkStart w:id="969" w:name="_Toc100780981"/>
      <w:bookmarkStart w:id="970" w:name="_Toc100782206"/>
      <w:bookmarkStart w:id="971" w:name="_Toc100782330"/>
      <w:bookmarkStart w:id="972" w:name="_Toc100782454"/>
      <w:bookmarkStart w:id="973" w:name="_Toc100782583"/>
      <w:bookmarkStart w:id="974" w:name="_Toc104257736"/>
      <w:bookmarkStart w:id="975" w:name="_Toc104257910"/>
      <w:bookmarkStart w:id="976" w:name="_Toc104299434"/>
      <w:bookmarkStart w:id="977" w:name="_Toc112768434"/>
      <w:bookmarkStart w:id="978" w:name="_Toc112768722"/>
      <w:bookmarkStart w:id="979" w:name="_Toc112768962"/>
      <w:bookmarkStart w:id="980" w:name="_Toc112772398"/>
      <w:bookmarkStart w:id="981" w:name="_Toc112864073"/>
      <w:bookmarkStart w:id="982" w:name="_Toc112865215"/>
      <w:bookmarkStart w:id="983" w:name="_Toc117042686"/>
      <w:bookmarkStart w:id="984" w:name="_Toc117570203"/>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960"/>
      <w:bookmarkEnd w:id="961"/>
      <w:bookmarkEnd w:id="962"/>
      <w:bookmarkEnd w:id="963"/>
      <w:bookmarkEnd w:id="964"/>
      <w:bookmarkEnd w:id="965"/>
      <w:bookmarkEnd w:id="966"/>
      <w:bookmarkEnd w:id="967"/>
      <w:bookmarkEnd w:id="968"/>
      <w:r w:rsidRPr="00DF048C">
        <w:t>Ranging devices discovery and ranging procedure</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228053BC" w14:textId="1D0449F3" w:rsidR="00566610" w:rsidRPr="00DF048C" w:rsidRDefault="00566610" w:rsidP="00566610">
      <w:pPr>
        <w:pStyle w:val="Heading3"/>
      </w:pPr>
      <w:bookmarkStart w:id="985" w:name="_Toc50130757"/>
      <w:bookmarkStart w:id="986" w:name="_Toc50134071"/>
      <w:bookmarkStart w:id="987" w:name="_Toc50134415"/>
      <w:bookmarkStart w:id="988" w:name="_Toc50557367"/>
      <w:bookmarkStart w:id="989" w:name="_Toc50549053"/>
      <w:bookmarkStart w:id="990" w:name="_Toc55202361"/>
      <w:bookmarkStart w:id="991" w:name="_Toc57209988"/>
      <w:bookmarkStart w:id="992" w:name="_Toc57366379"/>
      <w:bookmarkStart w:id="993" w:name="_Toc68086332"/>
      <w:bookmarkStart w:id="994" w:name="_Toc100780982"/>
      <w:bookmarkStart w:id="995" w:name="_Toc100782207"/>
      <w:bookmarkStart w:id="996" w:name="_Toc100782331"/>
      <w:bookmarkStart w:id="997" w:name="_Toc100782455"/>
      <w:bookmarkStart w:id="998" w:name="_Toc100782584"/>
      <w:bookmarkStart w:id="999" w:name="_Toc104257737"/>
      <w:bookmarkStart w:id="1000" w:name="_Toc104257911"/>
      <w:bookmarkStart w:id="1001" w:name="_Toc104299435"/>
      <w:bookmarkStart w:id="1002" w:name="_Toc112768435"/>
      <w:bookmarkStart w:id="1003" w:name="_Toc112768723"/>
      <w:bookmarkStart w:id="1004" w:name="_Toc112768963"/>
      <w:bookmarkStart w:id="1005" w:name="_Toc112772399"/>
      <w:bookmarkStart w:id="1006" w:name="_Toc112864074"/>
      <w:bookmarkStart w:id="1007" w:name="_Toc112865216"/>
      <w:bookmarkStart w:id="1008" w:name="_Toc117042687"/>
      <w:bookmarkStart w:id="1009" w:name="_Toc117570204"/>
      <w:r w:rsidRPr="00DF048C">
        <w:t>6.</w:t>
      </w:r>
      <w:r w:rsidRPr="00DF048C">
        <w:rPr>
          <w:rFonts w:eastAsia="SimSun"/>
          <w:lang w:eastAsia="zh-CN"/>
        </w:rPr>
        <w:t>4</w:t>
      </w:r>
      <w:r w:rsidRPr="00DF048C">
        <w:t>.1</w:t>
      </w:r>
      <w:r w:rsidRPr="00DF048C">
        <w:tab/>
        <w:t>Description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3701C611"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6D34D6">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6D34D6">
        <w:rPr>
          <w:rFonts w:eastAsia="DengXian"/>
          <w:lang w:eastAsia="zh-CN"/>
        </w:rPr>
        <w:t>TS 23.304 [</w:t>
      </w:r>
      <w:r>
        <w:rPr>
          <w:rFonts w:eastAsia="DengXian"/>
          <w:lang w:eastAsia="zh-CN"/>
        </w:rPr>
        <w:t xml:space="preserve">4], and clause 5.2.1 of </w:t>
      </w:r>
      <w:r w:rsidR="006D34D6">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3" type="#_x0000_t75" style="width:343.1pt;height:238.55pt" o:ole="">
            <v:imagedata r:id="rId24" o:title=""/>
          </v:shape>
          <o:OLEObject Type="Embed" ProgID="Visio.Drawing.15" ShapeID="_x0000_i1033" DrawAspect="Content" ObjectID="_1731248881" r:id="rId25"/>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1DBE912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78B5F36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1010" w:name="_Toc50130758"/>
      <w:bookmarkStart w:id="1011" w:name="_Toc50134072"/>
      <w:bookmarkStart w:id="1012" w:name="_Toc50134416"/>
      <w:bookmarkStart w:id="1013" w:name="_Toc50557368"/>
      <w:bookmarkStart w:id="1014" w:name="_Toc50549054"/>
      <w:bookmarkStart w:id="1015" w:name="_Toc55202362"/>
      <w:bookmarkStart w:id="1016" w:name="_Toc57209989"/>
      <w:bookmarkStart w:id="1017" w:name="_Toc57366380"/>
      <w:bookmarkStart w:id="1018" w:name="_Toc68086333"/>
      <w:bookmarkStart w:id="1019" w:name="_Toc100780983"/>
      <w:bookmarkStart w:id="1020" w:name="_Toc100782208"/>
      <w:bookmarkStart w:id="1021" w:name="_Toc100782332"/>
      <w:bookmarkStart w:id="1022" w:name="_Toc100782456"/>
      <w:bookmarkStart w:id="1023" w:name="_Toc100782585"/>
      <w:bookmarkStart w:id="1024" w:name="_Toc104257738"/>
      <w:bookmarkStart w:id="1025" w:name="_Toc104257912"/>
      <w:bookmarkStart w:id="1026" w:name="_Toc104299436"/>
      <w:bookmarkStart w:id="1027" w:name="_Toc112768436"/>
      <w:bookmarkStart w:id="1028" w:name="_Toc112768724"/>
      <w:bookmarkStart w:id="1029" w:name="_Toc112768964"/>
      <w:bookmarkStart w:id="1030" w:name="_Toc112772400"/>
      <w:bookmarkStart w:id="1031" w:name="_Toc112864075"/>
      <w:bookmarkStart w:id="1032" w:name="_Toc112865217"/>
      <w:bookmarkStart w:id="1033" w:name="_Toc117042688"/>
      <w:bookmarkStart w:id="1034" w:name="_Toc117570205"/>
      <w:r w:rsidRPr="00DF048C">
        <w:t>6.</w:t>
      </w:r>
      <w:r w:rsidR="00BE6B78" w:rsidRPr="00DF048C">
        <w:rPr>
          <w:rFonts w:eastAsia="SimSun"/>
          <w:lang w:eastAsia="zh-CN"/>
        </w:rPr>
        <w:t>4</w:t>
      </w:r>
      <w:r w:rsidRPr="00DF048C">
        <w:t>.2</w:t>
      </w:r>
      <w:r w:rsidRPr="00DF048C">
        <w:tab/>
        <w:t>Procedures</w:t>
      </w:r>
      <w:bookmarkEnd w:id="1010"/>
      <w:bookmarkEnd w:id="1011"/>
      <w:bookmarkEnd w:id="1012"/>
      <w:bookmarkEnd w:id="1013"/>
      <w:bookmarkEnd w:id="1014"/>
      <w:bookmarkEnd w:id="1015"/>
      <w:bookmarkEnd w:id="1016"/>
      <w:bookmarkEnd w:id="1017"/>
      <w:bookmarkEnd w:id="1018"/>
      <w:r w:rsidRPr="00DF048C">
        <w:t xml:space="preserve"> of Ranging/Sidelink Positioning for 5G ProSe</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4B5DFCDA" w14:textId="40D90924" w:rsidR="00566610" w:rsidRPr="00DF048C" w:rsidRDefault="00BE6B78" w:rsidP="00566610">
      <w:pPr>
        <w:pStyle w:val="Heading4"/>
        <w:rPr>
          <w:rFonts w:eastAsia="DengXian"/>
          <w:lang w:eastAsia="zh-CN"/>
        </w:rPr>
      </w:pPr>
      <w:bookmarkStart w:id="1035" w:name="_Toc100780984"/>
      <w:bookmarkStart w:id="1036" w:name="_Toc100782209"/>
      <w:bookmarkStart w:id="1037" w:name="_Toc100782333"/>
      <w:bookmarkStart w:id="1038" w:name="_Toc100782457"/>
      <w:bookmarkStart w:id="1039" w:name="_Toc100782586"/>
      <w:bookmarkStart w:id="1040" w:name="_Toc104299437"/>
      <w:bookmarkStart w:id="1041" w:name="_Toc112768437"/>
      <w:bookmarkStart w:id="1042" w:name="_Toc112768725"/>
      <w:bookmarkStart w:id="1043" w:name="_Toc112768965"/>
      <w:bookmarkStart w:id="1044" w:name="_Toc112772401"/>
      <w:bookmarkStart w:id="1045" w:name="_Toc112864076"/>
      <w:bookmarkStart w:id="1046" w:name="_Toc112865218"/>
      <w:bookmarkStart w:id="1047" w:name="_Toc117570206"/>
      <w:r w:rsidRPr="00DF048C">
        <w:rPr>
          <w:lang w:eastAsia="zh-CN"/>
        </w:rPr>
        <w:t>6.4</w:t>
      </w:r>
      <w:r w:rsidR="00566610" w:rsidRPr="00DF048C">
        <w:rPr>
          <w:lang w:eastAsia="zh-CN"/>
        </w:rPr>
        <w:t>.2.1</w:t>
      </w:r>
      <w:r w:rsidR="00566610" w:rsidRPr="00DF048C">
        <w:rPr>
          <w:lang w:eastAsia="zh-CN"/>
        </w:rP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D69A5EA"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w:t>
      </w:r>
    </w:p>
    <w:p w14:paraId="4DF051AD" w14:textId="3F3235F1"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6D34D6" w:rsidRPr="00DF048C">
        <w:rPr>
          <w:lang w:eastAsia="zh-CN"/>
        </w:rPr>
        <w:t>TS</w:t>
      </w:r>
      <w:r w:rsidR="006D34D6">
        <w:rPr>
          <w:lang w:eastAsia="zh-CN"/>
        </w:rPr>
        <w:t> </w:t>
      </w:r>
      <w:r w:rsidR="006D34D6" w:rsidRPr="00DF048C">
        <w:rPr>
          <w:lang w:eastAsia="zh-CN"/>
        </w:rPr>
        <w:t>23.287</w:t>
      </w:r>
      <w:r w:rsidR="006D34D6">
        <w:rPr>
          <w:lang w:eastAsia="zh-CN"/>
        </w:rPr>
        <w:t> </w:t>
      </w:r>
      <w:r w:rsidR="006D34D6" w:rsidRPr="00DF048C">
        <w:rPr>
          <w:lang w:eastAsia="zh-CN"/>
        </w:rPr>
        <w:t>[</w:t>
      </w:r>
      <w:r w:rsidR="00D62CAC">
        <w:rPr>
          <w:lang w:eastAsia="zh-CN"/>
        </w:rPr>
        <w:t>3</w:t>
      </w:r>
      <w:r w:rsidR="00566610" w:rsidRPr="00DF048C">
        <w:rPr>
          <w:lang w:eastAsia="zh-CN"/>
        </w:rPr>
        <w:t>] may be provided in other solutions.</w:t>
      </w:r>
    </w:p>
    <w:p w14:paraId="177A41C7" w14:textId="0E63A1F1"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 as basis for Ranging/Sidelink Positioning devices discovery.</w:t>
      </w:r>
    </w:p>
    <w:p w14:paraId="483A204C" w14:textId="5D9E2FE3"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1048" w:name="_Toc100780985"/>
      <w:bookmarkStart w:id="1049" w:name="_Toc100782210"/>
      <w:bookmarkStart w:id="1050" w:name="_Toc100782334"/>
      <w:bookmarkStart w:id="1051" w:name="_Toc100782458"/>
      <w:bookmarkStart w:id="1052" w:name="_Toc100782587"/>
      <w:bookmarkStart w:id="1053" w:name="_Toc104299438"/>
      <w:bookmarkStart w:id="1054" w:name="_Toc112768438"/>
      <w:bookmarkStart w:id="1055" w:name="_Toc112768726"/>
      <w:bookmarkStart w:id="1056" w:name="_Toc112768966"/>
      <w:bookmarkStart w:id="1057" w:name="_Toc112772402"/>
      <w:bookmarkStart w:id="1058" w:name="_Toc112864077"/>
      <w:bookmarkStart w:id="1059" w:name="_Toc112865219"/>
      <w:bookmarkStart w:id="1060" w:name="_Toc117570207"/>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55942730" w14:textId="590146EC" w:rsidR="0061646D" w:rsidRPr="0061646D" w:rsidRDefault="0061646D" w:rsidP="005B4900">
      <w:pPr>
        <w:pStyle w:val="TH"/>
        <w:rPr>
          <w:rFonts w:eastAsia="DengXian"/>
          <w:lang w:eastAsia="zh-CN"/>
        </w:rPr>
      </w:pPr>
      <w:r>
        <w:object w:dxaOrig="6300" w:dyaOrig="3931" w14:anchorId="7735761E">
          <v:shape id="_x0000_i1034" type="#_x0000_t75" style="width:314.9pt;height:196.6pt" o:ole="">
            <v:imagedata r:id="rId26" o:title=""/>
          </v:shape>
          <o:OLEObject Type="Embed" ProgID="Visio.Drawing.15" ShapeID="_x0000_i1034" DrawAspect="Content" ObjectID="_1731248882" r:id="rId27"/>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7F3CDD77"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6D34D6">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4C59E4AE"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6D34D6">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430EDA50" w:rsidR="0061646D" w:rsidRDefault="001F671C" w:rsidP="0061646D">
      <w:pPr>
        <w:pStyle w:val="EditorsNote"/>
        <w:rPr>
          <w:lang w:eastAsia="zh-CN"/>
        </w:rPr>
      </w:pPr>
      <w:r w:rsidRPr="00D76172">
        <w:rPr>
          <w:lang w:val="en-US" w:eastAsia="zh-CN"/>
        </w:rPr>
        <w:t>Editor</w:t>
      </w:r>
      <w:r>
        <w:rPr>
          <w:lang w:val="en-US" w:eastAsia="zh-CN"/>
        </w:rPr>
        <w:t>'</w:t>
      </w:r>
      <w:r w:rsidRPr="00D76172">
        <w:rPr>
          <w:lang w:val="en-US" w:eastAsia="zh-CN"/>
        </w:rPr>
        <w:t>s note:</w:t>
      </w:r>
      <w:r w:rsidR="00092FB4">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061" w:name="_Toc100780986"/>
      <w:bookmarkStart w:id="1062" w:name="_Toc100782211"/>
      <w:bookmarkStart w:id="1063" w:name="_Toc100782335"/>
      <w:bookmarkStart w:id="1064" w:name="_Toc100782459"/>
      <w:bookmarkStart w:id="1065" w:name="_Toc100782588"/>
      <w:bookmarkStart w:id="1066" w:name="_Toc104299439"/>
      <w:bookmarkStart w:id="1067" w:name="_Toc112768439"/>
      <w:bookmarkStart w:id="1068" w:name="_Toc112768727"/>
      <w:bookmarkStart w:id="1069" w:name="_Toc112768967"/>
      <w:bookmarkStart w:id="1070" w:name="_Toc112772403"/>
      <w:bookmarkStart w:id="1071" w:name="_Toc112864078"/>
      <w:bookmarkStart w:id="1072" w:name="_Toc112865220"/>
      <w:bookmarkStart w:id="1073" w:name="_Toc117570208"/>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5E95C95" w14:textId="4AD81A4D" w:rsidR="0061646D" w:rsidRPr="0061646D" w:rsidRDefault="0061646D" w:rsidP="008422C7">
      <w:pPr>
        <w:pStyle w:val="TH"/>
        <w:rPr>
          <w:rFonts w:eastAsia="DengXian"/>
          <w:lang w:eastAsia="zh-CN"/>
        </w:rPr>
      </w:pPr>
      <w:r>
        <w:object w:dxaOrig="6300" w:dyaOrig="3930" w14:anchorId="506842D1">
          <v:shape id="_x0000_i1035" type="#_x0000_t75" style="width:314.9pt;height:195.35pt" o:ole="">
            <v:imagedata r:id="rId28" o:title=""/>
          </v:shape>
          <o:OLEObject Type="Embed" ProgID="Visio.Drawing.15" ShapeID="_x0000_i1035" DrawAspect="Content" ObjectID="_1731248883" r:id="rId29"/>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2D4F5C7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23.273</w:t>
      </w:r>
      <w:r w:rsidR="006D34D6">
        <w:rPr>
          <w:rFonts w:eastAsia="DengXian"/>
          <w:lang w:eastAsia="zh-CN"/>
        </w:rPr>
        <w:t> </w:t>
      </w:r>
      <w:r w:rsidR="006D34D6"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074" w:name="_Toc104299440"/>
      <w:bookmarkStart w:id="1075" w:name="_Toc112768440"/>
      <w:bookmarkStart w:id="1076" w:name="_Toc112768728"/>
      <w:bookmarkStart w:id="1077" w:name="_Toc112768968"/>
      <w:bookmarkStart w:id="1078" w:name="_Toc112772404"/>
      <w:bookmarkStart w:id="1079" w:name="_Toc112864079"/>
      <w:bookmarkStart w:id="1080" w:name="_Toc112865221"/>
      <w:bookmarkStart w:id="1081" w:name="_Toc117570209"/>
      <w:r w:rsidRPr="00791807">
        <w:t>6.4.2.4</w:t>
      </w:r>
      <w:r w:rsidRPr="00791807">
        <w:tab/>
        <w:t>RSPP procedures to exchange the coordination &amp; configuration information</w:t>
      </w:r>
      <w:bookmarkEnd w:id="1074"/>
      <w:bookmarkEnd w:id="1075"/>
      <w:bookmarkEnd w:id="1076"/>
      <w:bookmarkEnd w:id="1077"/>
      <w:bookmarkEnd w:id="1078"/>
      <w:bookmarkEnd w:id="1079"/>
      <w:bookmarkEnd w:id="1080"/>
      <w:bookmarkEnd w:id="1081"/>
    </w:p>
    <w:p w14:paraId="57E3CA96" w14:textId="77777777" w:rsidR="00BF3EB1" w:rsidRPr="004C48C2" w:rsidRDefault="00BF3EB1" w:rsidP="00BF3EB1">
      <w:pPr>
        <w:pStyle w:val="Heading5"/>
        <w:rPr>
          <w:rFonts w:eastAsia="DengXian"/>
          <w:lang w:eastAsia="zh-CN"/>
        </w:rPr>
      </w:pPr>
      <w:bookmarkStart w:id="1082" w:name="_Toc104299441"/>
      <w:bookmarkStart w:id="1083" w:name="_Toc112768441"/>
      <w:bookmarkStart w:id="1084" w:name="_Toc112768729"/>
      <w:bookmarkStart w:id="1085" w:name="_Toc112768969"/>
      <w:bookmarkStart w:id="1086" w:name="_Toc112772405"/>
      <w:bookmarkStart w:id="1087" w:name="_Toc112864080"/>
      <w:bookmarkStart w:id="1088" w:name="_Toc112865222"/>
      <w:bookmarkStart w:id="1089" w:name="_Toc117570210"/>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82"/>
      <w:bookmarkEnd w:id="1083"/>
      <w:bookmarkEnd w:id="1084"/>
      <w:bookmarkEnd w:id="1085"/>
      <w:bookmarkEnd w:id="1086"/>
      <w:bookmarkEnd w:id="1087"/>
      <w:bookmarkEnd w:id="1088"/>
      <w:bookmarkEnd w:id="1089"/>
    </w:p>
    <w:p w14:paraId="58DFD1AE" w14:textId="77777777" w:rsidR="00BF3EB1" w:rsidRDefault="00BF3EB1" w:rsidP="008422C7">
      <w:pPr>
        <w:pStyle w:val="TH"/>
      </w:pPr>
      <w:r>
        <w:object w:dxaOrig="5926" w:dyaOrig="2115" w14:anchorId="1E7FE8E8">
          <v:shape id="_x0000_i1036" type="#_x0000_t75" style="width:296.75pt;height:105.8pt" o:ole="">
            <v:imagedata r:id="rId30" o:title=""/>
          </v:shape>
          <o:OLEObject Type="Embed" ProgID="Visio.Drawing.15" ShapeID="_x0000_i1036" DrawAspect="Content" ObjectID="_1731248884" r:id="rId31"/>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090" w:name="_Toc104299442"/>
      <w:bookmarkStart w:id="1091" w:name="_Toc112768442"/>
      <w:bookmarkStart w:id="1092" w:name="_Toc112768730"/>
      <w:bookmarkStart w:id="1093" w:name="_Toc112768970"/>
      <w:bookmarkStart w:id="1094" w:name="_Toc112772406"/>
      <w:bookmarkStart w:id="1095" w:name="_Toc112864081"/>
      <w:bookmarkStart w:id="1096" w:name="_Toc112865223"/>
      <w:bookmarkStart w:id="1097" w:name="_Toc117570211"/>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090"/>
      <w:bookmarkEnd w:id="1091"/>
      <w:bookmarkEnd w:id="1092"/>
      <w:bookmarkEnd w:id="1093"/>
      <w:bookmarkEnd w:id="1094"/>
      <w:bookmarkEnd w:id="1095"/>
      <w:bookmarkEnd w:id="1096"/>
      <w:bookmarkEnd w:id="1097"/>
    </w:p>
    <w:p w14:paraId="2AF1928C" w14:textId="0EBAF928" w:rsidR="00BF3EB1" w:rsidRDefault="00BF3EB1" w:rsidP="008422C7">
      <w:pPr>
        <w:pStyle w:val="TH"/>
      </w:pPr>
      <w:r>
        <w:object w:dxaOrig="5926" w:dyaOrig="2115" w14:anchorId="2C16C1D6">
          <v:shape id="_x0000_i1037" type="#_x0000_t75" style="width:296.75pt;height:105.8pt" o:ole="">
            <v:imagedata r:id="rId32" o:title=""/>
          </v:shape>
          <o:OLEObject Type="Embed" ProgID="Visio.Drawing.15" ShapeID="_x0000_i1037" DrawAspect="Content" ObjectID="_1731248885" r:id="rId33"/>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098" w:name="_Toc104299443"/>
      <w:bookmarkStart w:id="1099" w:name="_Toc112768443"/>
      <w:bookmarkStart w:id="1100" w:name="_Toc112768731"/>
      <w:bookmarkStart w:id="1101" w:name="_Toc112768971"/>
      <w:bookmarkStart w:id="1102" w:name="_Toc112772407"/>
      <w:bookmarkStart w:id="1103" w:name="_Toc112864082"/>
      <w:bookmarkStart w:id="1104" w:name="_Toc112865224"/>
      <w:bookmarkStart w:id="1105" w:name="_Toc117570212"/>
      <w:r w:rsidRPr="00791807">
        <w:t>6.4.2.5</w:t>
      </w:r>
      <w:r w:rsidRPr="00791807">
        <w:tab/>
        <w:t>RSPP procedures to exchange Ranging/Sidelink Positioning measurement results</w:t>
      </w:r>
      <w:bookmarkEnd w:id="1098"/>
      <w:bookmarkEnd w:id="1099"/>
      <w:bookmarkEnd w:id="1100"/>
      <w:bookmarkEnd w:id="1101"/>
      <w:bookmarkEnd w:id="1102"/>
      <w:bookmarkEnd w:id="1103"/>
      <w:bookmarkEnd w:id="1104"/>
      <w:bookmarkEnd w:id="1105"/>
    </w:p>
    <w:p w14:paraId="1425AA05" w14:textId="2224EF79" w:rsidR="00BF3EB1" w:rsidRDefault="00BF3EB1" w:rsidP="008422C7">
      <w:pPr>
        <w:pStyle w:val="TH"/>
      </w:pPr>
      <w:r>
        <w:object w:dxaOrig="6135" w:dyaOrig="2115" w14:anchorId="00170B95">
          <v:shape id="_x0000_i1038" type="#_x0000_t75" style="width:304.9pt;height:105.8pt" o:ole="">
            <v:imagedata r:id="rId34" o:title=""/>
          </v:shape>
          <o:OLEObject Type="Embed" ProgID="Visio.Drawing.15" ShapeID="_x0000_i1038" DrawAspect="Content" ObjectID="_1731248886" r:id="rId35"/>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106" w:name="_Toc50130759"/>
      <w:bookmarkStart w:id="1107" w:name="_Toc50134073"/>
      <w:bookmarkStart w:id="1108" w:name="_Toc50134417"/>
      <w:bookmarkStart w:id="1109" w:name="_Toc50557369"/>
      <w:bookmarkStart w:id="1110" w:name="_Toc50549055"/>
      <w:bookmarkStart w:id="1111" w:name="_Toc55202363"/>
      <w:bookmarkStart w:id="1112" w:name="_Toc57209990"/>
      <w:bookmarkStart w:id="1113" w:name="_Toc57366381"/>
      <w:bookmarkStart w:id="1114" w:name="_Toc68086334"/>
      <w:bookmarkStart w:id="1115" w:name="_Toc100780987"/>
      <w:bookmarkStart w:id="1116" w:name="_Toc100782212"/>
      <w:bookmarkStart w:id="1117" w:name="_Toc100782336"/>
      <w:bookmarkStart w:id="1118" w:name="_Toc100782460"/>
      <w:bookmarkStart w:id="1119" w:name="_Toc100782589"/>
      <w:bookmarkStart w:id="1120" w:name="_Toc104257739"/>
      <w:bookmarkStart w:id="1121" w:name="_Toc104257913"/>
      <w:bookmarkStart w:id="1122" w:name="_Toc104299444"/>
      <w:bookmarkStart w:id="1123" w:name="_Toc112768444"/>
      <w:bookmarkStart w:id="1124" w:name="_Toc112768732"/>
      <w:bookmarkStart w:id="1125" w:name="_Toc112768972"/>
      <w:bookmarkStart w:id="1126" w:name="_Toc112772408"/>
      <w:bookmarkStart w:id="1127" w:name="_Toc112864083"/>
      <w:bookmarkStart w:id="1128" w:name="_Toc112865225"/>
      <w:bookmarkStart w:id="1129" w:name="_Toc117042689"/>
      <w:bookmarkStart w:id="1130" w:name="_Toc117570213"/>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131" w:name="_Toc97022938"/>
      <w:bookmarkStart w:id="1132" w:name="_Toc100782461"/>
      <w:bookmarkStart w:id="1133" w:name="_Toc100782590"/>
      <w:bookmarkStart w:id="1134" w:name="_Toc104257740"/>
      <w:bookmarkStart w:id="1135" w:name="_Toc104257914"/>
      <w:bookmarkStart w:id="1136" w:name="_Toc104299445"/>
      <w:bookmarkStart w:id="1137" w:name="_Toc112768445"/>
      <w:bookmarkStart w:id="1138" w:name="_Toc112768733"/>
      <w:bookmarkStart w:id="1139" w:name="_Toc112768973"/>
      <w:bookmarkStart w:id="1140" w:name="_Toc112772409"/>
      <w:bookmarkStart w:id="1141" w:name="_Toc112864084"/>
      <w:bookmarkStart w:id="1142" w:name="_Toc112865226"/>
      <w:bookmarkStart w:id="1143" w:name="_Toc117042690"/>
      <w:bookmarkStart w:id="1144" w:name="_Toc117570214"/>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7DF6C3E0" w14:textId="6D7AC5A0" w:rsidR="009E3B63" w:rsidRPr="00DF048C" w:rsidRDefault="002847F9" w:rsidP="00880633">
      <w:pPr>
        <w:pStyle w:val="Heading3"/>
        <w:rPr>
          <w:lang w:eastAsia="ko-KR"/>
        </w:rPr>
      </w:pPr>
      <w:bookmarkStart w:id="1145" w:name="_Toc16839383"/>
      <w:bookmarkStart w:id="1146" w:name="_Toc23236015"/>
      <w:bookmarkStart w:id="1147" w:name="_Toc97022939"/>
      <w:bookmarkStart w:id="1148" w:name="_Toc100782462"/>
      <w:bookmarkStart w:id="1149" w:name="_Toc100782591"/>
      <w:bookmarkStart w:id="1150" w:name="_Toc104257741"/>
      <w:bookmarkStart w:id="1151" w:name="_Toc104257915"/>
      <w:bookmarkStart w:id="1152" w:name="_Toc104299446"/>
      <w:bookmarkStart w:id="1153" w:name="_Toc112768446"/>
      <w:bookmarkStart w:id="1154" w:name="_Toc112768734"/>
      <w:bookmarkStart w:id="1155" w:name="_Toc112768974"/>
      <w:bookmarkStart w:id="1156" w:name="_Toc112772410"/>
      <w:bookmarkStart w:id="1157" w:name="_Toc112864085"/>
      <w:bookmarkStart w:id="1158" w:name="_Toc112865227"/>
      <w:bookmarkStart w:id="1159" w:name="_Toc117042691"/>
      <w:bookmarkStart w:id="1160" w:name="_Toc117570215"/>
      <w:r w:rsidRPr="00DF048C">
        <w:rPr>
          <w:lang w:eastAsia="ko-KR"/>
        </w:rPr>
        <w:t>6.5</w:t>
      </w:r>
      <w:r w:rsidR="009E3B63" w:rsidRPr="00DF048C">
        <w:rPr>
          <w:lang w:eastAsia="ko-KR"/>
        </w:rPr>
        <w:t>.1</w:t>
      </w:r>
      <w:r w:rsidR="009E3B63" w:rsidRPr="00DF048C">
        <w:rPr>
          <w:lang w:eastAsia="ko-KR"/>
        </w:rPr>
        <w:tab/>
      </w:r>
      <w:bookmarkEnd w:id="1145"/>
      <w:r w:rsidR="009E3B63" w:rsidRPr="00DF048C">
        <w:rPr>
          <w:rFonts w:eastAsia="DengXian"/>
          <w:lang w:eastAsia="zh-CN"/>
        </w:rPr>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161" w:name="_Toc16839384"/>
      <w:bookmarkStart w:id="1162" w:name="_Toc23236016"/>
      <w:bookmarkStart w:id="1163" w:name="_Toc97022940"/>
      <w:bookmarkStart w:id="1164" w:name="_Toc100782463"/>
      <w:bookmarkStart w:id="1165" w:name="_Toc100782592"/>
      <w:bookmarkStart w:id="1166" w:name="_Toc104257742"/>
      <w:bookmarkStart w:id="1167" w:name="_Toc104257916"/>
      <w:bookmarkStart w:id="1168" w:name="_Toc104299447"/>
      <w:bookmarkStart w:id="1169" w:name="_Toc112768447"/>
      <w:bookmarkStart w:id="1170" w:name="_Toc112768735"/>
      <w:bookmarkStart w:id="1171" w:name="_Toc112768975"/>
      <w:bookmarkStart w:id="1172" w:name="_Toc112772411"/>
      <w:bookmarkStart w:id="1173" w:name="_Toc112864086"/>
      <w:bookmarkStart w:id="1174" w:name="_Toc112865228"/>
      <w:bookmarkStart w:id="1175" w:name="_Toc117042692"/>
      <w:bookmarkStart w:id="1176" w:name="_Toc117570216"/>
      <w:r w:rsidRPr="00DF048C">
        <w:rPr>
          <w:lang w:eastAsia="ko-KR"/>
        </w:rPr>
        <w:t>6.5</w:t>
      </w:r>
      <w:r w:rsidR="009E3B63" w:rsidRPr="00DF048C">
        <w:rPr>
          <w:lang w:eastAsia="ko-KR"/>
        </w:rPr>
        <w:t>.2</w:t>
      </w:r>
      <w:r w:rsidR="009E3B63" w:rsidRPr="00DF048C">
        <w:rPr>
          <w:lang w:eastAsia="ko-KR"/>
        </w:rPr>
        <w:tab/>
        <w:t>Functional Description</w:t>
      </w:r>
      <w:bookmarkEnd w:id="1161"/>
      <w:bookmarkEnd w:id="1162"/>
      <w:bookmarkEnd w:id="1163"/>
      <w:r w:rsidR="009E3B63" w:rsidRPr="00DF048C">
        <w:rPr>
          <w:rFonts w:eastAsia="DengXian"/>
          <w:lang w:eastAsia="zh-CN"/>
        </w:rPr>
        <w:t>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177" w:name="_Toc16839385"/>
      <w:bookmarkStart w:id="1178" w:name="_Toc23236017"/>
      <w:bookmarkStart w:id="1179" w:name="_Toc97022941"/>
      <w:bookmarkStart w:id="1180" w:name="_Toc100782464"/>
      <w:bookmarkStart w:id="1181" w:name="_Toc100782593"/>
      <w:bookmarkStart w:id="1182" w:name="_Toc104257743"/>
      <w:bookmarkStart w:id="1183" w:name="_Toc104257917"/>
      <w:bookmarkStart w:id="1184" w:name="_Toc104299448"/>
      <w:bookmarkStart w:id="1185" w:name="_Toc112768448"/>
      <w:bookmarkStart w:id="1186" w:name="_Toc112768736"/>
      <w:bookmarkStart w:id="1187" w:name="_Toc112768976"/>
      <w:bookmarkStart w:id="1188" w:name="_Toc112772412"/>
      <w:bookmarkStart w:id="1189" w:name="_Toc112864087"/>
      <w:bookmarkStart w:id="1190" w:name="_Toc112865229"/>
      <w:bookmarkStart w:id="1191" w:name="_Toc117042693"/>
      <w:bookmarkStart w:id="1192" w:name="_Toc117570217"/>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93" w:name="_Toc16839386"/>
      <w:bookmarkStart w:id="1194" w:name="_Toc23236018"/>
      <w:bookmarkEnd w:id="1177"/>
      <w:bookmarkEnd w:id="1178"/>
      <w:bookmarkEnd w:id="1179"/>
      <w:r w:rsidR="009E3B63" w:rsidRPr="00DF048C">
        <w:rPr>
          <w:lang w:eastAsia="zh-CN"/>
        </w:rPr>
        <w:t>Ranging/ Sidelink Positioning Procedures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9" type="#_x0000_t75" style="width:329.3pt;height:240.4pt" o:ole="">
            <v:imagedata r:id="rId36" o:title=""/>
          </v:shape>
          <o:OLEObject Type="Embed" ProgID="Visio.Drawing.11" ShapeID="_x0000_i1039" DrawAspect="Content" ObjectID="_1731248887" r:id="rId37"/>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4D021892"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F671C">
        <w:rPr>
          <w:lang w:eastAsia="zh-CN"/>
        </w:rPr>
        <w:t>'</w:t>
      </w:r>
      <w:r>
        <w:rPr>
          <w:lang w:eastAsia="zh-CN"/>
        </w:rPr>
        <w:t>s Application Layer ID may also be included in the parameters.</w:t>
      </w:r>
    </w:p>
    <w:p w14:paraId="3B5FB139" w14:textId="301430F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F671C">
        <w:rPr>
          <w:lang w:eastAsia="zh-CN"/>
        </w:rPr>
        <w:t>'</w:t>
      </w:r>
      <w:r>
        <w:rPr>
          <w:lang w:eastAsia="zh-CN"/>
        </w:rPr>
        <w:t>s Application Layer ID, Target UE</w:t>
      </w:r>
      <w:r w:rsidR="001F671C">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195" w:name="_Toc97022942"/>
      <w:bookmarkStart w:id="1196" w:name="_Toc100782465"/>
      <w:bookmarkStart w:id="1197" w:name="_Toc100782594"/>
      <w:bookmarkStart w:id="1198" w:name="_Toc104257744"/>
      <w:bookmarkStart w:id="1199" w:name="_Toc104257918"/>
      <w:bookmarkStart w:id="1200" w:name="_Toc104299449"/>
      <w:bookmarkStart w:id="1201" w:name="_Toc112768449"/>
      <w:bookmarkStart w:id="1202" w:name="_Toc112768737"/>
      <w:bookmarkStart w:id="1203" w:name="_Toc112768977"/>
      <w:bookmarkStart w:id="1204" w:name="_Toc112772413"/>
      <w:bookmarkStart w:id="1205" w:name="_Toc112864088"/>
      <w:bookmarkStart w:id="1206" w:name="_Toc112865230"/>
      <w:bookmarkStart w:id="1207" w:name="_Toc117042694"/>
      <w:bookmarkStart w:id="1208" w:name="_Toc117570218"/>
      <w:r w:rsidRPr="00DF048C">
        <w:rPr>
          <w:lang w:eastAsia="ja-JP"/>
        </w:rPr>
        <w:t>6.5</w:t>
      </w:r>
      <w:r w:rsidR="009E3B63" w:rsidRPr="00DF048C">
        <w:rPr>
          <w:lang w:eastAsia="ja-JP"/>
        </w:rPr>
        <w:t>.4</w:t>
      </w:r>
      <w:r w:rsidR="009E3B63" w:rsidRPr="00DF048C">
        <w:rPr>
          <w:lang w:eastAsia="ja-JP"/>
        </w:rPr>
        <w:tab/>
        <w:t>Impacts on services, entities, and interfaces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209" w:name="_Toc100780988"/>
      <w:bookmarkStart w:id="1210" w:name="_Toc100782213"/>
      <w:bookmarkStart w:id="1211" w:name="_Toc100782337"/>
      <w:bookmarkStart w:id="1212" w:name="_Toc100782466"/>
      <w:bookmarkStart w:id="1213" w:name="_Toc100782595"/>
      <w:bookmarkStart w:id="1214" w:name="_Toc104257745"/>
      <w:bookmarkStart w:id="1215" w:name="_Toc104257919"/>
      <w:bookmarkStart w:id="1216" w:name="_Toc104299450"/>
      <w:bookmarkStart w:id="1217" w:name="_Toc112768450"/>
      <w:bookmarkStart w:id="1218" w:name="_Toc112768738"/>
      <w:bookmarkStart w:id="1219" w:name="_Toc112768978"/>
      <w:bookmarkStart w:id="1220" w:name="_Toc112772414"/>
      <w:bookmarkStart w:id="1221" w:name="_Toc112864089"/>
      <w:bookmarkStart w:id="1222" w:name="_Toc112865231"/>
      <w:bookmarkStart w:id="1223" w:name="_Toc117042695"/>
      <w:bookmarkStart w:id="1224" w:name="_Toc117570219"/>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20C8965" w14:textId="23E9E4BE" w:rsidR="000150D3" w:rsidRPr="00DF048C" w:rsidRDefault="000150D3" w:rsidP="000150D3">
      <w:pPr>
        <w:pStyle w:val="Heading3"/>
      </w:pPr>
      <w:bookmarkStart w:id="1225" w:name="_Toc100780989"/>
      <w:bookmarkStart w:id="1226" w:name="_Toc100782214"/>
      <w:bookmarkStart w:id="1227" w:name="_Toc100782338"/>
      <w:bookmarkStart w:id="1228" w:name="_Toc100782467"/>
      <w:bookmarkStart w:id="1229" w:name="_Toc100782596"/>
      <w:bookmarkStart w:id="1230" w:name="_Toc104257746"/>
      <w:bookmarkStart w:id="1231" w:name="_Toc104257920"/>
      <w:bookmarkStart w:id="1232" w:name="_Toc104299451"/>
      <w:bookmarkStart w:id="1233" w:name="_Toc112768451"/>
      <w:bookmarkStart w:id="1234" w:name="_Toc112768739"/>
      <w:bookmarkStart w:id="1235" w:name="_Toc112768979"/>
      <w:bookmarkStart w:id="1236" w:name="_Toc112772415"/>
      <w:bookmarkStart w:id="1237" w:name="_Toc112864090"/>
      <w:bookmarkStart w:id="1238" w:name="_Toc112865232"/>
      <w:bookmarkStart w:id="1239" w:name="_Toc117042696"/>
      <w:bookmarkStart w:id="1240" w:name="_Toc117570220"/>
      <w:r w:rsidRPr="00DF048C">
        <w:t>6.</w:t>
      </w:r>
      <w:r w:rsidR="00D369B4" w:rsidRPr="00DF048C">
        <w:rPr>
          <w:rFonts w:eastAsia="SimSun"/>
          <w:lang w:eastAsia="zh-CN"/>
        </w:rPr>
        <w:t>6</w:t>
      </w:r>
      <w:r w:rsidRPr="00DF048C">
        <w:t>.1</w:t>
      </w:r>
      <w:r w:rsidRPr="00DF048C">
        <w:tab/>
        <w:t>Description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397E72F" w:rsidR="000150D3" w:rsidRDefault="000150D3" w:rsidP="000150D3">
      <w:pPr>
        <w:pStyle w:val="Heading3"/>
      </w:pPr>
      <w:bookmarkStart w:id="1241" w:name="_Toc100780990"/>
      <w:bookmarkStart w:id="1242" w:name="_Toc100782215"/>
      <w:bookmarkStart w:id="1243" w:name="_Toc100782339"/>
      <w:bookmarkStart w:id="1244" w:name="_Toc100782468"/>
      <w:bookmarkStart w:id="1245" w:name="_Toc100782597"/>
      <w:bookmarkStart w:id="1246" w:name="_Toc104257747"/>
      <w:bookmarkStart w:id="1247" w:name="_Toc104257921"/>
      <w:bookmarkStart w:id="1248" w:name="_Toc104299452"/>
      <w:bookmarkStart w:id="1249" w:name="_Toc112768452"/>
      <w:bookmarkStart w:id="1250" w:name="_Toc112768740"/>
      <w:bookmarkStart w:id="1251" w:name="_Toc112768980"/>
      <w:bookmarkStart w:id="1252" w:name="_Toc112772416"/>
      <w:bookmarkStart w:id="1253" w:name="_Toc112864091"/>
      <w:bookmarkStart w:id="1254" w:name="_Toc112865233"/>
      <w:bookmarkStart w:id="1255" w:name="_Toc117042697"/>
      <w:bookmarkStart w:id="1256" w:name="_Toc117570221"/>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58CC5CD" w14:textId="08A13E13" w:rsidR="00316280" w:rsidRPr="00316280" w:rsidRDefault="00316280" w:rsidP="00CE568C">
      <w:pPr>
        <w:pStyle w:val="TH"/>
      </w:pPr>
      <w:r w:rsidRPr="00CE568C">
        <w:object w:dxaOrig="7630" w:dyaOrig="2900" w14:anchorId="30F380CE">
          <v:shape id="_x0000_i1040" type="#_x0000_t75" style="width:316.8pt;height:120.85pt" o:ole="">
            <v:imagedata r:id="rId38" o:title=""/>
          </v:shape>
          <o:OLEObject Type="Embed" ProgID="Visio.Drawing.15" ShapeID="_x0000_i1040" DrawAspect="Content" ObjectID="_1731248888" r:id="rId39"/>
        </w:object>
      </w:r>
    </w:p>
    <w:p w14:paraId="3B8810C8" w14:textId="7F20B927"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2AE5D6FB"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6D34D6" w:rsidRPr="00DF048C">
        <w:t>TS</w:t>
      </w:r>
      <w:r w:rsidR="006D34D6">
        <w:t> </w:t>
      </w:r>
      <w:r w:rsidR="006D34D6" w:rsidRPr="00DF048C">
        <w:t>23.304</w:t>
      </w:r>
      <w:r w:rsidR="006D34D6">
        <w:t> </w:t>
      </w:r>
      <w:r w:rsidR="006D34D6"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68502D84"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 xml:space="preserve">basis in clause 6.3.2.2 of </w:t>
      </w:r>
      <w:r w:rsidR="006D34D6" w:rsidRPr="00DF048C">
        <w:t>TS</w:t>
      </w:r>
      <w:r w:rsidR="006D34D6">
        <w:t> </w:t>
      </w:r>
      <w:r w:rsidR="006D34D6" w:rsidRPr="00DF048C">
        <w:t>23.304</w:t>
      </w:r>
      <w:r w:rsidR="006D34D6">
        <w:t> </w:t>
      </w:r>
      <w:r w:rsidR="006D34D6" w:rsidRPr="00DF048C">
        <w:t>[</w:t>
      </w:r>
      <w:r w:rsidRPr="00DF048C">
        <w:t>4].</w:t>
      </w:r>
    </w:p>
    <w:p w14:paraId="10345B89" w14:textId="77777777" w:rsidR="00316280" w:rsidRPr="00983E3D" w:rsidRDefault="00316280" w:rsidP="00316280">
      <w:pPr>
        <w:pStyle w:val="TH"/>
        <w:rPr>
          <w:rFonts w:eastAsia="SimSun"/>
        </w:rPr>
      </w:pPr>
      <w:r>
        <w:object w:dxaOrig="7240" w:dyaOrig="2900" w14:anchorId="63136E70">
          <v:shape id="_x0000_i1041" type="#_x0000_t75" style="width:361.9pt;height:145.25pt" o:ole="">
            <v:imagedata r:id="rId40" o:title=""/>
          </v:shape>
          <o:OLEObject Type="Embed" ProgID="Visio.Drawing.15" ShapeID="_x0000_i1041" DrawAspect="Content" ObjectID="_1731248889" r:id="rId41"/>
        </w:object>
      </w:r>
    </w:p>
    <w:p w14:paraId="43A8582F" w14:textId="295BB2BE" w:rsidR="00316280" w:rsidRPr="000A6DB7" w:rsidRDefault="00316280" w:rsidP="00316280">
      <w:pPr>
        <w:pStyle w:val="TF"/>
        <w:rPr>
          <w:lang w:val="en-US"/>
        </w:rPr>
      </w:pPr>
      <w:r w:rsidRPr="00DF048C">
        <w:t>Figure 6.</w:t>
      </w:r>
      <w:r>
        <w:rPr>
          <w:rFonts w:eastAsia="SimSun"/>
          <w:lang w:eastAsia="zh-CN"/>
        </w:rPr>
        <w:t>6.2</w:t>
      </w:r>
      <w:r w:rsidRPr="00DF048C">
        <w:rPr>
          <w:rFonts w:eastAsia="SimSun"/>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02EDFA2D"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w:t>
      </w:r>
      <w:r w:rsidR="006D34D6" w:rsidRPr="00DF048C">
        <w:t>TS</w:t>
      </w:r>
      <w:r w:rsidR="006D34D6">
        <w:t> </w:t>
      </w:r>
      <w:r w:rsidR="006D34D6" w:rsidRPr="00DF048C">
        <w:t>23.</w:t>
      </w:r>
      <w:r w:rsidR="006D34D6">
        <w:t>287 </w:t>
      </w:r>
      <w:r w:rsidR="006D34D6"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Heading3"/>
        <w:rPr>
          <w:lang w:eastAsia="zh-CN"/>
        </w:rPr>
      </w:pPr>
      <w:bookmarkStart w:id="1257" w:name="_Toc100780991"/>
      <w:bookmarkStart w:id="1258" w:name="_Toc100782216"/>
      <w:bookmarkStart w:id="1259" w:name="_Toc100782340"/>
      <w:bookmarkStart w:id="1260" w:name="_Toc100782469"/>
      <w:bookmarkStart w:id="1261" w:name="_Toc100782598"/>
      <w:bookmarkStart w:id="1262" w:name="_Toc104257748"/>
      <w:bookmarkStart w:id="1263" w:name="_Toc104257922"/>
      <w:bookmarkStart w:id="1264" w:name="_Toc104299453"/>
      <w:bookmarkStart w:id="1265" w:name="_Toc112768453"/>
      <w:bookmarkStart w:id="1266" w:name="_Toc112768741"/>
      <w:bookmarkStart w:id="1267" w:name="_Toc112768981"/>
      <w:bookmarkStart w:id="1268" w:name="_Toc112772417"/>
      <w:bookmarkStart w:id="1269" w:name="_Toc112864092"/>
      <w:bookmarkStart w:id="1270" w:name="_Toc112865234"/>
      <w:bookmarkStart w:id="1271" w:name="_Toc117042698"/>
      <w:bookmarkStart w:id="1272" w:name="_Toc117570222"/>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59769A30" w14:textId="598F0845" w:rsidR="000150D3" w:rsidRDefault="00D369B4" w:rsidP="000150D3">
      <w:pPr>
        <w:pStyle w:val="Heading4"/>
        <w:rPr>
          <w:lang w:eastAsia="zh-CN"/>
        </w:rPr>
      </w:pPr>
      <w:bookmarkStart w:id="1273" w:name="_Toc100780992"/>
      <w:bookmarkStart w:id="1274" w:name="_Toc100782217"/>
      <w:bookmarkStart w:id="1275" w:name="_Toc100782341"/>
      <w:bookmarkStart w:id="1276" w:name="_Toc100782470"/>
      <w:bookmarkStart w:id="1277" w:name="_Toc100782599"/>
      <w:bookmarkStart w:id="1278" w:name="_Toc104299454"/>
      <w:bookmarkStart w:id="1279" w:name="_Toc112768454"/>
      <w:bookmarkStart w:id="1280" w:name="_Toc112768742"/>
      <w:bookmarkStart w:id="1281" w:name="_Toc112768982"/>
      <w:bookmarkStart w:id="1282" w:name="_Toc112772418"/>
      <w:bookmarkStart w:id="1283" w:name="_Toc112864093"/>
      <w:bookmarkStart w:id="1284" w:name="_Toc112865235"/>
      <w:bookmarkStart w:id="1285" w:name="_Toc117570223"/>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42" type="#_x0000_t75" style="width:481.45pt;height:238.55pt" o:ole="">
            <v:imagedata r:id="rId42" o:title=""/>
          </v:shape>
          <o:OLEObject Type="Embed" ProgID="Visio.Drawing.15" ShapeID="_x0000_i1042" DrawAspect="Content" ObjectID="_1731248890" r:id="rId43"/>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2EA65C2"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63D13767" w:rsidR="000150D3" w:rsidRPr="00DF048C" w:rsidRDefault="001F671C" w:rsidP="000150D3">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286" w:name="_Toc100780993"/>
      <w:bookmarkStart w:id="1287" w:name="_Toc100782218"/>
      <w:bookmarkStart w:id="1288" w:name="_Toc100782342"/>
      <w:bookmarkStart w:id="1289" w:name="_Toc100782471"/>
      <w:bookmarkStart w:id="1290" w:name="_Toc100782600"/>
      <w:bookmarkStart w:id="1291" w:name="_Toc104299455"/>
      <w:bookmarkStart w:id="1292" w:name="_Toc112768455"/>
      <w:bookmarkStart w:id="1293" w:name="_Toc112768743"/>
      <w:bookmarkStart w:id="1294" w:name="_Toc112768983"/>
      <w:bookmarkStart w:id="1295" w:name="_Toc112772419"/>
      <w:bookmarkStart w:id="1296" w:name="_Toc112864094"/>
      <w:bookmarkStart w:id="1297" w:name="_Toc112865236"/>
      <w:bookmarkStart w:id="1298" w:name="_Toc117570224"/>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3" type="#_x0000_t75" style="width:481.45pt;height:236.65pt" o:ole="">
            <v:imagedata r:id="rId44" o:title=""/>
          </v:shape>
          <o:OLEObject Type="Embed" ProgID="Visio.Drawing.15" ShapeID="_x0000_i1043" DrawAspect="Content" ObjectID="_1731248891" r:id="rId45"/>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2B21F6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299" w:name="_Toc100780995"/>
      <w:bookmarkStart w:id="1300" w:name="_Toc100782220"/>
      <w:bookmarkStart w:id="1301" w:name="_Toc100782344"/>
      <w:bookmarkStart w:id="1302" w:name="_Toc100782473"/>
      <w:bookmarkStart w:id="1303" w:name="_Toc100782602"/>
      <w:bookmarkStart w:id="1304" w:name="_Toc104257749"/>
      <w:bookmarkStart w:id="1305" w:name="_Toc104257923"/>
      <w:bookmarkStart w:id="1306" w:name="_Toc104299456"/>
      <w:bookmarkStart w:id="1307" w:name="_Toc112768456"/>
      <w:bookmarkStart w:id="1308" w:name="_Toc112768744"/>
      <w:bookmarkStart w:id="1309" w:name="_Toc112768984"/>
      <w:bookmarkStart w:id="1310" w:name="_Toc112772420"/>
      <w:bookmarkStart w:id="1311" w:name="_Toc112864095"/>
      <w:bookmarkStart w:id="1312" w:name="_Toc112865237"/>
      <w:bookmarkStart w:id="1313" w:name="_Toc117042699"/>
      <w:bookmarkStart w:id="1314" w:name="_Toc117570225"/>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lastRenderedPageBreak/>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315" w:name="_Toc100780996"/>
      <w:bookmarkStart w:id="1316" w:name="_Toc100782221"/>
      <w:bookmarkStart w:id="1317" w:name="_Toc100782345"/>
      <w:bookmarkStart w:id="1318" w:name="_Toc100782474"/>
      <w:bookmarkStart w:id="1319" w:name="_Toc100782603"/>
      <w:bookmarkStart w:id="1320" w:name="_Toc104257750"/>
      <w:bookmarkStart w:id="1321" w:name="_Toc104257924"/>
      <w:bookmarkStart w:id="1322" w:name="_Toc96675611"/>
      <w:bookmarkStart w:id="1323" w:name="_Toc96677302"/>
      <w:bookmarkStart w:id="1324" w:name="_Toc97105933"/>
      <w:bookmarkStart w:id="1325" w:name="_Toc104299457"/>
      <w:bookmarkStart w:id="1326" w:name="_Toc112768457"/>
      <w:bookmarkStart w:id="1327" w:name="_Toc112768745"/>
      <w:bookmarkStart w:id="1328" w:name="_Toc112768985"/>
      <w:bookmarkStart w:id="1329" w:name="_Toc112772421"/>
      <w:bookmarkStart w:id="1330" w:name="_Toc112864096"/>
      <w:bookmarkStart w:id="1331" w:name="_Toc112865238"/>
      <w:bookmarkStart w:id="1332" w:name="_Toc117042700"/>
      <w:bookmarkStart w:id="1333" w:name="_Toc117570226"/>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DE9FF96" w14:textId="650A03FC" w:rsidR="007C6DCC" w:rsidRPr="00DF048C" w:rsidRDefault="003472A7" w:rsidP="007C6DCC">
      <w:pPr>
        <w:pStyle w:val="Heading3"/>
      </w:pPr>
      <w:bookmarkStart w:id="1334" w:name="_Toc96675612"/>
      <w:bookmarkStart w:id="1335" w:name="_Toc96677303"/>
      <w:bookmarkStart w:id="1336" w:name="_Toc97105934"/>
      <w:bookmarkStart w:id="1337" w:name="_Toc100780997"/>
      <w:bookmarkStart w:id="1338" w:name="_Toc100782222"/>
      <w:bookmarkStart w:id="1339" w:name="_Toc100782346"/>
      <w:bookmarkStart w:id="1340" w:name="_Toc100782475"/>
      <w:bookmarkStart w:id="1341" w:name="_Toc100782604"/>
      <w:bookmarkStart w:id="1342" w:name="_Toc104257751"/>
      <w:bookmarkStart w:id="1343" w:name="_Toc104257925"/>
      <w:bookmarkStart w:id="1344" w:name="_Toc104299458"/>
      <w:bookmarkStart w:id="1345" w:name="_Toc112768458"/>
      <w:bookmarkStart w:id="1346" w:name="_Toc112768746"/>
      <w:bookmarkStart w:id="1347" w:name="_Toc112768986"/>
      <w:bookmarkStart w:id="1348" w:name="_Toc112772422"/>
      <w:bookmarkStart w:id="1349" w:name="_Toc112864097"/>
      <w:bookmarkStart w:id="1350" w:name="_Toc112865239"/>
      <w:bookmarkStart w:id="1351" w:name="_Toc117042701"/>
      <w:bookmarkStart w:id="1352" w:name="_Toc117570227"/>
      <w:r w:rsidRPr="00DF048C">
        <w:t>6.7</w:t>
      </w:r>
      <w:r w:rsidR="007C6DCC" w:rsidRPr="00DF048C">
        <w:t>.1</w:t>
      </w:r>
      <w:r w:rsidR="007C6DCC" w:rsidRPr="00DF048C">
        <w:tab/>
        <w:t>Introduction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353" w:name="_Toc96675613"/>
      <w:bookmarkStart w:id="1354" w:name="_Toc96677304"/>
      <w:bookmarkStart w:id="1355" w:name="_Toc97105935"/>
      <w:bookmarkStart w:id="1356" w:name="_Toc100780998"/>
      <w:bookmarkStart w:id="1357" w:name="_Toc100782223"/>
      <w:bookmarkStart w:id="1358" w:name="_Toc100782347"/>
      <w:bookmarkStart w:id="1359" w:name="_Toc100782476"/>
      <w:bookmarkStart w:id="1360" w:name="_Toc100782605"/>
      <w:bookmarkStart w:id="1361" w:name="_Toc104257752"/>
      <w:bookmarkStart w:id="1362" w:name="_Toc104257926"/>
      <w:bookmarkStart w:id="1363" w:name="_Toc104299459"/>
      <w:bookmarkStart w:id="1364" w:name="_Toc112768459"/>
      <w:bookmarkStart w:id="1365" w:name="_Toc112768747"/>
      <w:bookmarkStart w:id="1366" w:name="_Toc112768987"/>
      <w:bookmarkStart w:id="1367" w:name="_Toc112772423"/>
      <w:bookmarkStart w:id="1368" w:name="_Toc112864098"/>
      <w:bookmarkStart w:id="1369" w:name="_Toc112865240"/>
      <w:bookmarkStart w:id="1370" w:name="_Toc117042702"/>
      <w:bookmarkStart w:id="1371" w:name="_Toc117570228"/>
      <w:r w:rsidRPr="00DF048C">
        <w:t>6.7</w:t>
      </w:r>
      <w:r w:rsidR="007C6DCC" w:rsidRPr="00DF048C">
        <w:t>.2</w:t>
      </w:r>
      <w:r w:rsidR="007C6DCC" w:rsidRPr="00DF048C">
        <w:tab/>
        <w:t>Functional Description</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11079082" w:rsidR="00442D39" w:rsidRDefault="00442D39" w:rsidP="00442D39">
      <w:pPr>
        <w:pStyle w:val="B1"/>
      </w:pPr>
      <w:r>
        <w:t>-</w:t>
      </w:r>
      <w:r>
        <w:tab/>
        <w:t xml:space="preserve">MT-LR procedure is triggered by the network as specified in </w:t>
      </w:r>
      <w:r w:rsidR="006D34D6">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048AEE6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F671C">
        <w:t>'</w:t>
      </w:r>
      <w:r>
        <w:t>s own location based on Uu measurements and support Ranging service.</w:t>
      </w:r>
    </w:p>
    <w:p w14:paraId="541072FC" w14:textId="7896A663"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F671C">
        <w:t>"</w:t>
      </w:r>
      <w:r w:rsidR="007C6DCC" w:rsidRPr="00DF048C">
        <w:t>Ranging/Sidelink Positioning device discovery</w:t>
      </w:r>
      <w:r w:rsidR="001F671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8B4DB23" w:rsidR="007C6DCC" w:rsidRPr="00DF048C" w:rsidRDefault="00092FB4" w:rsidP="007C6DCC">
      <w:pPr>
        <w:pStyle w:val="NO"/>
      </w:pPr>
      <w:r>
        <w:t>NOTE </w:t>
      </w:r>
      <w:r w:rsidR="007C6DCC" w:rsidRPr="00DF048C">
        <w:t>2:</w:t>
      </w:r>
      <w:r w:rsidR="00442D39">
        <w:tab/>
      </w:r>
      <w:r w:rsidR="007C6DCC" w:rsidRPr="00DF048C">
        <w:t>LPP (</w:t>
      </w:r>
      <w:r w:rsidR="006D34D6" w:rsidRPr="00DF048C">
        <w:t>TS</w:t>
      </w:r>
      <w:r w:rsidR="006D34D6">
        <w:t> </w:t>
      </w:r>
      <w:r w:rsidR="006D34D6" w:rsidRPr="00DF048C">
        <w:t>37.355</w:t>
      </w:r>
      <w:r w:rsidR="006D34D6">
        <w:t> </w:t>
      </w:r>
      <w:r w:rsidR="006D34D6" w:rsidRPr="00DF048C">
        <w:t>[</w:t>
      </w:r>
      <w:r w:rsidR="003472A7" w:rsidRPr="00DF048C">
        <w:t>10</w:t>
      </w:r>
      <w:r w:rsidR="007C6DCC" w:rsidRPr="00DF048C">
        <w:t>]) may need to be enhanced to support new measurement message to support Sidelink positioning.</w:t>
      </w:r>
    </w:p>
    <w:p w14:paraId="05960D3B" w14:textId="68CA43BA"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6D34D6">
        <w:t>TS 23.273 [</w:t>
      </w:r>
      <w:r>
        <w:t xml:space="preserve">11] clause 6.11 to estimate the </w:t>
      </w:r>
      <w:r w:rsidR="006B72DA">
        <w:t>Located UE</w:t>
      </w:r>
      <w:r w:rsidR="001F671C">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372" w:name="_Toc96675614"/>
      <w:bookmarkStart w:id="1373" w:name="_Toc96677305"/>
      <w:bookmarkStart w:id="1374" w:name="_Toc97105936"/>
      <w:bookmarkStart w:id="1375" w:name="_Toc100780999"/>
      <w:bookmarkStart w:id="1376" w:name="_Toc100782224"/>
      <w:bookmarkStart w:id="1377" w:name="_Toc100782348"/>
      <w:bookmarkStart w:id="1378" w:name="_Toc100782477"/>
      <w:bookmarkStart w:id="1379" w:name="_Toc100782606"/>
      <w:bookmarkStart w:id="1380" w:name="_Toc104257753"/>
      <w:bookmarkStart w:id="1381" w:name="_Toc104257927"/>
      <w:bookmarkStart w:id="1382" w:name="_Toc104299460"/>
      <w:bookmarkStart w:id="1383" w:name="_Toc112768460"/>
      <w:bookmarkStart w:id="1384" w:name="_Toc112768748"/>
      <w:bookmarkStart w:id="1385" w:name="_Toc112768988"/>
      <w:bookmarkStart w:id="1386" w:name="_Toc112772424"/>
      <w:bookmarkStart w:id="1387" w:name="_Toc112864099"/>
      <w:bookmarkStart w:id="1388" w:name="_Toc112865241"/>
      <w:bookmarkStart w:id="1389" w:name="_Toc117042703"/>
      <w:bookmarkStart w:id="1390" w:name="_Toc117570229"/>
      <w:r w:rsidRPr="00DF048C">
        <w:lastRenderedPageBreak/>
        <w:t>6.</w:t>
      </w:r>
      <w:r w:rsidR="003472A7" w:rsidRPr="00DF048C">
        <w:t>7</w:t>
      </w:r>
      <w:r w:rsidRPr="00DF048C">
        <w:t>.</w:t>
      </w:r>
      <w:r w:rsidRPr="00DF048C">
        <w:rPr>
          <w:lang w:eastAsia="zh-CN"/>
        </w:rPr>
        <w:t>3</w:t>
      </w:r>
      <w:r w:rsidRPr="00DF048C">
        <w:tab/>
        <w:t>Procedures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24DE28AD" w14:textId="77D98F69" w:rsidR="007C6DCC" w:rsidRPr="00DF048C" w:rsidRDefault="007C6DCC" w:rsidP="007C6DCC">
      <w:pPr>
        <w:pStyle w:val="Heading4"/>
      </w:pPr>
      <w:bookmarkStart w:id="1391" w:name="_Toc96675615"/>
      <w:bookmarkStart w:id="1392" w:name="_Toc96677306"/>
      <w:bookmarkStart w:id="1393" w:name="_Toc97105937"/>
      <w:bookmarkStart w:id="1394" w:name="_Toc100781000"/>
      <w:bookmarkStart w:id="1395" w:name="_Toc100782225"/>
      <w:bookmarkStart w:id="1396" w:name="_Toc100782349"/>
      <w:bookmarkStart w:id="1397" w:name="_Toc100782478"/>
      <w:bookmarkStart w:id="1398" w:name="_Toc100782607"/>
      <w:bookmarkStart w:id="1399" w:name="_Toc104299461"/>
      <w:bookmarkStart w:id="1400" w:name="_Toc112768461"/>
      <w:bookmarkStart w:id="1401" w:name="_Toc112768749"/>
      <w:bookmarkStart w:id="1402" w:name="_Toc112768989"/>
      <w:bookmarkStart w:id="1403" w:name="_Toc112772425"/>
      <w:bookmarkStart w:id="1404" w:name="_Toc112864100"/>
      <w:bookmarkStart w:id="1405" w:name="_Toc112865242"/>
      <w:bookmarkStart w:id="1406" w:name="_Toc117570230"/>
      <w:r w:rsidRPr="00DF048C">
        <w:t>6.</w:t>
      </w:r>
      <w:r w:rsidR="003472A7" w:rsidRPr="00DF048C">
        <w:t>7</w:t>
      </w:r>
      <w:r w:rsidRPr="00DF048C">
        <w:t>.3.1</w:t>
      </w:r>
      <w:r w:rsidRPr="00DF048C">
        <w:tab/>
        <w:t>Network based UE Sidelink Positioning estimation (MT-LR).</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79CB2EC4" w14:textId="77777777" w:rsidR="007C6DCC" w:rsidRPr="00DF048C" w:rsidRDefault="007C6DCC" w:rsidP="00442D39">
      <w:pPr>
        <w:pStyle w:val="TH"/>
      </w:pPr>
      <w:r w:rsidRPr="00DF048C">
        <w:object w:dxaOrig="8713" w:dyaOrig="5592" w14:anchorId="617BBDD6">
          <v:shape id="_x0000_i1044" type="#_x0000_t75" style="width:479.6pt;height:306.8pt" o:ole="">
            <v:imagedata r:id="rId46" o:title=""/>
          </v:shape>
          <o:OLEObject Type="Embed" ProgID="Visio.Drawing.15" ShapeID="_x0000_i1044" DrawAspect="Content" ObjectID="_1731248892" r:id="rId47"/>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3CCBB44C" w:rsidR="008E4C03" w:rsidRDefault="008E4C03" w:rsidP="008E4C03">
      <w:pPr>
        <w:pStyle w:val="B1"/>
      </w:pPr>
      <w:bookmarkStart w:id="1407" w:name="_Toc96675618"/>
      <w:bookmarkStart w:id="1408" w:name="_Toc96677309"/>
      <w:bookmarkStart w:id="1409" w:name="_Toc97105940"/>
      <w:bookmarkStart w:id="1410" w:name="_Toc100781001"/>
      <w:bookmarkStart w:id="1411" w:name="_Toc100782226"/>
      <w:bookmarkStart w:id="1412" w:name="_Toc100782350"/>
      <w:bookmarkStart w:id="1413" w:name="_Toc100782479"/>
      <w:bookmarkStart w:id="1414" w:name="_Toc100782608"/>
      <w:r>
        <w:t>0.</w:t>
      </w:r>
      <w:r>
        <w:tab/>
        <w:t xml:space="preserve">The AMF is triggered to initiate location reporting procedure for UE1 as specified in </w:t>
      </w:r>
      <w:r w:rsidR="006D34D6">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2F9E55FC" w:rsidR="008E4C03" w:rsidRDefault="008E4C03" w:rsidP="008E4C03">
      <w:pPr>
        <w:pStyle w:val="B1"/>
      </w:pPr>
      <w:r>
        <w:t>1.</w:t>
      </w:r>
      <w:r>
        <w:tab/>
        <w:t xml:space="preserve">The AMF sends the initial request to the LMF as specified in </w:t>
      </w:r>
      <w:r w:rsidR="006D34D6">
        <w:t>TS 23.273 [</w:t>
      </w:r>
      <w:r>
        <w:t>11]</w:t>
      </w:r>
    </w:p>
    <w:p w14:paraId="071A0EEF" w14:textId="55EBBC24" w:rsidR="008E4C03" w:rsidRDefault="008E4C03" w:rsidP="008E4C03">
      <w:pPr>
        <w:pStyle w:val="B1"/>
      </w:pPr>
      <w:r>
        <w:t>2.</w:t>
      </w:r>
      <w:r>
        <w:tab/>
        <w:t xml:space="preserve">The LMF sends the DL Positioning message to the UE1 using the Namf_Communication_N1N2messageTransfer as specified in clause 6.11.1 of </w:t>
      </w:r>
      <w:r w:rsidR="006D34D6">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6231A05"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6D34D6">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lastRenderedPageBreak/>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4BA2D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6D34D6">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415" w:name="_Toc104257754"/>
      <w:bookmarkStart w:id="1416" w:name="_Toc104257928"/>
      <w:bookmarkStart w:id="1417" w:name="_Toc104299462"/>
      <w:bookmarkStart w:id="1418" w:name="_Toc112768462"/>
      <w:bookmarkStart w:id="1419" w:name="_Toc112768750"/>
      <w:bookmarkStart w:id="1420" w:name="_Toc112768990"/>
      <w:bookmarkStart w:id="1421" w:name="_Toc112772426"/>
      <w:bookmarkStart w:id="1422" w:name="_Toc112864101"/>
      <w:bookmarkStart w:id="1423" w:name="_Toc112865243"/>
      <w:bookmarkStart w:id="1424" w:name="_Toc117042704"/>
      <w:bookmarkStart w:id="1425" w:name="_Toc117570231"/>
      <w:r w:rsidRPr="00DF048C">
        <w:t>6.</w:t>
      </w:r>
      <w:r w:rsidR="002A7C52" w:rsidRPr="00DF048C">
        <w:t>7</w:t>
      </w:r>
      <w:r w:rsidRPr="00DF048C">
        <w:t>.</w:t>
      </w:r>
      <w:r w:rsidRPr="00DF048C">
        <w:rPr>
          <w:lang w:eastAsia="zh-CN"/>
        </w:rPr>
        <w:t>4</w:t>
      </w:r>
      <w:r w:rsidRPr="00DF048C">
        <w:tab/>
        <w:t>Impacts on services, entities and interfaces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426" w:name="_Toc100781002"/>
      <w:bookmarkStart w:id="1427" w:name="_Toc100782227"/>
      <w:bookmarkStart w:id="1428" w:name="_Toc100782351"/>
      <w:bookmarkStart w:id="1429" w:name="_Toc100782480"/>
      <w:bookmarkStart w:id="1430" w:name="_Toc100782609"/>
      <w:bookmarkStart w:id="1431" w:name="_Toc104257755"/>
      <w:bookmarkStart w:id="1432" w:name="_Toc104257929"/>
      <w:bookmarkStart w:id="1433" w:name="_Toc104299463"/>
      <w:bookmarkStart w:id="1434" w:name="_Toc112768463"/>
      <w:bookmarkStart w:id="1435" w:name="_Toc112768751"/>
      <w:bookmarkStart w:id="1436" w:name="_Toc112768991"/>
      <w:bookmarkStart w:id="1437" w:name="_Toc112772427"/>
      <w:bookmarkStart w:id="1438" w:name="_Toc112864102"/>
      <w:bookmarkStart w:id="1439" w:name="_Toc112865244"/>
      <w:bookmarkStart w:id="1440" w:name="_Toc117042705"/>
      <w:bookmarkStart w:id="1441" w:name="_Toc117570232"/>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D823EDA" w14:textId="5B08BD92" w:rsidR="00466C28" w:rsidRPr="00DF048C" w:rsidRDefault="00D9365C" w:rsidP="00466C28">
      <w:pPr>
        <w:pStyle w:val="Heading3"/>
        <w:rPr>
          <w:lang w:eastAsia="ko-KR"/>
        </w:rPr>
      </w:pPr>
      <w:bookmarkStart w:id="1442" w:name="_Toc100781003"/>
      <w:bookmarkStart w:id="1443" w:name="_Toc100782228"/>
      <w:bookmarkStart w:id="1444" w:name="_Toc100782352"/>
      <w:bookmarkStart w:id="1445" w:name="_Toc100782481"/>
      <w:bookmarkStart w:id="1446" w:name="_Toc100782610"/>
      <w:bookmarkStart w:id="1447" w:name="_Toc104257756"/>
      <w:bookmarkStart w:id="1448" w:name="_Toc104257930"/>
      <w:bookmarkStart w:id="1449" w:name="_Toc104299464"/>
      <w:bookmarkStart w:id="1450" w:name="_Toc112768464"/>
      <w:bookmarkStart w:id="1451" w:name="_Toc112768752"/>
      <w:bookmarkStart w:id="1452" w:name="_Toc112768992"/>
      <w:bookmarkStart w:id="1453" w:name="_Toc112772428"/>
      <w:bookmarkStart w:id="1454" w:name="_Toc112864103"/>
      <w:bookmarkStart w:id="1455" w:name="_Toc112865245"/>
      <w:bookmarkStart w:id="1456" w:name="_Toc117042706"/>
      <w:bookmarkStart w:id="1457" w:name="_Toc117570233"/>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33A7696D"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6D34D6" w:rsidRPr="008E4C03">
        <w:t>TS</w:t>
      </w:r>
      <w:r w:rsidR="006D34D6">
        <w:t> </w:t>
      </w:r>
      <w:r w:rsidR="006D34D6" w:rsidRPr="008E4C03">
        <w:t>37.355</w:t>
      </w:r>
      <w:r w:rsidR="006D34D6">
        <w:t> </w:t>
      </w:r>
      <w:r w:rsidR="006D34D6"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458" w:name="_Toc100781004"/>
      <w:bookmarkStart w:id="1459" w:name="_Toc100782229"/>
      <w:bookmarkStart w:id="1460" w:name="_Toc100782353"/>
      <w:bookmarkStart w:id="1461" w:name="_Toc100782482"/>
      <w:bookmarkStart w:id="1462" w:name="_Toc100782611"/>
      <w:bookmarkStart w:id="1463" w:name="_Toc104257757"/>
      <w:bookmarkStart w:id="1464" w:name="_Toc104257931"/>
      <w:bookmarkStart w:id="1465" w:name="_Toc104299465"/>
      <w:bookmarkStart w:id="1466" w:name="_Toc112768465"/>
      <w:bookmarkStart w:id="1467" w:name="_Toc112768753"/>
      <w:bookmarkStart w:id="1468" w:name="_Toc112768993"/>
      <w:bookmarkStart w:id="1469" w:name="_Toc112772429"/>
      <w:bookmarkStart w:id="1470" w:name="_Toc112864104"/>
      <w:bookmarkStart w:id="1471" w:name="_Toc112865246"/>
      <w:bookmarkStart w:id="1472" w:name="_Toc117042707"/>
      <w:bookmarkStart w:id="1473" w:name="_Toc117570234"/>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w:t>
      </w:r>
      <w:r w:rsidR="004916DF">
        <w:lastRenderedPageBreak/>
        <w:t xml:space="preserve">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3B6DBD9E"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indicate which application want to know the UE location. The internal Application ID has the same function as the Prose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474" w:name="_Toc100781005"/>
      <w:bookmarkStart w:id="1475" w:name="_Toc100782230"/>
      <w:bookmarkStart w:id="1476" w:name="_Toc100782354"/>
      <w:bookmarkStart w:id="1477" w:name="_Toc100782483"/>
      <w:bookmarkStart w:id="1478" w:name="_Toc100782612"/>
      <w:bookmarkStart w:id="1479" w:name="_Toc104257758"/>
      <w:bookmarkStart w:id="1480" w:name="_Toc104257932"/>
      <w:bookmarkStart w:id="1481" w:name="_Toc104299466"/>
      <w:bookmarkStart w:id="1482" w:name="_Toc112768466"/>
      <w:bookmarkStart w:id="1483" w:name="_Toc112768754"/>
      <w:bookmarkStart w:id="1484" w:name="_Toc112768994"/>
      <w:bookmarkStart w:id="1485" w:name="_Toc112772430"/>
      <w:bookmarkStart w:id="1486" w:name="_Toc112864105"/>
      <w:bookmarkStart w:id="1487" w:name="_Toc112865247"/>
      <w:bookmarkStart w:id="1488" w:name="_Toc117042708"/>
      <w:bookmarkStart w:id="1489" w:name="_Toc117570235"/>
      <w:r w:rsidRPr="00DF048C">
        <w:t>6.</w:t>
      </w:r>
      <w:r w:rsidRPr="00DF048C">
        <w:rPr>
          <w:lang w:eastAsia="zh-CN"/>
        </w:rPr>
        <w:t>8</w:t>
      </w:r>
      <w:r w:rsidR="00466C28" w:rsidRPr="00DF048C">
        <w:t>.3</w:t>
      </w:r>
      <w:r w:rsidR="00466C28" w:rsidRPr="00DF048C">
        <w:tab/>
        <w:t>Procedures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5" type="#_x0000_t75" style="width:297.4pt;height:514pt" o:ole="">
            <v:imagedata r:id="rId48" o:title=""/>
          </v:shape>
          <o:OLEObject Type="Embed" ProgID="Visio.Drawing.15" ShapeID="_x0000_i1045" DrawAspect="Content" ObjectID="_1731248893" r:id="rId49"/>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446BC55"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6D34D6">
        <w:rPr>
          <w:rFonts w:eastAsia="DengXian"/>
          <w:lang w:eastAsia="zh-CN"/>
        </w:rPr>
        <w:t>TS 23.273 [</w:t>
      </w:r>
      <w:r>
        <w:rPr>
          <w:rFonts w:eastAsia="DengXian"/>
          <w:lang w:eastAsia="zh-CN"/>
        </w:rPr>
        <w:t>11].</w:t>
      </w:r>
    </w:p>
    <w:p w14:paraId="7A869362" w14:textId="36ECE22D"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6D34D6">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lastRenderedPageBreak/>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B27A70B"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6D34D6">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0773CE3C" w:rsidR="00A004A6" w:rsidRPr="00A004A6" w:rsidRDefault="001F671C" w:rsidP="000C5E5B">
      <w:pPr>
        <w:pStyle w:val="EditorsNote"/>
        <w:rPr>
          <w:lang w:val="x-none"/>
        </w:rPr>
      </w:pPr>
      <w:r w:rsidRPr="00D76172">
        <w:rPr>
          <w:lang w:val="en-US" w:eastAsia="zh-CN"/>
        </w:rPr>
        <w:t>Editor</w:t>
      </w:r>
      <w:r>
        <w:rPr>
          <w:lang w:val="en-US" w:eastAsia="zh-CN"/>
        </w:rPr>
        <w:t>'</w:t>
      </w:r>
      <w:r w:rsidRPr="00D76172">
        <w:rPr>
          <w:lang w:val="en-US" w:eastAsia="zh-CN"/>
        </w:rPr>
        <w:t>s note:</w:t>
      </w:r>
      <w:r w:rsidR="000C5E5B">
        <w:tab/>
      </w:r>
      <w:r w:rsidR="00A004A6" w:rsidRPr="00A004A6">
        <w:t>T</w:t>
      </w:r>
      <w:r w:rsidR="00A004A6"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490" w:name="_Toc100781006"/>
      <w:bookmarkStart w:id="1491" w:name="_Toc100782231"/>
      <w:bookmarkStart w:id="1492" w:name="_Toc100782355"/>
      <w:bookmarkStart w:id="1493" w:name="_Toc100782484"/>
      <w:bookmarkStart w:id="1494" w:name="_Toc100782613"/>
      <w:bookmarkStart w:id="1495" w:name="_Toc104257759"/>
      <w:bookmarkStart w:id="1496" w:name="_Toc104257933"/>
      <w:bookmarkStart w:id="1497" w:name="_Toc104299467"/>
      <w:bookmarkStart w:id="1498" w:name="_Toc112768467"/>
      <w:bookmarkStart w:id="1499" w:name="_Toc112768755"/>
      <w:bookmarkStart w:id="1500" w:name="_Toc112768995"/>
      <w:bookmarkStart w:id="1501" w:name="_Toc112772431"/>
      <w:bookmarkStart w:id="1502" w:name="_Toc112864106"/>
      <w:bookmarkStart w:id="1503" w:name="_Toc112865248"/>
      <w:bookmarkStart w:id="1504" w:name="_Toc117042709"/>
      <w:bookmarkStart w:id="1505" w:name="_Toc117570236"/>
      <w:r w:rsidRPr="00DF048C">
        <w:t>6.8</w:t>
      </w:r>
      <w:r w:rsidR="00466C28" w:rsidRPr="00DF048C">
        <w:t>.4</w:t>
      </w:r>
      <w:r w:rsidR="00466C28" w:rsidRPr="00DF048C">
        <w:tab/>
        <w:t>Impacts on services, entities, and interfaces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12ECCD82" w:rsidR="004F50F6" w:rsidRPr="000C5E5B" w:rsidRDefault="004F50F6" w:rsidP="004F50F6">
      <w:pPr>
        <w:pStyle w:val="B1"/>
      </w:pPr>
      <w:r w:rsidRPr="000C5E5B">
        <w:t>-</w:t>
      </w:r>
      <w:r w:rsidRPr="000C5E5B">
        <w:tab/>
        <w:t>Determine LCS target UE</w:t>
      </w:r>
      <w:r w:rsidR="001F671C">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506"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506"/>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507" w:name="_Toc100781007"/>
      <w:bookmarkStart w:id="1508" w:name="_Toc100782232"/>
      <w:bookmarkStart w:id="1509" w:name="_Toc100782356"/>
      <w:bookmarkStart w:id="1510" w:name="_Toc100782485"/>
      <w:bookmarkStart w:id="1511" w:name="_Toc100782614"/>
      <w:bookmarkStart w:id="1512" w:name="_Toc104257760"/>
      <w:bookmarkStart w:id="1513" w:name="_Toc104257934"/>
      <w:bookmarkStart w:id="1514" w:name="_Toc104299468"/>
      <w:bookmarkStart w:id="1515" w:name="_Toc112768468"/>
      <w:bookmarkStart w:id="1516" w:name="_Toc112768756"/>
      <w:bookmarkStart w:id="1517" w:name="_Toc112768996"/>
      <w:bookmarkStart w:id="1518" w:name="_Toc112772432"/>
      <w:bookmarkStart w:id="1519" w:name="_Toc112864107"/>
      <w:bookmarkStart w:id="1520" w:name="_Toc112865249"/>
      <w:bookmarkStart w:id="1521" w:name="_Toc117042710"/>
      <w:bookmarkStart w:id="1522" w:name="_Toc117570237"/>
      <w:r w:rsidRPr="00DF048C">
        <w:t>6.9</w:t>
      </w:r>
      <w:r w:rsidRPr="00DF048C">
        <w:tab/>
        <w:t>Solution #9: Solution for KI#6 on Ranging/SL positioning service exposure to UE</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74D1022" w14:textId="36834B9E" w:rsidR="00BE20D5" w:rsidRPr="00DF048C" w:rsidRDefault="001F671C" w:rsidP="00BE20D5">
      <w:pPr>
        <w:pStyle w:val="EditorsNote"/>
      </w:pPr>
      <w:r w:rsidRPr="00D76172">
        <w:rPr>
          <w:lang w:val="en-US" w:eastAsia="zh-CN"/>
        </w:rPr>
        <w:t>Editor</w:t>
      </w:r>
      <w:r>
        <w:rPr>
          <w:lang w:val="en-US" w:eastAsia="zh-CN"/>
        </w:rPr>
        <w:t>'</w:t>
      </w:r>
      <w:r w:rsidRPr="00D76172">
        <w:rPr>
          <w:lang w:val="en-US" w:eastAsia="zh-CN"/>
        </w:rPr>
        <w:t>s note:</w:t>
      </w:r>
      <w:r w:rsidR="00BE20D5" w:rsidRPr="00DF048C">
        <w:tab/>
        <w:t>This clause describes a solution addressing one or more key issues identified in clause</w:t>
      </w:r>
      <w:r w:rsidR="00D62CAC">
        <w:t> </w:t>
      </w:r>
      <w:r w:rsidR="00BE20D5" w:rsidRPr="00DF048C">
        <w:t xml:space="preserve">5. The structure of the </w:t>
      </w:r>
      <w:r w:rsidR="00D62CAC">
        <w:t>(</w:t>
      </w:r>
      <w:r w:rsidR="00BE20D5" w:rsidRPr="00DF048C">
        <w:t>sub</w:t>
      </w:r>
      <w:r w:rsidR="00D62CAC">
        <w:t xml:space="preserve">) </w:t>
      </w:r>
      <w:r w:rsidR="00BE20D5" w:rsidRPr="00DF048C">
        <w:t>clauses can be adjusted. The list of key issues which this solution attempts to resolve should be clearly indicated.</w:t>
      </w:r>
    </w:p>
    <w:p w14:paraId="2270B4EE" w14:textId="2BA55D41" w:rsidR="00BE20D5" w:rsidRPr="00DF048C" w:rsidRDefault="00BE20D5" w:rsidP="00BE20D5">
      <w:pPr>
        <w:pStyle w:val="Heading3"/>
      </w:pPr>
      <w:bookmarkStart w:id="1523" w:name="_Toc100781008"/>
      <w:bookmarkStart w:id="1524" w:name="_Toc100782233"/>
      <w:bookmarkStart w:id="1525" w:name="_Toc100782357"/>
      <w:bookmarkStart w:id="1526" w:name="_Toc100782486"/>
      <w:bookmarkStart w:id="1527" w:name="_Toc100782615"/>
      <w:bookmarkStart w:id="1528" w:name="_Toc104257761"/>
      <w:bookmarkStart w:id="1529" w:name="_Toc104257935"/>
      <w:bookmarkStart w:id="1530" w:name="_Toc104299469"/>
      <w:bookmarkStart w:id="1531" w:name="_Toc112768469"/>
      <w:bookmarkStart w:id="1532" w:name="_Toc112768757"/>
      <w:bookmarkStart w:id="1533" w:name="_Toc112768997"/>
      <w:bookmarkStart w:id="1534" w:name="_Toc112772433"/>
      <w:bookmarkStart w:id="1535" w:name="_Toc112864108"/>
      <w:bookmarkStart w:id="1536" w:name="_Toc112865250"/>
      <w:bookmarkStart w:id="1537" w:name="_Toc117042711"/>
      <w:bookmarkStart w:id="1538" w:name="_Toc117570238"/>
      <w:r w:rsidRPr="00DF048C">
        <w:t>6.9.1</w:t>
      </w:r>
      <w:r w:rsidRPr="00DF048C">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Heading3"/>
      </w:pPr>
      <w:bookmarkStart w:id="1539" w:name="_Toc100781009"/>
      <w:bookmarkStart w:id="1540" w:name="_Toc100782234"/>
      <w:bookmarkStart w:id="1541" w:name="_Toc100782358"/>
      <w:bookmarkStart w:id="1542" w:name="_Toc100782487"/>
      <w:bookmarkStart w:id="1543" w:name="_Toc100782616"/>
      <w:bookmarkStart w:id="1544" w:name="_Toc104257762"/>
      <w:bookmarkStart w:id="1545" w:name="_Toc104257936"/>
      <w:bookmarkStart w:id="1546" w:name="_Toc104299470"/>
      <w:bookmarkStart w:id="1547" w:name="_Toc112768470"/>
      <w:bookmarkStart w:id="1548" w:name="_Toc112768758"/>
      <w:bookmarkStart w:id="1549" w:name="_Toc112768998"/>
      <w:bookmarkStart w:id="1550" w:name="_Toc112772434"/>
      <w:bookmarkStart w:id="1551" w:name="_Toc112864109"/>
      <w:bookmarkStart w:id="1552" w:name="_Toc112865251"/>
      <w:bookmarkStart w:id="1553" w:name="_Toc117042712"/>
      <w:bookmarkStart w:id="1554" w:name="_Toc117570239"/>
      <w:r w:rsidRPr="00DF048C">
        <w:t>6.9.2</w:t>
      </w:r>
      <w:r w:rsidRPr="00DF048C">
        <w:tab/>
        <w:t>Functional descriptions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SimSun"/>
          <w:lang w:eastAsia="zh-CN" w:bidi="ar"/>
        </w:rPr>
      </w:pPr>
      <w:r>
        <w:rPr>
          <w:rFonts w:eastAsia="SimSun"/>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555" w:name="_Toc100781010"/>
      <w:bookmarkStart w:id="1556" w:name="_Toc100782235"/>
      <w:bookmarkStart w:id="1557" w:name="_Toc100782359"/>
      <w:bookmarkStart w:id="1558" w:name="_Toc100782488"/>
      <w:bookmarkStart w:id="1559" w:name="_Toc100782617"/>
      <w:bookmarkStart w:id="1560" w:name="_Toc104257763"/>
      <w:bookmarkStart w:id="1561" w:name="_Toc104257937"/>
      <w:bookmarkStart w:id="1562" w:name="_Toc104299471"/>
      <w:bookmarkStart w:id="1563" w:name="_Toc112768471"/>
      <w:bookmarkStart w:id="1564" w:name="_Toc112768759"/>
      <w:bookmarkStart w:id="1565" w:name="_Toc112768999"/>
      <w:bookmarkStart w:id="1566" w:name="_Toc112772435"/>
      <w:bookmarkStart w:id="1567" w:name="_Toc112864110"/>
      <w:bookmarkStart w:id="1568" w:name="_Toc112865252"/>
      <w:bookmarkStart w:id="1569" w:name="_Toc117042713"/>
      <w:bookmarkStart w:id="1570" w:name="_Toc117570240"/>
      <w:r w:rsidRPr="00DF048C">
        <w:lastRenderedPageBreak/>
        <w:t>6.9.3</w:t>
      </w:r>
      <w:r w:rsidRPr="00DF048C">
        <w:tab/>
        <w:t>Procedures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7EF2786A" w14:textId="556D4198" w:rsidR="00BE20D5" w:rsidRPr="00DF048C" w:rsidRDefault="00BE20D5" w:rsidP="00BE20D5">
      <w:pPr>
        <w:pStyle w:val="Heading4"/>
        <w:rPr>
          <w:lang w:eastAsia="zh-CN"/>
        </w:rPr>
      </w:pPr>
      <w:bookmarkStart w:id="1571" w:name="_Toc100781011"/>
      <w:bookmarkStart w:id="1572" w:name="_Toc100782236"/>
      <w:bookmarkStart w:id="1573" w:name="_Toc100782360"/>
      <w:bookmarkStart w:id="1574" w:name="_Toc100782489"/>
      <w:bookmarkStart w:id="1575" w:name="_Toc100782618"/>
      <w:bookmarkStart w:id="1576" w:name="_Toc104299472"/>
      <w:bookmarkStart w:id="1577" w:name="_Toc112768472"/>
      <w:bookmarkStart w:id="1578" w:name="_Toc112768760"/>
      <w:bookmarkStart w:id="1579" w:name="_Toc112769000"/>
      <w:bookmarkStart w:id="1580" w:name="_Toc112772436"/>
      <w:bookmarkStart w:id="1581" w:name="_Toc112864111"/>
      <w:bookmarkStart w:id="1582" w:name="_Toc112865253"/>
      <w:bookmarkStart w:id="1583" w:name="_Toc117570241"/>
      <w:r w:rsidRPr="00DF048C">
        <w:rPr>
          <w:lang w:eastAsia="zh-CN"/>
        </w:rPr>
        <w:t>6.9.3.1</w:t>
      </w:r>
      <w:r w:rsidRPr="00DF048C">
        <w:rPr>
          <w:lang w:eastAsia="zh-CN"/>
        </w:rPr>
        <w:tab/>
        <w:t>UE involved in SL ranging consumes the Ranging/SL positioning service</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38F87693" w14:textId="39DBB609" w:rsidR="004F50F6" w:rsidRDefault="004F50F6" w:rsidP="007367C6">
      <w:pPr>
        <w:pStyle w:val="TH"/>
      </w:pPr>
      <w:r>
        <w:object w:dxaOrig="4395" w:dyaOrig="1982" w14:anchorId="0443D2BE">
          <v:shape id="_x0000_i1046" type="#_x0000_t75" style="width:220.4pt;height:97.65pt" o:ole="">
            <v:imagedata r:id="rId50" o:title=""/>
          </v:shape>
          <o:OLEObject Type="Embed" ProgID="Word.Picture.8" ShapeID="_x0000_i1046" DrawAspect="Content" ObjectID="_1731248894" r:id="rId51"/>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84" w:name="_MON_1711450427"/>
    <w:bookmarkEnd w:id="1584"/>
    <w:p w14:paraId="44FA1ED9" w14:textId="7053D75F" w:rsidR="004F50F6" w:rsidRDefault="004F50F6" w:rsidP="004F50F6">
      <w:pPr>
        <w:pStyle w:val="TH"/>
      </w:pPr>
      <w:r>
        <w:object w:dxaOrig="5670" w:dyaOrig="3825" w14:anchorId="526698A0">
          <v:shape id="_x0000_i1047" type="#_x0000_t75" style="width:283.6pt;height:189.7pt" o:ole="">
            <v:imagedata r:id="rId52" o:title=""/>
          </v:shape>
          <o:OLEObject Type="Embed" ProgID="Word.Picture.8" ShapeID="_x0000_i1047" DrawAspect="Content" ObjectID="_1731248895" r:id="rId53"/>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139AB225" w:rsidR="00BE20D5" w:rsidRPr="00DF048C" w:rsidRDefault="001F671C" w:rsidP="004F50F6">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Heading4"/>
        <w:rPr>
          <w:lang w:eastAsia="zh-CN"/>
        </w:rPr>
      </w:pPr>
      <w:bookmarkStart w:id="1585" w:name="_Toc100781012"/>
      <w:bookmarkStart w:id="1586" w:name="_Toc100782237"/>
      <w:bookmarkStart w:id="1587" w:name="_Toc100782361"/>
      <w:bookmarkStart w:id="1588" w:name="_Toc100782490"/>
      <w:bookmarkStart w:id="1589" w:name="_Toc100782619"/>
      <w:bookmarkStart w:id="1590" w:name="_Toc104299473"/>
      <w:bookmarkStart w:id="1591" w:name="_Toc112768473"/>
      <w:bookmarkStart w:id="1592" w:name="_Toc112768761"/>
      <w:bookmarkStart w:id="1593" w:name="_Toc112769001"/>
      <w:bookmarkStart w:id="1594" w:name="_Toc112772437"/>
      <w:bookmarkStart w:id="1595" w:name="_Toc112864112"/>
      <w:bookmarkStart w:id="1596" w:name="_Toc112865254"/>
      <w:bookmarkStart w:id="1597" w:name="_Toc117570242"/>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6FA58DED" w14:textId="20E7E8AE" w:rsidR="00BE20D5" w:rsidRDefault="00BE20D5" w:rsidP="00BE20D5">
      <w:pPr>
        <w:pStyle w:val="Heading5"/>
        <w:rPr>
          <w:lang w:eastAsia="zh-CN"/>
        </w:rPr>
      </w:pPr>
      <w:bookmarkStart w:id="1598" w:name="_Toc100781013"/>
      <w:bookmarkStart w:id="1599" w:name="_Toc100782238"/>
      <w:bookmarkStart w:id="1600" w:name="_Toc100782362"/>
      <w:bookmarkStart w:id="1601" w:name="_Toc100782491"/>
      <w:bookmarkStart w:id="1602" w:name="_Toc100782620"/>
      <w:bookmarkStart w:id="1603" w:name="_Toc104299474"/>
      <w:bookmarkStart w:id="1604" w:name="_Toc112768474"/>
      <w:bookmarkStart w:id="1605" w:name="_Toc112768762"/>
      <w:bookmarkStart w:id="1606" w:name="_Toc112769002"/>
      <w:bookmarkStart w:id="1607" w:name="_Toc112772438"/>
      <w:bookmarkStart w:id="1608" w:name="_Toc112864113"/>
      <w:bookmarkStart w:id="1609" w:name="_Toc112865255"/>
      <w:bookmarkStart w:id="1610" w:name="_Toc117570243"/>
      <w:r w:rsidRPr="00DF048C">
        <w:rPr>
          <w:lang w:eastAsia="zh-CN"/>
        </w:rPr>
        <w:t>6.9.3.2.1</w:t>
      </w:r>
      <w:r w:rsidRPr="00DF048C">
        <w:rPr>
          <w:lang w:eastAsia="zh-CN"/>
        </w:rPr>
        <w:tab/>
        <w:t>General</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16167907" w14:textId="56B400B6" w:rsidR="00791807" w:rsidRDefault="00791807" w:rsidP="009523CA">
      <w:pPr>
        <w:pStyle w:val="TH"/>
      </w:pPr>
      <w:r>
        <w:object w:dxaOrig="4962" w:dyaOrig="3116" w14:anchorId="67D29E79">
          <v:shape id="_x0000_i1048" type="#_x0000_t75" style="width:247.95pt;height:154.65pt" o:ole="">
            <v:imagedata r:id="rId54" o:title=""/>
          </v:shape>
          <o:OLEObject Type="Embed" ProgID="Word.Picture.8" ShapeID="_x0000_i1048" DrawAspect="Content" ObjectID="_1731248896" r:id="rId55"/>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Heading5"/>
        <w:rPr>
          <w:lang w:eastAsia="zh-CN"/>
        </w:rPr>
      </w:pPr>
      <w:bookmarkStart w:id="1611" w:name="_Toc100781014"/>
      <w:bookmarkStart w:id="1612" w:name="_Toc100782239"/>
      <w:bookmarkStart w:id="1613" w:name="_Toc100782363"/>
      <w:bookmarkStart w:id="1614" w:name="_Toc100782492"/>
      <w:bookmarkStart w:id="1615" w:name="_Toc100782621"/>
      <w:bookmarkStart w:id="1616" w:name="_Toc104299475"/>
      <w:bookmarkStart w:id="1617" w:name="_Toc112768475"/>
      <w:bookmarkStart w:id="1618" w:name="_Toc112768763"/>
      <w:bookmarkStart w:id="1619" w:name="_Toc112769003"/>
      <w:bookmarkStart w:id="1620" w:name="_Toc112772439"/>
      <w:bookmarkStart w:id="1621" w:name="_Toc112864114"/>
      <w:bookmarkStart w:id="1622" w:name="_Toc112865256"/>
      <w:bookmarkStart w:id="1623" w:name="_Toc117570244"/>
      <w:r w:rsidRPr="00DF048C">
        <w:rPr>
          <w:lang w:eastAsia="zh-CN"/>
        </w:rPr>
        <w:t>6.9.3.2.2</w:t>
      </w:r>
      <w:r w:rsidRPr="00DF048C">
        <w:rPr>
          <w:lang w:eastAsia="zh-CN"/>
        </w:rPr>
        <w:tab/>
        <w:t>Service exposure to the 3rd party UE via PC5</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bookmarkStart w:id="1624" w:name="_MON_1721660206"/>
    <w:bookmarkEnd w:id="1624"/>
    <w:p w14:paraId="31736FAA" w14:textId="251F951A" w:rsidR="003C11F7" w:rsidRPr="000C5E5B" w:rsidRDefault="00B92F98" w:rsidP="000C5E5B">
      <w:pPr>
        <w:pStyle w:val="TH"/>
        <w:rPr>
          <w:rFonts w:eastAsiaTheme="minorEastAsia"/>
        </w:rPr>
      </w:pPr>
      <w:r w:rsidRPr="000C5E5B">
        <w:object w:dxaOrig="6946" w:dyaOrig="4392" w14:anchorId="2CEEBBFB">
          <v:shape id="_x0000_i1049" type="#_x0000_t75" style="width:346.85pt;height:217.25pt" o:ole="">
            <v:imagedata r:id="rId56" o:title=""/>
          </v:shape>
          <o:OLEObject Type="Embed" ProgID="Word.Picture.8" ShapeID="_x0000_i1049" DrawAspect="Content" ObjectID="_1731248897" r:id="rId57"/>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625" w:name="_Toc100781015"/>
      <w:bookmarkStart w:id="1626" w:name="_Toc100782240"/>
      <w:bookmarkStart w:id="1627" w:name="_Toc100782364"/>
      <w:bookmarkStart w:id="1628" w:name="_Toc100782493"/>
      <w:bookmarkStart w:id="1629"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0EB6279B"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Heading5"/>
        <w:rPr>
          <w:lang w:eastAsia="zh-CN"/>
        </w:rPr>
      </w:pPr>
      <w:bookmarkStart w:id="1630" w:name="_Toc104299476"/>
      <w:bookmarkStart w:id="1631" w:name="_Toc112768476"/>
      <w:bookmarkStart w:id="1632" w:name="_Toc112768764"/>
      <w:bookmarkStart w:id="1633" w:name="_Toc112769004"/>
      <w:bookmarkStart w:id="1634" w:name="_Toc112772440"/>
      <w:bookmarkStart w:id="1635" w:name="_Toc112864115"/>
      <w:bookmarkStart w:id="1636" w:name="_Toc112865257"/>
      <w:bookmarkStart w:id="1637" w:name="_Toc117570245"/>
      <w:r w:rsidRPr="00DF048C">
        <w:rPr>
          <w:lang w:eastAsia="zh-CN"/>
        </w:rPr>
        <w:t>6.9.3.2.3</w:t>
      </w:r>
      <w:r w:rsidRPr="00DF048C">
        <w:rPr>
          <w:lang w:eastAsia="zh-CN"/>
        </w:rPr>
        <w:tab/>
        <w:t>Service exposure to the 3rd party UE via 5GC/Uu (network based)</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C4F2B14" w14:textId="1A569DA1" w:rsidR="000C5E5B" w:rsidRDefault="000C5E5B" w:rsidP="007E5EE8">
      <w:pPr>
        <w:pStyle w:val="TH"/>
      </w:pPr>
      <w:r>
        <w:object w:dxaOrig="9498" w:dyaOrig="10487" w14:anchorId="50F18383">
          <v:shape id="_x0000_i1050" type="#_x0000_t75" style="width:480.85pt;height:520.3pt" o:ole="">
            <v:imagedata r:id="rId58" o:title=""/>
          </v:shape>
          <o:OLEObject Type="Embed" ProgID="Word.Picture.8" ShapeID="_x0000_i1050" DrawAspect="Content" ObjectID="_1731248898" r:id="rId59"/>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638" w:name="_Toc100781016"/>
      <w:bookmarkStart w:id="1639" w:name="_Toc100782241"/>
      <w:bookmarkStart w:id="1640" w:name="_Toc100782365"/>
      <w:bookmarkStart w:id="1641" w:name="_Toc100782494"/>
      <w:bookmarkStart w:id="1642"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1389B819" w:rsidR="002300C1" w:rsidRDefault="002300C1" w:rsidP="003C11F7">
      <w:pPr>
        <w:pStyle w:val="B1"/>
      </w:pPr>
      <w:r>
        <w:rPr>
          <w:lang w:eastAsia="zh-CN"/>
        </w:rPr>
        <w:t>5a.</w:t>
      </w:r>
      <w:r>
        <w:rPr>
          <w:lang w:eastAsia="zh-CN"/>
        </w:rPr>
        <w:tab/>
        <w:t>T</w:t>
      </w:r>
      <w:r>
        <w:t>he LMF3 triggers the UE2 to perform Ranging/SL positioning with the UE1 via UE2</w:t>
      </w:r>
      <w:r w:rsidR="001F671C">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E0D3EFD" w:rsidR="003C11F7" w:rsidRDefault="001F671C" w:rsidP="003C11F7">
      <w:pPr>
        <w:pStyle w:val="EditorsNote"/>
      </w:pPr>
      <w:r w:rsidRPr="00D76172">
        <w:rPr>
          <w:lang w:val="en-US" w:eastAsia="zh-CN"/>
        </w:rPr>
        <w:t>Editor</w:t>
      </w:r>
      <w:r>
        <w:rPr>
          <w:lang w:val="en-US" w:eastAsia="zh-CN"/>
        </w:rPr>
        <w:t>'</w:t>
      </w:r>
      <w:r w:rsidRPr="00D76172">
        <w:rPr>
          <w:lang w:val="en-US" w:eastAsia="zh-CN"/>
        </w:rPr>
        <w:t>s note:</w:t>
      </w:r>
      <w:r w:rsidR="003C11F7">
        <w:tab/>
      </w:r>
      <w:r w:rsidR="00C86D75">
        <w:t xml:space="preserve">The </w:t>
      </w:r>
      <w:r w:rsidR="003C11F7">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36747FEF"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F671C">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Heading3"/>
      </w:pPr>
      <w:bookmarkStart w:id="1643" w:name="_Toc104257764"/>
      <w:bookmarkStart w:id="1644" w:name="_Toc104257938"/>
      <w:bookmarkStart w:id="1645" w:name="_Toc104299477"/>
      <w:bookmarkStart w:id="1646" w:name="_Toc112768477"/>
      <w:bookmarkStart w:id="1647" w:name="_Toc112768765"/>
      <w:bookmarkStart w:id="1648" w:name="_Toc112769005"/>
      <w:bookmarkStart w:id="1649" w:name="_Toc112772441"/>
      <w:bookmarkStart w:id="1650" w:name="_Toc112864116"/>
      <w:bookmarkStart w:id="1651" w:name="_Toc112865258"/>
      <w:bookmarkStart w:id="1652" w:name="_Toc117042714"/>
      <w:bookmarkStart w:id="1653" w:name="_Toc117570246"/>
      <w:r w:rsidRPr="00DF048C">
        <w:t>6.9.4</w:t>
      </w:r>
      <w:r w:rsidRPr="00DF048C">
        <w:tab/>
        <w:t>Impacts on services, entities, and interfaces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Heading2"/>
        <w:rPr>
          <w:lang w:eastAsia="zh-CN"/>
        </w:rPr>
      </w:pPr>
      <w:bookmarkStart w:id="1654" w:name="_Toc100781017"/>
      <w:bookmarkStart w:id="1655" w:name="_Toc100782242"/>
      <w:bookmarkStart w:id="1656" w:name="_Toc100782366"/>
      <w:bookmarkStart w:id="1657" w:name="_Toc100782495"/>
      <w:bookmarkStart w:id="1658" w:name="_Toc100782624"/>
      <w:bookmarkStart w:id="1659" w:name="_Toc104257765"/>
      <w:bookmarkStart w:id="1660" w:name="_Toc104257939"/>
      <w:bookmarkStart w:id="1661" w:name="_Toc104299478"/>
      <w:bookmarkStart w:id="1662" w:name="_Toc112768478"/>
      <w:bookmarkStart w:id="1663" w:name="_Toc112768766"/>
      <w:bookmarkStart w:id="1664" w:name="_Toc112769006"/>
      <w:bookmarkStart w:id="1665" w:name="_Toc112772442"/>
      <w:bookmarkStart w:id="1666" w:name="_Toc112864117"/>
      <w:bookmarkStart w:id="1667" w:name="_Toc112865259"/>
      <w:bookmarkStart w:id="1668" w:name="_Toc117042715"/>
      <w:bookmarkStart w:id="1669" w:name="_Toc117570247"/>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DEC77C5" w14:textId="110E8C7C" w:rsidR="00BE53F6" w:rsidRPr="00DF048C" w:rsidRDefault="00BE53F6" w:rsidP="00BE53F6">
      <w:pPr>
        <w:pStyle w:val="Heading3"/>
      </w:pPr>
      <w:bookmarkStart w:id="1670" w:name="_Toc100781018"/>
      <w:bookmarkStart w:id="1671" w:name="_Toc100782243"/>
      <w:bookmarkStart w:id="1672" w:name="_Toc100782367"/>
      <w:bookmarkStart w:id="1673" w:name="_Toc100782496"/>
      <w:bookmarkStart w:id="1674" w:name="_Toc100782625"/>
      <w:bookmarkStart w:id="1675" w:name="_Toc104257766"/>
      <w:bookmarkStart w:id="1676" w:name="_Toc104257940"/>
      <w:bookmarkStart w:id="1677" w:name="_Toc104299479"/>
      <w:bookmarkStart w:id="1678" w:name="_Toc112768479"/>
      <w:bookmarkStart w:id="1679" w:name="_Toc112768767"/>
      <w:bookmarkStart w:id="1680" w:name="_Toc112769007"/>
      <w:bookmarkStart w:id="1681" w:name="_Toc112772443"/>
      <w:bookmarkStart w:id="1682" w:name="_Toc112864118"/>
      <w:bookmarkStart w:id="1683" w:name="_Toc112865260"/>
      <w:bookmarkStart w:id="1684" w:name="_Toc117042716"/>
      <w:bookmarkStart w:id="1685" w:name="_Toc117570248"/>
      <w:r w:rsidRPr="00DF048C">
        <w:t>6.</w:t>
      </w:r>
      <w:r w:rsidRPr="00DF048C">
        <w:rPr>
          <w:lang w:eastAsia="zh-CN"/>
        </w:rPr>
        <w:t>1</w:t>
      </w:r>
      <w:r w:rsidRPr="00DF048C">
        <w:rPr>
          <w:rFonts w:eastAsia="SimSun"/>
          <w:lang w:eastAsia="zh-CN"/>
        </w:rPr>
        <w:t>0</w:t>
      </w:r>
      <w:r w:rsidRPr="00DF048C">
        <w:t>.1</w:t>
      </w:r>
      <w:r w:rsidRPr="00DF048C">
        <w:tab/>
        <w:t>Description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BF0ABCD"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w:t>
      </w:r>
      <w:r w:rsidR="00665673">
        <w:rPr>
          <w:rFonts w:eastAsia="DengXian"/>
          <w:lang w:eastAsia="zh-CN"/>
        </w:rPr>
        <w:t xml:space="preserve"> </w:t>
      </w:r>
      <w:r w:rsidR="00B22ABD" w:rsidRPr="00733536">
        <w:rPr>
          <w:rFonts w:eastAsia="DengXian"/>
          <w:lang w:eastAsia="zh-CN"/>
        </w:rPr>
        <w:t xml:space="preserve"> </w:t>
      </w:r>
      <w:r w:rsidR="00665673">
        <w:rPr>
          <w:rFonts w:eastAsia="DengXian" w:hint="eastAsia"/>
          <w:lang w:eastAsia="zh-CN"/>
        </w:rPr>
        <w:t>Reference</w:t>
      </w:r>
      <w:r w:rsidR="00B22ABD" w:rsidRPr="00733536">
        <w:rPr>
          <w:rFonts w:eastAsia="DengXian"/>
          <w:lang w:eastAsia="zh-CN"/>
        </w:rPr>
        <w:t xml:space="preserve"> UE.</w:t>
      </w:r>
      <w:r w:rsidR="00B22ABD">
        <w:rPr>
          <w:rFonts w:eastAsia="DengXian"/>
          <w:lang w:eastAsia="zh-CN"/>
        </w:rPr>
        <w:t xml:space="preserve"> T</w:t>
      </w:r>
      <w:r>
        <w:rPr>
          <w:rFonts w:eastAsia="DengXian"/>
          <w:lang w:eastAsia="zh-CN"/>
        </w:rPr>
        <w:t xml:space="preserve">he </w:t>
      </w:r>
      <w:r w:rsidR="00665673">
        <w:rPr>
          <w:rFonts w:eastAsia="DengXian"/>
          <w:lang w:eastAsia="zh-CN"/>
        </w:rPr>
        <w:t>Reference</w:t>
      </w:r>
      <w:r w:rsidR="00B22ABD">
        <w:rPr>
          <w:rFonts w:eastAsia="DengXian"/>
          <w:lang w:eastAsia="zh-CN"/>
        </w:rPr>
        <w:t xml:space="preserve"> UE</w:t>
      </w:r>
      <w:r>
        <w:rPr>
          <w:rFonts w:eastAsia="DengXian"/>
          <w:lang w:eastAsia="zh-CN"/>
        </w:rPr>
        <w:t xml:space="preserve"> uses the direct discovery procedure as specified in clause 6.3.2.1 of </w:t>
      </w:r>
      <w:r w:rsidR="006D34D6">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w:t>
      </w:r>
      <w:r w:rsidR="00665673">
        <w:rPr>
          <w:rFonts w:eastAsia="DengXian"/>
          <w:lang w:eastAsia="zh-CN"/>
        </w:rPr>
        <w:t xml:space="preserve">the </w:t>
      </w:r>
      <w:r w:rsidR="00665673">
        <w:rPr>
          <w:rFonts w:eastAsia="DengXian" w:hint="eastAsia"/>
          <w:lang w:eastAsia="zh-CN"/>
        </w:rPr>
        <w:t>following</w:t>
      </w:r>
      <w:r w:rsidR="00665673">
        <w:rPr>
          <w:rFonts w:eastAsia="DengXian"/>
          <w:lang w:eastAsia="zh-CN"/>
        </w:rPr>
        <w:t xml:space="preserve"> </w:t>
      </w:r>
      <w:r w:rsidR="00B22ABD" w:rsidRPr="00733536">
        <w:rPr>
          <w:rFonts w:eastAsia="DengXian"/>
          <w:lang w:eastAsia="zh-CN"/>
        </w:rPr>
        <w:t xml:space="preserve">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665673" w:rsidRPr="00761383">
        <w:rPr>
          <w:lang w:eastAsia="zh-CN"/>
        </w:rPr>
        <w:t>Ranging/Sidelink positioning service provider (e.g. a Reference UE)</w:t>
      </w:r>
      <w:r>
        <w:rPr>
          <w:rFonts w:eastAsia="DengXian"/>
          <w:lang w:eastAsia="zh-CN"/>
        </w:rPr>
        <w:t xml:space="preserve"> discovery and selection based on the Ranging information in the discovery message. The Ranging information may include the </w:t>
      </w:r>
      <w:r w:rsidR="00B22ABD">
        <w:rPr>
          <w:rFonts w:eastAsia="DengXian"/>
          <w:lang w:eastAsia="zh-CN"/>
        </w:rPr>
        <w:t xml:space="preserve">role indication (i.e. </w:t>
      </w:r>
      <w:r w:rsidR="001F671C">
        <w:rPr>
          <w:rFonts w:eastAsia="DengXian"/>
          <w:lang w:eastAsia="zh-CN"/>
        </w:rPr>
        <w:t>"</w:t>
      </w:r>
      <w:r w:rsidR="00665673" w:rsidRPr="00665673">
        <w:rPr>
          <w:lang w:eastAsia="zh-CN"/>
        </w:rPr>
        <w:t xml:space="preserve"> </w:t>
      </w:r>
      <w:r w:rsidR="00665673" w:rsidRPr="00EC0096">
        <w:rPr>
          <w:lang w:eastAsia="zh-CN"/>
        </w:rPr>
        <w:t>Ranging/Sidelink positioning service provider</w:t>
      </w:r>
      <w:r w:rsidR="00665673" w:rsidRPr="00EC0096" w:rsidDel="00EC0096">
        <w:rPr>
          <w:lang w:eastAsia="zh-CN"/>
        </w:rPr>
        <w:t xml:space="preserve"> </w:t>
      </w:r>
      <w:r w:rsidR="001F671C">
        <w:rPr>
          <w:rFonts w:eastAsia="DengXian"/>
          <w:lang w:eastAsia="zh-CN"/>
        </w:rPr>
        <w:t>"</w:t>
      </w:r>
      <w:r w:rsidR="00B22ABD">
        <w:rPr>
          <w:rFonts w:eastAsia="DengXian"/>
          <w:lang w:eastAsia="zh-CN"/>
        </w:rPr>
        <w:t xml:space="preserve">), </w:t>
      </w:r>
      <w:r w:rsidR="00665673" w:rsidRPr="00EC0096">
        <w:rPr>
          <w:lang w:eastAsia="zh-CN"/>
        </w:rPr>
        <w:t>Ranging/Sidelink positioning service provider</w:t>
      </w:r>
      <w:r w:rsidR="001F671C">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 xml:space="preserve">and info of the list of UE that the </w:t>
      </w:r>
      <w:r w:rsidR="00665673" w:rsidRPr="00EC0096">
        <w:rPr>
          <w:lang w:eastAsia="zh-CN"/>
        </w:rPr>
        <w:t>Ranging/Sidelink positioning service provider</w:t>
      </w:r>
      <w:r w:rsidR="00B22ABD" w:rsidRPr="00733536">
        <w:rPr>
          <w:rFonts w:eastAsia="DengXian"/>
          <w:lang w:eastAsia="zh-CN"/>
        </w:rPr>
        <w:t xml:space="preserv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w:t>
      </w:r>
      <w:r w:rsidR="00665673">
        <w:rPr>
          <w:rFonts w:eastAsia="DengXian"/>
          <w:lang w:eastAsia="zh-CN"/>
        </w:rPr>
        <w:t>by</w:t>
      </w:r>
      <w:r w:rsidR="00B22ABD">
        <w:rPr>
          <w:rFonts w:eastAsia="DengXian"/>
          <w:lang w:eastAsia="zh-CN"/>
        </w:rPr>
        <w:t xml:space="preserve"> the </w:t>
      </w:r>
      <w:r w:rsidR="00B22ABD" w:rsidRPr="00733536">
        <w:rPr>
          <w:rFonts w:eastAsia="DengXian"/>
          <w:lang w:eastAsia="zh-CN"/>
        </w:rPr>
        <w:t xml:space="preserve">selected </w:t>
      </w:r>
      <w:r w:rsidR="00665673" w:rsidRPr="00EC0096">
        <w:rPr>
          <w:lang w:eastAsia="zh-CN"/>
        </w:rPr>
        <w:t>Ranging/Sidelink positioning service provider</w:t>
      </w:r>
      <w:r w:rsidR="00B22ABD" w:rsidRPr="00733536">
        <w:rPr>
          <w:rFonts w:eastAsia="DengXian"/>
          <w:lang w:eastAsia="zh-CN"/>
        </w:rPr>
        <w:t xml:space="preserve">, </w:t>
      </w:r>
      <w:r w:rsidR="00665673">
        <w:rPr>
          <w:rFonts w:eastAsia="DengXian"/>
          <w:lang w:eastAsia="zh-CN"/>
        </w:rPr>
        <w:t xml:space="preserve">and </w:t>
      </w:r>
      <w:r w:rsidR="00B22ABD" w:rsidRPr="00733536">
        <w:rPr>
          <w:rFonts w:eastAsia="DengXian"/>
          <w:lang w:eastAsia="zh-CN"/>
        </w:rPr>
        <w:t xml:space="preserve">request Ranging result between UE1 and UE2. The </w:t>
      </w:r>
      <w:r w:rsidR="00665673" w:rsidRPr="00BC7A81">
        <w:rPr>
          <w:lang w:eastAsia="zh-CN"/>
        </w:rPr>
        <w:t>Ranging/Sidelink positioning service provider</w:t>
      </w:r>
      <w:r w:rsidR="00B22ABD" w:rsidRPr="00733536">
        <w:rPr>
          <w:rFonts w:eastAsia="DengXian"/>
          <w:lang w:eastAsia="zh-CN"/>
        </w:rPr>
        <w:t xml:space="preserv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CE568C">
      <w:pPr>
        <w:pStyle w:val="TH"/>
        <w:rPr>
          <w:rFonts w:eastAsia="DengXian"/>
          <w:lang w:eastAsia="zh-CN"/>
        </w:rPr>
      </w:pPr>
      <w:r w:rsidRPr="00CE568C">
        <w:object w:dxaOrig="7140" w:dyaOrig="2265" w14:anchorId="1C5BAE58">
          <v:shape id="_x0000_i1051" type="#_x0000_t75" style="width:357.5pt;height:113.3pt" o:ole="">
            <v:imagedata r:id="rId60" o:title=""/>
          </v:shape>
          <o:OLEObject Type="Embed" ProgID="Visio.Drawing.15" ShapeID="_x0000_i1051" DrawAspect="Content" ObjectID="_1731248899" r:id="rId61"/>
        </w:object>
      </w: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Pr="00CE568C" w:rsidRDefault="00097F73" w:rsidP="00097F73">
      <w:pPr>
        <w:rPr>
          <w:lang w:eastAsia="zh-CN"/>
        </w:rPr>
      </w:pPr>
      <w:r w:rsidRPr="00CE568C">
        <w:rPr>
          <w:lang w:eastAsia="zh-CN"/>
        </w:rPr>
        <w:t>Furthermore, in this solution, the SL Positioning Client UE can be replaced by UE1 or UE2. For this case, the Ranging/Sidelink positioning service provider mentioned on above is considered as the Assistant UE and the procedures of the Ranging service exposure can be reflected by the following figure 6.10.1.1-2.</w:t>
      </w:r>
    </w:p>
    <w:p w14:paraId="35CE3A49" w14:textId="77777777" w:rsidR="00097F73" w:rsidRDefault="00097F73" w:rsidP="00CE568C">
      <w:pPr>
        <w:pStyle w:val="TH"/>
      </w:pPr>
      <w:r w:rsidRPr="00CE568C">
        <w:object w:dxaOrig="6480" w:dyaOrig="2100" w14:anchorId="5B6DDFCC">
          <v:shape id="_x0000_i1052" type="#_x0000_t75" style="width:324.95pt;height:104.55pt" o:ole="">
            <v:imagedata r:id="rId62" o:title=""/>
          </v:shape>
          <o:OLEObject Type="Embed" ProgID="Visio.Drawing.15" ShapeID="_x0000_i1052" DrawAspect="Content" ObjectID="_1731248900" r:id="rId63"/>
        </w:object>
      </w:r>
    </w:p>
    <w:p w14:paraId="439EC2A9" w14:textId="77777777" w:rsidR="00097F73" w:rsidRPr="0080402C" w:rsidRDefault="00097F73" w:rsidP="00097F73">
      <w:pPr>
        <w:pStyle w:val="TF"/>
        <w:rPr>
          <w:rFonts w:eastAsia="DengXian"/>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457E8F3F" w14:textId="699E9EEF" w:rsidR="00BE53F6" w:rsidRPr="00CE568C" w:rsidRDefault="00BE53F6" w:rsidP="00BE53F6">
      <w:pPr>
        <w:pStyle w:val="Heading3"/>
        <w:rPr>
          <w:rFonts w:eastAsia="SimSun"/>
          <w:lang w:eastAsia="zh-CN"/>
        </w:rPr>
      </w:pPr>
      <w:bookmarkStart w:id="1686" w:name="_Toc100781019"/>
      <w:bookmarkStart w:id="1687" w:name="_Toc100782244"/>
      <w:bookmarkStart w:id="1688" w:name="_Toc100782368"/>
      <w:bookmarkStart w:id="1689" w:name="_Toc100782497"/>
      <w:bookmarkStart w:id="1690" w:name="_Toc100782626"/>
      <w:bookmarkStart w:id="1691" w:name="_Toc104257767"/>
      <w:bookmarkStart w:id="1692" w:name="_Toc104257941"/>
      <w:bookmarkStart w:id="1693" w:name="_Toc104299480"/>
      <w:bookmarkStart w:id="1694" w:name="_Toc112768480"/>
      <w:bookmarkStart w:id="1695" w:name="_Toc112768768"/>
      <w:bookmarkStart w:id="1696" w:name="_Toc112769008"/>
      <w:bookmarkStart w:id="1697" w:name="_Toc112772444"/>
      <w:bookmarkStart w:id="1698" w:name="_Toc112864119"/>
      <w:bookmarkStart w:id="1699" w:name="_Toc112865261"/>
      <w:bookmarkStart w:id="1700" w:name="_Toc117042717"/>
      <w:bookmarkStart w:id="1701" w:name="_Toc117570249"/>
      <w:r w:rsidRPr="00CE568C">
        <w:t>6.</w:t>
      </w:r>
      <w:r w:rsidR="00B93B73" w:rsidRPr="00CE568C">
        <w:rPr>
          <w:lang w:eastAsia="zh-CN"/>
        </w:rPr>
        <w:t>1</w:t>
      </w:r>
      <w:r w:rsidR="00B93B73" w:rsidRPr="00CE568C">
        <w:rPr>
          <w:rFonts w:eastAsia="SimSun"/>
          <w:lang w:eastAsia="zh-CN"/>
        </w:rPr>
        <w:t>0</w:t>
      </w:r>
      <w:r w:rsidRPr="00CE568C">
        <w:t>.2</w:t>
      </w:r>
      <w:r w:rsidRPr="00CE568C">
        <w:tab/>
        <w:t>Procedures of Ranging service exposure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234A47EB" w14:textId="45308032" w:rsidR="00BE53F6" w:rsidRDefault="00B93B73" w:rsidP="00BE53F6">
      <w:pPr>
        <w:pStyle w:val="Heading4"/>
        <w:rPr>
          <w:lang w:eastAsia="zh-CN"/>
        </w:rPr>
      </w:pPr>
      <w:bookmarkStart w:id="1702" w:name="_Toc100781020"/>
      <w:bookmarkStart w:id="1703" w:name="_Toc100782245"/>
      <w:bookmarkStart w:id="1704" w:name="_Toc100782369"/>
      <w:bookmarkStart w:id="1705" w:name="_Toc100782498"/>
      <w:bookmarkStart w:id="1706" w:name="_Toc100782627"/>
      <w:bookmarkStart w:id="1707" w:name="_Toc104299481"/>
      <w:bookmarkStart w:id="1708" w:name="_Toc112768481"/>
      <w:bookmarkStart w:id="1709" w:name="_Toc112768769"/>
      <w:bookmarkStart w:id="1710" w:name="_Toc112769009"/>
      <w:bookmarkStart w:id="1711" w:name="_Toc112772445"/>
      <w:bookmarkStart w:id="1712" w:name="_Toc112864120"/>
      <w:bookmarkStart w:id="1713" w:name="_Toc112865262"/>
      <w:bookmarkStart w:id="1714" w:name="_Toc117570250"/>
      <w:r w:rsidRPr="00DF048C">
        <w:rPr>
          <w:lang w:eastAsia="zh-CN"/>
        </w:rPr>
        <w:t>6.10</w:t>
      </w:r>
      <w:r w:rsidR="00BE53F6" w:rsidRPr="00DF048C">
        <w:rPr>
          <w:lang w:eastAsia="zh-CN"/>
        </w:rPr>
        <w:t>.2.1</w:t>
      </w:r>
      <w:r w:rsidR="00BE53F6" w:rsidRPr="00DF048C">
        <w:rPr>
          <w:lang w:eastAsia="zh-CN"/>
        </w:rPr>
        <w:tab/>
        <w:t>Procedures of Ranging service exposure</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9E4B3C2" w14:textId="63DD8005" w:rsidR="00097F73" w:rsidRPr="000A6DB7" w:rsidRDefault="00097F73" w:rsidP="00CE568C">
      <w:pPr>
        <w:pStyle w:val="TH"/>
        <w:rPr>
          <w:rFonts w:eastAsiaTheme="minorEastAsia"/>
          <w:lang w:eastAsia="zh-CN"/>
        </w:rPr>
      </w:pPr>
      <w:r w:rsidRPr="00CE568C">
        <w:object w:dxaOrig="8101" w:dyaOrig="4081" w14:anchorId="18BE9EC4">
          <v:shape id="_x0000_i1053" type="#_x0000_t75" style="width:405.1pt;height:204.75pt" o:ole="">
            <v:imagedata r:id="rId64" o:title=""/>
          </v:shape>
          <o:OLEObject Type="Embed" ProgID="Visio.Drawing.15" ShapeID="_x0000_i1053" DrawAspect="Content" ObjectID="_1731248901" r:id="rId65"/>
        </w:object>
      </w: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1BE76EE5" w:rsidR="003C11F7" w:rsidRPr="00CE568C" w:rsidRDefault="003C11F7" w:rsidP="003C11F7">
      <w:pPr>
        <w:pStyle w:val="B1"/>
        <w:rPr>
          <w:lang w:eastAsia="zh-CN"/>
        </w:rPr>
      </w:pPr>
      <w:r w:rsidRPr="00CE568C">
        <w:rPr>
          <w:lang w:eastAsia="zh-CN"/>
        </w:rPr>
        <w:t>1.</w:t>
      </w:r>
      <w:r w:rsidRPr="00CE568C">
        <w:rPr>
          <w:lang w:eastAsia="zh-CN"/>
        </w:rPr>
        <w:tab/>
        <w:t xml:space="preserve">The </w:t>
      </w:r>
      <w:r w:rsidR="00097F73" w:rsidRPr="00CE568C">
        <w:rPr>
          <w:lang w:eastAsia="zh-CN"/>
        </w:rPr>
        <w:t>Ranging/Sidelink positioning service providers (e.g. Reference UE#1 and UE#2)</w:t>
      </w:r>
      <w:r w:rsidRPr="00CE568C">
        <w:rPr>
          <w:lang w:eastAsia="zh-CN"/>
        </w:rPr>
        <w:t xml:space="preserve"> performs the model A discovery as specified in clause 6.3.2.1 of </w:t>
      </w:r>
      <w:r w:rsidR="006D34D6" w:rsidRPr="00CE568C">
        <w:rPr>
          <w:lang w:eastAsia="zh-CN"/>
        </w:rPr>
        <w:t>TS</w:t>
      </w:r>
      <w:r w:rsidR="006D34D6">
        <w:rPr>
          <w:lang w:eastAsia="zh-CN"/>
        </w:rPr>
        <w:t> </w:t>
      </w:r>
      <w:r w:rsidR="006D34D6" w:rsidRPr="00CE568C">
        <w:rPr>
          <w:lang w:eastAsia="zh-CN"/>
        </w:rPr>
        <w:t>23.304</w:t>
      </w:r>
      <w:r w:rsidR="006D34D6">
        <w:rPr>
          <w:lang w:eastAsia="zh-CN"/>
        </w:rPr>
        <w:t> </w:t>
      </w:r>
      <w:r w:rsidR="006D34D6" w:rsidRPr="00CE568C">
        <w:rPr>
          <w:lang w:eastAsia="zh-CN"/>
        </w:rPr>
        <w:t>[</w:t>
      </w:r>
      <w:r w:rsidRPr="00CE568C">
        <w:rPr>
          <w:lang w:eastAsia="zh-CN"/>
        </w:rPr>
        <w:t xml:space="preserve">4], the announcement message may include the </w:t>
      </w:r>
      <w:r w:rsidR="00097F73" w:rsidRPr="00CE568C">
        <w:rPr>
          <w:lang w:eastAsia="zh-CN"/>
        </w:rPr>
        <w:t>Reference</w:t>
      </w:r>
      <w:r w:rsidRPr="00CE568C">
        <w:rPr>
          <w:lang w:eastAsia="zh-CN"/>
        </w:rPr>
        <w:t xml:space="preserve"> UE info, </w:t>
      </w:r>
      <w:r w:rsidR="004573F2" w:rsidRPr="00CE568C">
        <w:rPr>
          <w:lang w:eastAsia="zh-CN"/>
        </w:rPr>
        <w:t xml:space="preserve">role indication (i.e. </w:t>
      </w:r>
      <w:r w:rsidR="001F671C" w:rsidRPr="00CE568C">
        <w:rPr>
          <w:lang w:eastAsia="zh-CN"/>
        </w:rPr>
        <w:t>"</w:t>
      </w:r>
      <w:r w:rsidR="00097F73" w:rsidRPr="00CE568C">
        <w:rPr>
          <w:lang w:eastAsia="zh-CN"/>
        </w:rPr>
        <w:t>Ranging/Sidelink positioning service provider</w:t>
      </w:r>
      <w:r w:rsidR="001F671C" w:rsidRPr="00CE568C">
        <w:rPr>
          <w:lang w:eastAsia="zh-CN"/>
        </w:rPr>
        <w:t>"</w:t>
      </w:r>
      <w:r w:rsidR="004573F2" w:rsidRPr="00CE568C">
        <w:rPr>
          <w:lang w:eastAsia="zh-CN"/>
        </w:rPr>
        <w:t xml:space="preserve">), </w:t>
      </w:r>
      <w:r w:rsidRPr="00CE568C">
        <w:rPr>
          <w:lang w:eastAsia="zh-CN"/>
        </w:rPr>
        <w:t xml:space="preserve">ranging service code and Ranging exposure info. Ranging exposure info may include the </w:t>
      </w:r>
      <w:r w:rsidR="004573F2" w:rsidRPr="00CE568C">
        <w:rPr>
          <w:lang w:eastAsia="zh-CN"/>
        </w:rPr>
        <w:t xml:space="preserve">list of </w:t>
      </w:r>
      <w:r w:rsidRPr="00CE568C">
        <w:rPr>
          <w:lang w:eastAsia="zh-CN"/>
        </w:rPr>
        <w:t xml:space="preserve">UEs </w:t>
      </w:r>
      <w:r w:rsidR="004573F2" w:rsidRPr="00CE568C">
        <w:rPr>
          <w:lang w:eastAsia="zh-CN"/>
        </w:rPr>
        <w:t xml:space="preserve">info </w:t>
      </w:r>
      <w:r w:rsidRPr="00CE568C">
        <w:rPr>
          <w:lang w:eastAsia="zh-CN"/>
        </w:rPr>
        <w:t xml:space="preserve">that the </w:t>
      </w:r>
      <w:r w:rsidR="00097F73" w:rsidRPr="00CE568C">
        <w:rPr>
          <w:lang w:eastAsia="zh-CN"/>
        </w:rPr>
        <w:t>Reference</w:t>
      </w:r>
      <w:r w:rsidRPr="00CE568C">
        <w:rPr>
          <w:lang w:eastAsia="zh-CN"/>
        </w:rPr>
        <w:t xml:space="preserve"> UE can perform the </w:t>
      </w:r>
      <w:r w:rsidR="004573F2" w:rsidRPr="00CE568C">
        <w:rPr>
          <w:lang w:eastAsia="zh-CN"/>
        </w:rPr>
        <w:t>R</w:t>
      </w:r>
      <w:r w:rsidRPr="00CE568C">
        <w:rPr>
          <w:lang w:eastAsia="zh-CN"/>
        </w:rPr>
        <w:t xml:space="preserve">anging and </w:t>
      </w:r>
      <w:r w:rsidR="004573F2" w:rsidRPr="00CE568C">
        <w:rPr>
          <w:lang w:eastAsia="zh-CN"/>
        </w:rPr>
        <w:t xml:space="preserve">Sidelink </w:t>
      </w:r>
      <w:r w:rsidRPr="00CE568C">
        <w:rPr>
          <w:lang w:eastAsia="zh-CN"/>
        </w:rPr>
        <w:t xml:space="preserve">positioning with, </w:t>
      </w:r>
      <w:r w:rsidR="004573F2" w:rsidRPr="00CE568C">
        <w:rPr>
          <w:lang w:eastAsia="zh-CN"/>
        </w:rPr>
        <w:t xml:space="preserve">and the </w:t>
      </w:r>
      <w:r w:rsidRPr="00CE568C">
        <w:rPr>
          <w:lang w:eastAsia="zh-CN"/>
        </w:rPr>
        <w:t>level of the ranging accuracy.</w:t>
      </w:r>
    </w:p>
    <w:p w14:paraId="27E1F129" w14:textId="75F12423" w:rsidR="004573F2" w:rsidRDefault="003C11F7" w:rsidP="003C11F7">
      <w:pPr>
        <w:pStyle w:val="B1"/>
        <w:rPr>
          <w:lang w:eastAsia="zh-CN"/>
        </w:rPr>
      </w:pPr>
      <w:r>
        <w:rPr>
          <w:lang w:eastAsia="zh-CN"/>
        </w:rPr>
        <w:lastRenderedPageBreak/>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1F671C">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52170B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F671C">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7C161EAD"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0E50F5D5" w14:textId="77777777" w:rsidR="009A212C" w:rsidRDefault="009A212C" w:rsidP="006D34D6">
      <w:pPr>
        <w:pStyle w:val="TH"/>
      </w:pPr>
      <w:r>
        <w:object w:dxaOrig="8460" w:dyaOrig="4606" w14:anchorId="13ABE9CA">
          <v:shape id="_x0000_i1054" type="#_x0000_t75" style="width:423.25pt;height:231.05pt" o:ole="">
            <v:imagedata r:id="rId66" o:title=""/>
          </v:shape>
          <o:OLEObject Type="Embed" ProgID="Visio.Drawing.15" ShapeID="_x0000_i1054" DrawAspect="Content" ObjectID="_1731248902" r:id="rId67"/>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SimSun"/>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753D5F0F"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w:t>
      </w:r>
      <w:r w:rsidR="001F671C">
        <w:rPr>
          <w:lang w:eastAsia="zh-CN"/>
        </w:rPr>
        <w:t>.</w:t>
      </w:r>
      <w:r w:rsidR="009A212C">
        <w:rPr>
          <w:lang w:eastAsia="zh-CN"/>
        </w:rPr>
        <w:t xml:space="preserve">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Heading4"/>
        <w:rPr>
          <w:lang w:eastAsia="zh-CN"/>
        </w:rPr>
      </w:pPr>
      <w:bookmarkStart w:id="1715" w:name="_Toc100781021"/>
      <w:bookmarkStart w:id="1716" w:name="_Toc100782246"/>
      <w:bookmarkStart w:id="1717" w:name="_Toc100782370"/>
      <w:bookmarkStart w:id="1718" w:name="_Toc100782499"/>
      <w:bookmarkStart w:id="1719" w:name="_Toc100782628"/>
      <w:bookmarkStart w:id="1720" w:name="_Toc104299482"/>
      <w:bookmarkStart w:id="1721" w:name="_Toc112768482"/>
      <w:bookmarkStart w:id="1722" w:name="_Toc112768770"/>
      <w:bookmarkStart w:id="1723" w:name="_Toc112769010"/>
      <w:bookmarkStart w:id="1724" w:name="_Toc112772446"/>
      <w:bookmarkStart w:id="1725" w:name="_Toc112864121"/>
      <w:bookmarkStart w:id="1726" w:name="_Toc112865263"/>
      <w:bookmarkStart w:id="1727" w:name="_Toc117570251"/>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715"/>
      <w:bookmarkEnd w:id="1716"/>
      <w:bookmarkEnd w:id="1717"/>
      <w:bookmarkEnd w:id="1718"/>
      <w:bookmarkEnd w:id="1719"/>
      <w:bookmarkEnd w:id="1720"/>
      <w:bookmarkEnd w:id="1721"/>
      <w:bookmarkEnd w:id="1722"/>
      <w:bookmarkEnd w:id="1723"/>
      <w:bookmarkEnd w:id="1724"/>
      <w:r w:rsidR="009E4CA0">
        <w:rPr>
          <w:lang w:eastAsia="zh-CN"/>
        </w:rPr>
        <w:t>SL Positioning Client UE</w:t>
      </w:r>
      <w:bookmarkEnd w:id="1725"/>
      <w:bookmarkEnd w:id="1726"/>
      <w:bookmarkEnd w:id="1727"/>
    </w:p>
    <w:p w14:paraId="2DD1A05A" w14:textId="261FDC0E" w:rsidR="001D0EE4" w:rsidRPr="000A6DB7" w:rsidRDefault="001D0EE4" w:rsidP="00CE568C">
      <w:pPr>
        <w:pStyle w:val="TH"/>
        <w:rPr>
          <w:rFonts w:eastAsiaTheme="minorEastAsia"/>
          <w:lang w:eastAsia="zh-CN"/>
        </w:rPr>
      </w:pPr>
      <w:r w:rsidRPr="00CE568C">
        <w:object w:dxaOrig="8251" w:dyaOrig="5491" w14:anchorId="0067B88E">
          <v:shape id="_x0000_i1055" type="#_x0000_t75" style="width:411.95pt;height:274.25pt" o:ole="">
            <v:imagedata r:id="rId68" o:title=""/>
          </v:shape>
          <o:OLEObject Type="Embed" ProgID="Visio.Drawing.15" ShapeID="_x0000_i1055" DrawAspect="Content" ObjectID="_1731248903" r:id="rId69"/>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Pr="00CE568C" w:rsidRDefault="003C11F7" w:rsidP="00B93B73">
      <w:pPr>
        <w:pStyle w:val="B1"/>
        <w:rPr>
          <w:rFonts w:eastAsia="DengXian"/>
          <w:lang w:eastAsia="zh-CN"/>
        </w:rPr>
      </w:pPr>
      <w:r w:rsidRPr="00CE568C">
        <w:rPr>
          <w:rFonts w:eastAsia="DengXian"/>
          <w:lang w:eastAsia="zh-CN"/>
        </w:rPr>
        <w:t>1~</w:t>
      </w:r>
      <w:r w:rsidR="00345BD7" w:rsidRPr="00CE568C">
        <w:rPr>
          <w:rFonts w:eastAsia="DengXian"/>
          <w:lang w:eastAsia="zh-CN"/>
        </w:rPr>
        <w:t>7</w:t>
      </w:r>
      <w:r w:rsidRPr="00CE568C">
        <w:rPr>
          <w:rFonts w:eastAsia="DengXian"/>
          <w:lang w:eastAsia="zh-CN"/>
        </w:rPr>
        <w:t>.</w:t>
      </w:r>
      <w:r w:rsidRPr="00CE568C">
        <w:rPr>
          <w:rFonts w:eastAsia="DengXian"/>
          <w:lang w:eastAsia="zh-CN"/>
        </w:rPr>
        <w:tab/>
        <w:t xml:space="preserve">The step1~5 are similar to the step1~5 of the clause 6.10.2.1. Difference is that the Ranging service request from the </w:t>
      </w:r>
      <w:r w:rsidR="009E4CA0" w:rsidRPr="00CE568C">
        <w:rPr>
          <w:lang w:eastAsia="zh-CN"/>
        </w:rPr>
        <w:t>SL Positioning Client UE</w:t>
      </w:r>
      <w:r w:rsidRPr="00CE568C">
        <w:rPr>
          <w:rFonts w:eastAsia="DengXian"/>
          <w:lang w:eastAsia="zh-CN"/>
        </w:rPr>
        <w:t xml:space="preserve"> may</w:t>
      </w:r>
      <w:r w:rsidR="00BD0545" w:rsidRPr="00CE568C">
        <w:rPr>
          <w:rFonts w:eastAsia="DengXian"/>
          <w:lang w:eastAsia="zh-CN"/>
        </w:rPr>
        <w:t xml:space="preserve"> include the deferred event</w:t>
      </w:r>
      <w:r w:rsidRPr="00CE568C">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497EC542" w14:textId="3A003203" w:rsidR="00BD0545" w:rsidRPr="00BD0545" w:rsidRDefault="001F671C" w:rsidP="00BD0545">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6D34D6" w:rsidRPr="00733536">
        <w:rPr>
          <w:lang w:eastAsia="zh-CN"/>
        </w:rPr>
        <w:t xml:space="preserve">What </w:t>
      </w:r>
      <w:r w:rsidR="00BD0545" w:rsidRPr="00733536">
        <w:rPr>
          <w:lang w:eastAsia="zh-CN"/>
        </w:rPr>
        <w:t>are the other events that may trigger Ranging/Sidelink positioning service is FFS.</w:t>
      </w:r>
    </w:p>
    <w:p w14:paraId="6FA37C23" w14:textId="7E19DEC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001D0EE4">
        <w:rPr>
          <w:lang w:eastAsia="zh-CN"/>
        </w:rPr>
        <w:t>Reference</w:t>
      </w:r>
      <w:r w:rsidR="003C11F7">
        <w:rPr>
          <w:rFonts w:eastAsia="DengXian"/>
          <w:lang w:eastAsia="zh-CN"/>
        </w:rPr>
        <w:t xml:space="preserve"> UE detects the event.</w:t>
      </w:r>
    </w:p>
    <w:p w14:paraId="0362F154" w14:textId="740BEBA5"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001D0EE4">
        <w:rPr>
          <w:lang w:eastAsia="zh-CN"/>
        </w:rPr>
        <w:t>Reference UE</w:t>
      </w:r>
      <w:r w:rsidR="001D0EE4">
        <w:rPr>
          <w:rFonts w:eastAsia="DengXian"/>
          <w:lang w:eastAsia="zh-CN"/>
        </w:rPr>
        <w:t xml:space="preserve"> </w:t>
      </w:r>
      <w:r w:rsidR="003C11F7">
        <w:rPr>
          <w:rFonts w:eastAsia="DengXian"/>
          <w:lang w:eastAsia="zh-CN"/>
        </w:rPr>
        <w:t xml:space="preserve">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085C0597"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001D0EE4">
        <w:rPr>
          <w:rFonts w:eastAsia="DengXian"/>
          <w:lang w:eastAsia="zh-CN"/>
        </w:rPr>
        <w:t>Reference</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1728" w:name="_Toc100781022"/>
      <w:bookmarkStart w:id="1729" w:name="_Toc100782247"/>
      <w:bookmarkStart w:id="1730" w:name="_Toc100782371"/>
      <w:bookmarkStart w:id="1731" w:name="_Toc100782500"/>
      <w:bookmarkStart w:id="1732" w:name="_Toc100782629"/>
      <w:bookmarkStart w:id="1733" w:name="_Toc104257768"/>
      <w:bookmarkStart w:id="1734" w:name="_Toc104257942"/>
      <w:bookmarkStart w:id="1735" w:name="_Toc104299483"/>
      <w:bookmarkStart w:id="1736" w:name="_Toc112768483"/>
      <w:bookmarkStart w:id="1737" w:name="_Toc112768771"/>
      <w:bookmarkStart w:id="1738" w:name="_Toc112769011"/>
      <w:bookmarkStart w:id="1739" w:name="_Toc112772447"/>
      <w:bookmarkStart w:id="1740" w:name="_Toc112864122"/>
      <w:bookmarkStart w:id="1741" w:name="_Toc112865264"/>
      <w:bookmarkStart w:id="1742" w:name="_Toc117042718"/>
      <w:bookmarkStart w:id="1743" w:name="_Toc117570252"/>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1744" w:name="_Toc100781023"/>
      <w:bookmarkStart w:id="1745" w:name="_Toc100782248"/>
      <w:bookmarkStart w:id="1746" w:name="_Toc100782372"/>
      <w:bookmarkStart w:id="1747" w:name="_Toc100782501"/>
      <w:bookmarkStart w:id="1748" w:name="_Toc100782630"/>
      <w:bookmarkStart w:id="1749" w:name="_Toc104257769"/>
      <w:bookmarkStart w:id="1750" w:name="_Toc104257943"/>
      <w:bookmarkStart w:id="1751" w:name="_Toc104299484"/>
      <w:bookmarkStart w:id="1752" w:name="_Toc112768484"/>
      <w:bookmarkStart w:id="1753" w:name="_Toc112768772"/>
      <w:bookmarkStart w:id="1754" w:name="_Toc112769012"/>
      <w:bookmarkStart w:id="1755" w:name="_Toc112772448"/>
      <w:bookmarkStart w:id="1756" w:name="_Toc112864123"/>
      <w:bookmarkStart w:id="1757" w:name="_Toc112865265"/>
      <w:bookmarkStart w:id="1758" w:name="_Toc117042719"/>
      <w:bookmarkStart w:id="1759" w:name="_Toc117570253"/>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CE3ED04" w14:textId="590716C0" w:rsidR="00167EC7" w:rsidRPr="00DF048C" w:rsidRDefault="00167EC7" w:rsidP="00167EC7">
      <w:pPr>
        <w:pStyle w:val="Heading3"/>
      </w:pPr>
      <w:bookmarkStart w:id="1760" w:name="_Toc100781024"/>
      <w:bookmarkStart w:id="1761" w:name="_Toc100782249"/>
      <w:bookmarkStart w:id="1762" w:name="_Toc100782373"/>
      <w:bookmarkStart w:id="1763" w:name="_Toc100782502"/>
      <w:bookmarkStart w:id="1764" w:name="_Toc100782631"/>
      <w:bookmarkStart w:id="1765" w:name="_Toc104257770"/>
      <w:bookmarkStart w:id="1766" w:name="_Toc104257944"/>
      <w:bookmarkStart w:id="1767" w:name="_Toc104299485"/>
      <w:bookmarkStart w:id="1768" w:name="_Toc112768485"/>
      <w:bookmarkStart w:id="1769" w:name="_Toc112768773"/>
      <w:bookmarkStart w:id="1770" w:name="_Toc112769013"/>
      <w:bookmarkStart w:id="1771" w:name="_Toc112772449"/>
      <w:bookmarkStart w:id="1772" w:name="_Toc112864124"/>
      <w:bookmarkStart w:id="1773" w:name="_Toc112865266"/>
      <w:bookmarkStart w:id="1774" w:name="_Toc117042720"/>
      <w:bookmarkStart w:id="1775" w:name="_Toc117570254"/>
      <w:r w:rsidRPr="00DF048C">
        <w:t>6.</w:t>
      </w:r>
      <w:r w:rsidRPr="00DF048C">
        <w:rPr>
          <w:lang w:eastAsia="zh-CN"/>
        </w:rPr>
        <w:t>11</w:t>
      </w:r>
      <w:r w:rsidRPr="00DF048C">
        <w:t>.1</w:t>
      </w:r>
      <w:r w:rsidRPr="00DF048C">
        <w:tab/>
      </w:r>
      <w:bookmarkEnd w:id="1760"/>
      <w:bookmarkEnd w:id="1761"/>
      <w:bookmarkEnd w:id="1762"/>
      <w:bookmarkEnd w:id="1763"/>
      <w:bookmarkEnd w:id="1764"/>
      <w:r w:rsidR="00407AD6" w:rsidRPr="00DF048C">
        <w:rPr>
          <w:lang w:eastAsia="zh-CN"/>
        </w:rPr>
        <w:t>General</w:t>
      </w:r>
      <w:bookmarkEnd w:id="1765"/>
      <w:bookmarkEnd w:id="1766"/>
      <w:bookmarkEnd w:id="1767"/>
      <w:bookmarkEnd w:id="1768"/>
      <w:bookmarkEnd w:id="1769"/>
      <w:bookmarkEnd w:id="1770"/>
      <w:bookmarkEnd w:id="1771"/>
      <w:bookmarkEnd w:id="1772"/>
      <w:bookmarkEnd w:id="1773"/>
      <w:bookmarkEnd w:id="1774"/>
      <w:bookmarkEnd w:id="1775"/>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1776" w:name="_Toc100781025"/>
      <w:bookmarkStart w:id="1777" w:name="_Toc100782250"/>
      <w:bookmarkStart w:id="1778" w:name="_Toc100782374"/>
      <w:bookmarkStart w:id="1779" w:name="_Toc100782503"/>
      <w:bookmarkStart w:id="1780" w:name="_Toc100782632"/>
      <w:bookmarkStart w:id="1781" w:name="_Toc104257771"/>
      <w:bookmarkStart w:id="1782" w:name="_Toc104257945"/>
      <w:bookmarkStart w:id="1783" w:name="_Toc104299486"/>
      <w:bookmarkStart w:id="1784" w:name="_Toc112768486"/>
      <w:bookmarkStart w:id="1785" w:name="_Toc112768774"/>
      <w:bookmarkStart w:id="1786" w:name="_Toc112769014"/>
      <w:bookmarkStart w:id="1787" w:name="_Toc112772450"/>
      <w:bookmarkStart w:id="1788" w:name="_Toc112864125"/>
      <w:bookmarkStart w:id="1789" w:name="_Toc112865267"/>
      <w:bookmarkStart w:id="1790" w:name="_Toc117042721"/>
      <w:bookmarkStart w:id="1791" w:name="_Toc117570255"/>
      <w:r w:rsidRPr="00DF048C">
        <w:t>6.</w:t>
      </w:r>
      <w:r w:rsidRPr="00DF048C">
        <w:rPr>
          <w:lang w:eastAsia="zh-CN"/>
        </w:rPr>
        <w:t>11</w:t>
      </w:r>
      <w:r w:rsidRPr="00DF048C">
        <w:t>.2</w:t>
      </w:r>
      <w:r w:rsidRPr="00DF048C">
        <w:tab/>
        <w:t>Functional Description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31DCC11E" w:rsidR="003C11F7" w:rsidRDefault="003C11F7" w:rsidP="003C11F7">
      <w:pPr>
        <w:pStyle w:val="B1"/>
        <w:rPr>
          <w:lang w:eastAsia="zh-CN"/>
        </w:rPr>
      </w:pPr>
      <w:r>
        <w:rPr>
          <w:lang w:eastAsia="zh-CN"/>
        </w:rPr>
        <w:t>-</w:t>
      </w:r>
      <w:r>
        <w:rPr>
          <w:lang w:eastAsia="zh-CN"/>
        </w:rPr>
        <w:tab/>
        <w:t xml:space="preserve">The AMF provides to the UE the </w:t>
      </w:r>
      <w:r w:rsidR="001F671C">
        <w:rPr>
          <w:lang w:eastAsia="zh-CN"/>
        </w:rPr>
        <w:t>"</w:t>
      </w:r>
      <w:r>
        <w:rPr>
          <w:lang w:eastAsia="zh-CN"/>
        </w:rPr>
        <w:t>Onboarding Enrolment Information</w:t>
      </w:r>
      <w:r w:rsidR="001F671C">
        <w:rPr>
          <w:lang w:eastAsia="zh-CN"/>
        </w:rPr>
        <w:t>"</w:t>
      </w:r>
      <w:r>
        <w:rPr>
          <w:lang w:eastAsia="zh-CN"/>
        </w:rPr>
        <w:t xml:space="preserve"> in the Registration Accept message</w:t>
      </w:r>
    </w:p>
    <w:p w14:paraId="7689827B" w14:textId="4FC97FEB"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6D34D6">
        <w:rPr>
          <w:lang w:eastAsia="zh-CN"/>
        </w:rPr>
        <w:t>TS 23.222 [</w:t>
      </w:r>
      <w:r>
        <w:rPr>
          <w:lang w:eastAsia="zh-CN"/>
        </w:rPr>
        <w:t>12].</w:t>
      </w:r>
    </w:p>
    <w:p w14:paraId="7183DC30" w14:textId="093D00B4"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F671C">
        <w:rPr>
          <w:lang w:eastAsia="zh-CN"/>
        </w:rPr>
        <w:t>"</w:t>
      </w:r>
      <w:r>
        <w:rPr>
          <w:lang w:eastAsia="zh-CN"/>
        </w:rPr>
        <w:t>Onboarding Enrolment Information</w:t>
      </w:r>
      <w:r w:rsidR="001F671C">
        <w:rPr>
          <w:lang w:eastAsia="zh-CN"/>
        </w:rPr>
        <w:t>"</w:t>
      </w:r>
      <w:r>
        <w:rPr>
          <w:lang w:eastAsia="zh-CN"/>
        </w:rPr>
        <w:t xml:space="preserve"> in the security procedures as specified in clause 6.1 of </w:t>
      </w:r>
      <w:r w:rsidR="006D34D6">
        <w:rPr>
          <w:lang w:eastAsia="zh-CN"/>
        </w:rPr>
        <w:t>TS 33.122 [</w:t>
      </w:r>
      <w:r>
        <w:rPr>
          <w:lang w:eastAsia="zh-CN"/>
        </w:rPr>
        <w:t>13].</w:t>
      </w:r>
    </w:p>
    <w:p w14:paraId="191A214B" w14:textId="5D186B31" w:rsidR="003C11F7" w:rsidRDefault="003C11F7" w:rsidP="00167EC7">
      <w:pPr>
        <w:pStyle w:val="B2"/>
        <w:rPr>
          <w:lang w:eastAsia="zh-CN"/>
        </w:rPr>
      </w:pPr>
      <w:r>
        <w:rPr>
          <w:lang w:eastAsia="zh-CN"/>
        </w:rPr>
        <w:t>-</w:t>
      </w:r>
      <w:r>
        <w:rPr>
          <w:lang w:eastAsia="zh-CN"/>
        </w:rPr>
        <w:tab/>
        <w:t xml:space="preserve">Once Onboarded the UE performs the procedure for </w:t>
      </w:r>
      <w:r w:rsidR="001F671C">
        <w:rPr>
          <w:lang w:eastAsia="zh-CN"/>
        </w:rPr>
        <w:t>"</w:t>
      </w:r>
      <w:r>
        <w:rPr>
          <w:lang w:eastAsia="zh-CN"/>
        </w:rPr>
        <w:t>API invoker obtaining authorization to access service API</w:t>
      </w:r>
      <w:r w:rsidR="001F671C">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1792" w:name="_Toc100781026"/>
      <w:bookmarkStart w:id="1793" w:name="_Toc100782251"/>
      <w:bookmarkStart w:id="1794" w:name="_Toc100782375"/>
      <w:bookmarkStart w:id="1795" w:name="_Toc100782504"/>
      <w:bookmarkStart w:id="1796" w:name="_Toc100782633"/>
      <w:bookmarkStart w:id="1797" w:name="_Toc104257772"/>
      <w:bookmarkStart w:id="1798" w:name="_Toc104257946"/>
      <w:bookmarkStart w:id="1799" w:name="_Toc104299487"/>
      <w:bookmarkStart w:id="1800" w:name="_Toc112768487"/>
      <w:bookmarkStart w:id="1801" w:name="_Toc112768775"/>
      <w:bookmarkStart w:id="1802" w:name="_Toc112769015"/>
      <w:bookmarkStart w:id="1803" w:name="_Toc112772451"/>
      <w:bookmarkStart w:id="1804" w:name="_Toc112864126"/>
      <w:bookmarkStart w:id="1805" w:name="_Toc112865268"/>
      <w:bookmarkStart w:id="1806" w:name="_Toc117042722"/>
      <w:bookmarkStart w:id="1807" w:name="_Toc117570256"/>
      <w:r w:rsidRPr="00DF048C">
        <w:lastRenderedPageBreak/>
        <w:t>6.</w:t>
      </w:r>
      <w:r w:rsidR="000B5B47" w:rsidRPr="00DF048C">
        <w:rPr>
          <w:lang w:eastAsia="zh-CN"/>
        </w:rPr>
        <w:t>11</w:t>
      </w:r>
      <w:r w:rsidRPr="00DF048C">
        <w:t>.</w:t>
      </w:r>
      <w:r w:rsidRPr="00DF048C">
        <w:rPr>
          <w:lang w:eastAsia="zh-CN"/>
        </w:rPr>
        <w:t>3</w:t>
      </w:r>
      <w:r w:rsidRPr="00DF048C">
        <w:tab/>
        <w:t>Procedures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2597AB5" w14:textId="6ECC3CF1" w:rsidR="00167EC7" w:rsidRPr="00DF048C" w:rsidRDefault="00167EC7" w:rsidP="00167EC7">
      <w:pPr>
        <w:pStyle w:val="Heading4"/>
      </w:pPr>
      <w:bookmarkStart w:id="1808" w:name="_Toc100781027"/>
      <w:bookmarkStart w:id="1809" w:name="_Toc100782252"/>
      <w:bookmarkStart w:id="1810" w:name="_Toc100782376"/>
      <w:bookmarkStart w:id="1811" w:name="_Toc100782505"/>
      <w:bookmarkStart w:id="1812" w:name="_Toc100782634"/>
      <w:bookmarkStart w:id="1813" w:name="_Toc104299488"/>
      <w:bookmarkStart w:id="1814" w:name="_Toc112768488"/>
      <w:bookmarkStart w:id="1815" w:name="_Toc112768776"/>
      <w:bookmarkStart w:id="1816" w:name="_Toc112769016"/>
      <w:bookmarkStart w:id="1817" w:name="_Toc112772452"/>
      <w:bookmarkStart w:id="1818" w:name="_Toc112864127"/>
      <w:bookmarkStart w:id="1819" w:name="_Toc112865269"/>
      <w:bookmarkStart w:id="1820" w:name="_Toc117570257"/>
      <w:r w:rsidRPr="00DF048C">
        <w:t>6.</w:t>
      </w:r>
      <w:r w:rsidR="000B5B47" w:rsidRPr="00DF048C">
        <w:rPr>
          <w:lang w:eastAsia="zh-CN"/>
        </w:rPr>
        <w:t>11</w:t>
      </w:r>
      <w:r w:rsidRPr="00DF048C">
        <w:t>.3.1</w:t>
      </w:r>
      <w:r w:rsidRPr="00DF048C">
        <w:tab/>
        <w:t>UE access to Ranging and sidelink positioning service exposure.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DC54167" w14:textId="2C0F1D36" w:rsidR="00167EC7" w:rsidRPr="00DF048C" w:rsidRDefault="000B5B47" w:rsidP="00167EC7">
      <w:pPr>
        <w:pStyle w:val="TH"/>
      </w:pPr>
      <w:r w:rsidRPr="00DF048C">
        <w:object w:dxaOrig="8715" w:dyaOrig="5595" w14:anchorId="3ED4B518">
          <v:shape id="_x0000_i1056" type="#_x0000_t75" style="width:480.85pt;height:308.05pt" o:ole="">
            <v:imagedata r:id="rId70" o:title=""/>
          </v:shape>
          <o:OLEObject Type="Embed" ProgID="Visio.Drawing.15" ShapeID="_x0000_i1056" DrawAspect="Content" ObjectID="_1731248904" r:id="rId71"/>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D6D3E1C"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F671C">
        <w:t>'</w:t>
      </w:r>
      <w:r w:rsidR="00167EC7" w:rsidRPr="00DF048C">
        <w:t>s subscription data.</w:t>
      </w:r>
    </w:p>
    <w:p w14:paraId="43830573" w14:textId="18BC211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6D34D6">
        <w:t>TS 23.222 [</w:t>
      </w:r>
      <w:r>
        <w:t xml:space="preserve">12] and </w:t>
      </w:r>
      <w:r w:rsidR="006D34D6">
        <w:t>TS 33.122 [</w:t>
      </w:r>
      <w:r>
        <w:t>13].</w:t>
      </w:r>
    </w:p>
    <w:p w14:paraId="1474D53C" w14:textId="2DBE264F"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6D34D6" w:rsidRPr="00DF048C">
        <w:t>TS</w:t>
      </w:r>
      <w:r w:rsidR="006D34D6">
        <w:t> </w:t>
      </w:r>
      <w:r w:rsidR="006D34D6" w:rsidRPr="00DF048C">
        <w:t>33.122</w:t>
      </w:r>
      <w:r w:rsidR="006D34D6">
        <w:t> </w:t>
      </w:r>
      <w:r w:rsidR="006D34D6"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245CA39" w:rsidR="003C11F7" w:rsidRDefault="003C11F7" w:rsidP="00167EC7">
      <w:pPr>
        <w:pStyle w:val="B1"/>
      </w:pPr>
      <w:r>
        <w:t>5.</w:t>
      </w:r>
      <w:r>
        <w:tab/>
        <w:t xml:space="preserve">The UE initiates the Onboarding procedure as specified in </w:t>
      </w:r>
      <w:r w:rsidR="006D34D6">
        <w:t>TS 23.222 [</w:t>
      </w:r>
      <w:r>
        <w:t>12] clause 8.1 over an PDU session that provide access to data network that is connected to the NEF.</w:t>
      </w:r>
    </w:p>
    <w:p w14:paraId="6E415FB8" w14:textId="0289BF3B" w:rsidR="003C11F7" w:rsidRDefault="003C11F7" w:rsidP="00167EC7">
      <w:pPr>
        <w:pStyle w:val="B1"/>
      </w:pPr>
      <w:r>
        <w:t>6.</w:t>
      </w:r>
      <w:r>
        <w:tab/>
        <w:t>The UE sends an obtain service API authorization request to the NEF and based on the UE</w:t>
      </w:r>
      <w:r w:rsidR="001F671C">
        <w:t>'</w:t>
      </w:r>
      <w:r>
        <w:t xml:space="preserve">s subscription information the authorization information to access the service APIs is sent to the UE in the response. See clause 8.11 of </w:t>
      </w:r>
      <w:r w:rsidR="006D34D6">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1821" w:name="_Toc100781028"/>
      <w:bookmarkStart w:id="1822" w:name="_Toc100782253"/>
      <w:bookmarkStart w:id="1823" w:name="_Toc100782377"/>
      <w:bookmarkStart w:id="1824" w:name="_Toc100782506"/>
      <w:bookmarkStart w:id="1825" w:name="_Toc100782635"/>
      <w:bookmarkStart w:id="1826" w:name="_Toc104257773"/>
      <w:bookmarkStart w:id="1827" w:name="_Toc104257947"/>
      <w:bookmarkStart w:id="1828" w:name="_Toc104299489"/>
      <w:bookmarkStart w:id="1829" w:name="_Toc112768489"/>
      <w:bookmarkStart w:id="1830" w:name="_Toc112768777"/>
      <w:bookmarkStart w:id="1831" w:name="_Toc112769017"/>
      <w:bookmarkStart w:id="1832" w:name="_Toc112772453"/>
      <w:bookmarkStart w:id="1833" w:name="_Toc112864128"/>
      <w:bookmarkStart w:id="1834" w:name="_Toc112865270"/>
      <w:bookmarkStart w:id="1835" w:name="_Toc117042723"/>
      <w:bookmarkStart w:id="1836" w:name="_Toc117570258"/>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1837" w:name="_Toc112768490"/>
      <w:bookmarkStart w:id="1838" w:name="_Toc100781029"/>
      <w:bookmarkStart w:id="1839" w:name="_Toc100782254"/>
      <w:bookmarkStart w:id="1840" w:name="_Toc100782378"/>
      <w:bookmarkStart w:id="1841" w:name="_Toc100782507"/>
      <w:bookmarkStart w:id="1842" w:name="_Toc100782636"/>
      <w:bookmarkStart w:id="1843" w:name="_Toc104257774"/>
      <w:bookmarkStart w:id="1844" w:name="_Toc104257948"/>
      <w:bookmarkStart w:id="1845" w:name="_Toc104299490"/>
      <w:bookmarkStart w:id="1846" w:name="_Toc112768778"/>
      <w:bookmarkStart w:id="1847" w:name="_Toc112769018"/>
      <w:bookmarkStart w:id="1848" w:name="_Toc112772454"/>
      <w:bookmarkStart w:id="1849" w:name="_Toc112864129"/>
      <w:bookmarkStart w:id="1850" w:name="_Toc112865271"/>
      <w:bookmarkStart w:id="1851" w:name="_Toc117042724"/>
      <w:bookmarkStart w:id="1852" w:name="_Toc117570259"/>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38CDE7A1" w14:textId="7E1B1087" w:rsidR="00BA6AF4" w:rsidRPr="00DF048C" w:rsidRDefault="00BA6AF4" w:rsidP="00BA6AF4">
      <w:pPr>
        <w:pStyle w:val="Heading3"/>
      </w:pPr>
      <w:bookmarkStart w:id="1853" w:name="_Toc100781030"/>
      <w:bookmarkStart w:id="1854" w:name="_Toc100782255"/>
      <w:bookmarkStart w:id="1855" w:name="_Toc100782379"/>
      <w:bookmarkStart w:id="1856" w:name="_Toc100782508"/>
      <w:bookmarkStart w:id="1857" w:name="_Toc100782637"/>
      <w:bookmarkStart w:id="1858" w:name="_Toc104257775"/>
      <w:bookmarkStart w:id="1859" w:name="_Toc104257949"/>
      <w:bookmarkStart w:id="1860" w:name="_Toc104299491"/>
      <w:bookmarkStart w:id="1861" w:name="_Toc112768491"/>
      <w:bookmarkStart w:id="1862" w:name="_Toc112768779"/>
      <w:bookmarkStart w:id="1863" w:name="_Toc112769019"/>
      <w:bookmarkStart w:id="1864" w:name="_Toc112772455"/>
      <w:bookmarkStart w:id="1865" w:name="_Toc112864130"/>
      <w:bookmarkStart w:id="1866" w:name="_Toc112865272"/>
      <w:bookmarkStart w:id="1867" w:name="_Toc117042725"/>
      <w:bookmarkStart w:id="1868" w:name="_Toc117570260"/>
      <w:r w:rsidRPr="00DF048C">
        <w:t>6.</w:t>
      </w:r>
      <w:r w:rsidR="00B1441D" w:rsidRPr="00DF048C">
        <w:rPr>
          <w:lang w:eastAsia="zh-CN"/>
        </w:rPr>
        <w:t>12</w:t>
      </w:r>
      <w:r w:rsidRPr="00DF048C">
        <w:t>.1</w:t>
      </w:r>
      <w:r w:rsidRPr="00DF048C">
        <w:tab/>
        <w:t>General</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1869" w:name="_Toc100781031"/>
      <w:bookmarkStart w:id="1870" w:name="_Toc100782256"/>
      <w:bookmarkStart w:id="1871" w:name="_Toc100782380"/>
      <w:bookmarkStart w:id="1872" w:name="_Toc100782509"/>
      <w:bookmarkStart w:id="1873" w:name="_Toc100782638"/>
      <w:bookmarkStart w:id="1874" w:name="_Toc104257776"/>
      <w:bookmarkStart w:id="1875" w:name="_Toc104257950"/>
      <w:bookmarkStart w:id="1876" w:name="_Toc104299492"/>
      <w:bookmarkStart w:id="1877" w:name="_Toc112768492"/>
      <w:bookmarkStart w:id="1878" w:name="_Toc112768780"/>
      <w:bookmarkStart w:id="1879" w:name="_Toc112769020"/>
      <w:bookmarkStart w:id="1880" w:name="_Toc112772456"/>
      <w:bookmarkStart w:id="1881" w:name="_Toc112864131"/>
      <w:bookmarkStart w:id="1882" w:name="_Toc112865273"/>
      <w:bookmarkStart w:id="1883" w:name="_Toc117042726"/>
      <w:bookmarkStart w:id="1884" w:name="_Toc117570261"/>
      <w:r w:rsidRPr="00DF048C">
        <w:t>6.</w:t>
      </w:r>
      <w:r w:rsidR="00B1441D" w:rsidRPr="00DF048C">
        <w:rPr>
          <w:lang w:eastAsia="zh-CN"/>
        </w:rPr>
        <w:t>12</w:t>
      </w:r>
      <w:r w:rsidRPr="00DF048C">
        <w:t>.2</w:t>
      </w:r>
      <w:r w:rsidRPr="00DF048C">
        <w:tab/>
        <w:t>Functional descriptions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1885" w:name="_Toc100781032"/>
      <w:bookmarkStart w:id="1886" w:name="_Toc100782257"/>
      <w:bookmarkStart w:id="1887" w:name="_Toc100782381"/>
      <w:bookmarkStart w:id="1888" w:name="_Toc100782510"/>
      <w:bookmarkStart w:id="1889" w:name="_Toc100782639"/>
      <w:bookmarkStart w:id="1890" w:name="_Toc104257777"/>
      <w:bookmarkStart w:id="1891" w:name="_Toc104257951"/>
      <w:bookmarkStart w:id="1892" w:name="_Toc104299493"/>
      <w:bookmarkStart w:id="1893" w:name="_Toc112768493"/>
      <w:bookmarkStart w:id="1894" w:name="_Toc112768781"/>
      <w:bookmarkStart w:id="1895" w:name="_Toc112769021"/>
      <w:bookmarkStart w:id="1896" w:name="_Toc112772457"/>
      <w:bookmarkStart w:id="1897" w:name="_Toc112864132"/>
      <w:bookmarkStart w:id="1898" w:name="_Toc112865274"/>
      <w:bookmarkStart w:id="1899" w:name="_Toc117042727"/>
      <w:bookmarkStart w:id="1900" w:name="_Toc117570262"/>
      <w:r w:rsidRPr="00DF048C">
        <w:lastRenderedPageBreak/>
        <w:t>6.</w:t>
      </w:r>
      <w:r w:rsidR="00B1441D" w:rsidRPr="00DF048C">
        <w:rPr>
          <w:lang w:eastAsia="zh-CN"/>
        </w:rPr>
        <w:t>12</w:t>
      </w:r>
      <w:r w:rsidRPr="00DF048C">
        <w:t>.3</w:t>
      </w:r>
      <w:r w:rsidRPr="00DF048C">
        <w:tab/>
        <w:t>Procedures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4596647" w14:textId="3C7C4445" w:rsidR="00BA6AF4" w:rsidRPr="00D62CAC" w:rsidRDefault="00065581" w:rsidP="00C86D75">
      <w:pPr>
        <w:pStyle w:val="TH"/>
      </w:pPr>
      <w:r>
        <w:object w:dxaOrig="13992" w:dyaOrig="11040" w14:anchorId="4D84C37A">
          <v:shape id="_x0000_i1057" type="#_x0000_t75" style="width:481.45pt;height:380.05pt" o:ole="">
            <v:imagedata r:id="rId72" o:title=""/>
          </v:shape>
          <o:OLEObject Type="Embed" ProgID="Visio.Drawing.15" ShapeID="_x0000_i1057" DrawAspect="Content" ObjectID="_1731248905" r:id="rId73"/>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59753F1" w:rsidR="003C11F7" w:rsidRDefault="003C11F7" w:rsidP="003C11F7">
      <w:pPr>
        <w:pStyle w:val="B1"/>
      </w:pPr>
      <w:bookmarkStart w:id="1901" w:name="_Toc100781033"/>
      <w:bookmarkStart w:id="1902" w:name="_Toc100782258"/>
      <w:bookmarkStart w:id="1903" w:name="_Toc100782382"/>
      <w:bookmarkStart w:id="1904" w:name="_Toc100782511"/>
      <w:bookmarkStart w:id="1905"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6D34D6" w:rsidRPr="00DF048C">
        <w:t>TR</w:t>
      </w:r>
      <w:r w:rsidR="006D34D6">
        <w:t> </w:t>
      </w:r>
      <w:r w:rsidR="006D34D6" w:rsidRPr="00DF048C">
        <w:t>38.845</w:t>
      </w:r>
      <w:r w:rsidR="006D34D6">
        <w:t> [</w:t>
      </w:r>
      <w:r>
        <w:t>6] for ProSe based localization can be given by the UE</w:t>
      </w:r>
      <w:r w:rsidR="001F671C">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54761BB5" w:rsidR="003C11F7" w:rsidRDefault="003C11F7" w:rsidP="00C86D75">
      <w:pPr>
        <w:pStyle w:val="B2"/>
      </w:pPr>
      <w:r>
        <w:t>2.</w:t>
      </w:r>
      <w:r>
        <w:tab/>
        <w:t xml:space="preserve">Setup of location information as per 5GC-MT-LR procedure in </w:t>
      </w:r>
      <w:r w:rsidR="006D34D6">
        <w:t>TS 23.273 [</w:t>
      </w:r>
      <w:r>
        <w:t>11], corresponding to steps 2-11 in Figure 6.1.2-1 contained in clause 6.1.2, potentially including new optional inputs as part of the existing service operations accounting for the ranging related events.</w:t>
      </w:r>
    </w:p>
    <w:p w14:paraId="1AD57309" w14:textId="18354A57" w:rsidR="000F2B80" w:rsidRDefault="00C86D75" w:rsidP="00C86D75">
      <w:pPr>
        <w:pStyle w:val="B1"/>
      </w:pPr>
      <w:r>
        <w:lastRenderedPageBreak/>
        <w:tab/>
      </w:r>
      <w:r w:rsidR="000F2B80" w:rsidRPr="00791807">
        <w:t xml:space="preserve">The following enhancements of the 5GC-MT-LR procedure in </w:t>
      </w:r>
      <w:r w:rsidR="006D34D6" w:rsidRPr="00791807">
        <w:t>TS</w:t>
      </w:r>
      <w:r w:rsidR="006D34D6">
        <w:t> </w:t>
      </w:r>
      <w:r w:rsidR="006D34D6" w:rsidRPr="00791807">
        <w:t>23.273</w:t>
      </w:r>
      <w:r w:rsidR="006D34D6">
        <w:t> </w:t>
      </w:r>
      <w:r w:rsidR="006D34D6"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28B4E687" w:rsidR="003C11F7" w:rsidRDefault="00C86D75" w:rsidP="00C86D75">
      <w:pPr>
        <w:pStyle w:val="B1"/>
      </w:pPr>
      <w:r>
        <w:tab/>
      </w:r>
      <w:r w:rsidR="003C11F7">
        <w:t xml:space="preserve">The reference UE (acting similar to a ProSe UE-to-Network Relay as specified in </w:t>
      </w:r>
      <w:r w:rsidR="006D34D6">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CDBE047" w:rsidR="00065581" w:rsidRPr="00065581" w:rsidRDefault="001F671C" w:rsidP="00C86D75">
      <w:pPr>
        <w:pStyle w:val="EditorsNote"/>
      </w:pPr>
      <w:r w:rsidRPr="00D76172">
        <w:rPr>
          <w:lang w:val="en-US" w:eastAsia="zh-CN"/>
        </w:rPr>
        <w:t>Editor</w:t>
      </w:r>
      <w:r>
        <w:rPr>
          <w:lang w:val="en-US" w:eastAsia="zh-CN"/>
        </w:rPr>
        <w:t>'</w:t>
      </w:r>
      <w:r w:rsidRPr="00D76172">
        <w:rPr>
          <w:lang w:val="en-US" w:eastAsia="zh-CN"/>
        </w:rPr>
        <w:t>s note:</w:t>
      </w:r>
      <w:r w:rsidR="00C86D75">
        <w:tab/>
      </w:r>
      <w:r w:rsidR="00065581" w:rsidRPr="00065581">
        <w:t>Whether UE1 in Figure 6.12.3-1 can be configured as ProSe L3 NW relay is FFS</w:t>
      </w:r>
      <w:r w:rsidR="00065581"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6FEEB31F"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6D34D6" w:rsidRPr="008B5A9A">
        <w:t>TS</w:t>
      </w:r>
      <w:r w:rsidR="006D34D6">
        <w:t> </w:t>
      </w:r>
      <w:r w:rsidR="006D34D6" w:rsidRPr="008B5A9A">
        <w:t>23.304</w:t>
      </w:r>
      <w:r w:rsidR="006D34D6">
        <w:t> </w:t>
      </w:r>
      <w:r w:rsidR="006D34D6"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1906" w:name="_Toc104257778"/>
      <w:bookmarkStart w:id="1907" w:name="_Toc104257952"/>
      <w:bookmarkStart w:id="1908" w:name="_Toc104299494"/>
      <w:bookmarkStart w:id="1909" w:name="_Toc112768494"/>
      <w:bookmarkStart w:id="1910" w:name="_Toc112768782"/>
      <w:bookmarkStart w:id="1911" w:name="_Toc112769022"/>
      <w:bookmarkStart w:id="1912" w:name="_Toc112772458"/>
      <w:bookmarkStart w:id="1913" w:name="_Toc112864133"/>
      <w:bookmarkStart w:id="1914" w:name="_Toc112865275"/>
      <w:bookmarkStart w:id="1915" w:name="_Toc117042728"/>
      <w:bookmarkStart w:id="1916" w:name="_Toc117570263"/>
      <w:r w:rsidRPr="00DF048C">
        <w:lastRenderedPageBreak/>
        <w:t>6.</w:t>
      </w:r>
      <w:r w:rsidR="00B1441D" w:rsidRPr="00DF048C">
        <w:rPr>
          <w:lang w:eastAsia="zh-CN"/>
        </w:rPr>
        <w:t>12</w:t>
      </w:r>
      <w:r w:rsidRPr="00DF048C">
        <w:t>.4</w:t>
      </w:r>
      <w:r w:rsidRPr="00DF048C">
        <w:tab/>
        <w:t>Impacts on services, entities, and interfaces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EF31D5A" w:rsidR="00B726CD" w:rsidRDefault="000F2B80" w:rsidP="00983E3D">
      <w:pPr>
        <w:pStyle w:val="B1"/>
      </w:pPr>
      <w:r>
        <w:t>-</w:t>
      </w:r>
      <w:r>
        <w:tab/>
        <w:t xml:space="preserve">LMF </w:t>
      </w:r>
      <w:r w:rsidRPr="00FB7EE2">
        <w:t>obtaining the UE</w:t>
      </w:r>
      <w:r w:rsidR="001F671C">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917" w:name="_Toc112768495"/>
      <w:r>
        <w:t>-</w:t>
      </w:r>
      <w:r>
        <w:tab/>
        <w:t>As a target UE (similar to ProSe Remote UE) to be able to interpret RSCs for location reporting.</w:t>
      </w:r>
      <w:bookmarkEnd w:id="1917"/>
    </w:p>
    <w:p w14:paraId="2A54AF02" w14:textId="6C6A750A" w:rsidR="00B506CD" w:rsidRPr="00DF048C" w:rsidRDefault="00B506CD" w:rsidP="00827857">
      <w:pPr>
        <w:pStyle w:val="Heading2"/>
      </w:pPr>
      <w:bookmarkStart w:id="1918" w:name="_Toc100781034"/>
      <w:bookmarkStart w:id="1919" w:name="_Toc100782259"/>
      <w:bookmarkStart w:id="1920" w:name="_Toc100782383"/>
      <w:bookmarkStart w:id="1921" w:name="_Toc100782512"/>
      <w:bookmarkStart w:id="1922" w:name="_Toc100782641"/>
      <w:bookmarkStart w:id="1923" w:name="_Toc104257779"/>
      <w:bookmarkStart w:id="1924" w:name="_Toc104257953"/>
      <w:bookmarkStart w:id="1925" w:name="_Toc104299495"/>
      <w:bookmarkStart w:id="1926" w:name="_Toc112768496"/>
      <w:bookmarkStart w:id="1927" w:name="_Toc112772459"/>
      <w:bookmarkStart w:id="1928" w:name="_Toc112864134"/>
      <w:bookmarkStart w:id="1929" w:name="_Toc112865276"/>
      <w:bookmarkStart w:id="1930" w:name="_Toc117042729"/>
      <w:bookmarkStart w:id="1931" w:name="_Toc117570264"/>
      <w:r w:rsidRPr="00DF048C">
        <w:t>6.13</w:t>
      </w:r>
      <w:r w:rsidRPr="00DF048C">
        <w:tab/>
        <w:t>Solution #13: Ranging/SL positioning service initiated by application server or 5GC NF</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DCABA3E" w14:textId="046E6D54" w:rsidR="00B506CD" w:rsidRPr="00DF048C" w:rsidRDefault="00B506CD" w:rsidP="00B506CD">
      <w:pPr>
        <w:pStyle w:val="Heading3"/>
      </w:pPr>
      <w:bookmarkStart w:id="1932" w:name="_Toc100781035"/>
      <w:bookmarkStart w:id="1933" w:name="_Toc100782260"/>
      <w:bookmarkStart w:id="1934" w:name="_Toc100782384"/>
      <w:bookmarkStart w:id="1935" w:name="_Toc100782513"/>
      <w:bookmarkStart w:id="1936" w:name="_Toc100782642"/>
      <w:bookmarkStart w:id="1937" w:name="_Toc104257780"/>
      <w:bookmarkStart w:id="1938" w:name="_Toc104257954"/>
      <w:bookmarkStart w:id="1939" w:name="_Toc104299496"/>
      <w:bookmarkStart w:id="1940" w:name="_Toc112768497"/>
      <w:bookmarkStart w:id="1941" w:name="_Toc112768783"/>
      <w:bookmarkStart w:id="1942" w:name="_Toc112769023"/>
      <w:bookmarkStart w:id="1943" w:name="_Toc112772460"/>
      <w:bookmarkStart w:id="1944" w:name="_Toc112864135"/>
      <w:bookmarkStart w:id="1945" w:name="_Toc112865277"/>
      <w:bookmarkStart w:id="1946" w:name="_Toc117042730"/>
      <w:bookmarkStart w:id="1947" w:name="_Toc117570265"/>
      <w:r w:rsidRPr="00DF048C">
        <w:t>6.</w:t>
      </w:r>
      <w:r w:rsidRPr="00DF048C">
        <w:rPr>
          <w:lang w:eastAsia="zh-CN"/>
        </w:rPr>
        <w:t>13</w:t>
      </w:r>
      <w:r w:rsidRPr="00DF048C">
        <w:t>.1</w:t>
      </w:r>
      <w:r w:rsidRPr="00DF048C">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1948" w:name="_Toc100781036"/>
      <w:bookmarkStart w:id="1949" w:name="_Toc100782261"/>
      <w:bookmarkStart w:id="1950" w:name="_Toc100782385"/>
      <w:bookmarkStart w:id="1951" w:name="_Toc100782514"/>
      <w:bookmarkStart w:id="1952" w:name="_Toc100782643"/>
      <w:bookmarkStart w:id="1953" w:name="_Toc104257781"/>
      <w:bookmarkStart w:id="1954" w:name="_Toc104257955"/>
      <w:bookmarkStart w:id="1955" w:name="_Toc104299497"/>
      <w:bookmarkStart w:id="1956" w:name="_Toc112768498"/>
      <w:bookmarkStart w:id="1957" w:name="_Toc112768784"/>
      <w:bookmarkStart w:id="1958" w:name="_Toc112769024"/>
      <w:bookmarkStart w:id="1959" w:name="_Toc112772461"/>
      <w:bookmarkStart w:id="1960" w:name="_Toc112864136"/>
      <w:bookmarkStart w:id="1961" w:name="_Toc112865278"/>
      <w:bookmarkStart w:id="1962" w:name="_Toc117042731"/>
      <w:bookmarkStart w:id="1963" w:name="_Toc117570266"/>
      <w:r w:rsidRPr="00DF048C">
        <w:t>6.</w:t>
      </w:r>
      <w:r w:rsidRPr="00DF048C">
        <w:rPr>
          <w:lang w:eastAsia="zh-CN"/>
        </w:rPr>
        <w:t>13</w:t>
      </w:r>
      <w:r w:rsidRPr="00DF048C">
        <w:t>.2</w:t>
      </w:r>
      <w:r w:rsidRPr="00DF048C">
        <w:tab/>
        <w:t>Functional descriptions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lastRenderedPageBreak/>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75CC6BC1" w:rsidR="00B506CD" w:rsidRPr="00DF048C" w:rsidRDefault="001F671C" w:rsidP="00B506CD">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1964" w:name="_Toc100781037"/>
      <w:bookmarkStart w:id="1965" w:name="_Toc100782262"/>
      <w:bookmarkStart w:id="1966" w:name="_Toc100782386"/>
      <w:bookmarkStart w:id="1967" w:name="_Toc100782515"/>
      <w:bookmarkStart w:id="1968" w:name="_Toc100782644"/>
      <w:bookmarkStart w:id="1969" w:name="_Toc104257782"/>
      <w:bookmarkStart w:id="1970" w:name="_Toc104257956"/>
      <w:bookmarkStart w:id="1971" w:name="_Toc104299498"/>
      <w:bookmarkStart w:id="1972" w:name="_Toc112768499"/>
      <w:bookmarkStart w:id="1973" w:name="_Toc112768785"/>
      <w:bookmarkStart w:id="1974" w:name="_Toc112769025"/>
      <w:bookmarkStart w:id="1975" w:name="_Toc112772462"/>
      <w:bookmarkStart w:id="1976" w:name="_Toc112864137"/>
      <w:bookmarkStart w:id="1977" w:name="_Toc112865279"/>
      <w:bookmarkStart w:id="1978" w:name="_Toc117042732"/>
      <w:bookmarkStart w:id="1979" w:name="_Toc117570267"/>
      <w:r w:rsidRPr="00DF048C">
        <w:t>6.</w:t>
      </w:r>
      <w:r w:rsidRPr="00DF048C">
        <w:rPr>
          <w:lang w:eastAsia="zh-CN"/>
        </w:rPr>
        <w:t>13</w:t>
      </w:r>
      <w:r w:rsidRPr="00DF048C">
        <w:t>.3</w:t>
      </w:r>
      <w:r w:rsidRPr="00DF048C">
        <w:tab/>
        <w:t>Procedures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6C6F1BE3" w14:textId="3245783B" w:rsidR="00B506CD" w:rsidRPr="00DF048C" w:rsidRDefault="00B506CD" w:rsidP="00B506CD">
      <w:pPr>
        <w:pStyle w:val="Heading4"/>
        <w:rPr>
          <w:lang w:eastAsia="zh-CN"/>
        </w:rPr>
      </w:pPr>
      <w:bookmarkStart w:id="1980" w:name="_Toc100781038"/>
      <w:bookmarkStart w:id="1981" w:name="_Toc100782263"/>
      <w:bookmarkStart w:id="1982" w:name="_Toc100782387"/>
      <w:bookmarkStart w:id="1983" w:name="_Toc100782516"/>
      <w:bookmarkStart w:id="1984" w:name="_Toc100782645"/>
      <w:bookmarkStart w:id="1985" w:name="_Toc104299499"/>
      <w:bookmarkStart w:id="1986" w:name="_Toc112768500"/>
      <w:bookmarkStart w:id="1987" w:name="_Toc112768786"/>
      <w:bookmarkStart w:id="1988" w:name="_Toc112769026"/>
      <w:bookmarkStart w:id="1989" w:name="_Toc112772463"/>
      <w:bookmarkStart w:id="1990" w:name="_Toc112864138"/>
      <w:bookmarkStart w:id="1991" w:name="_Toc112865280"/>
      <w:bookmarkStart w:id="1992" w:name="_Toc117570268"/>
      <w:r w:rsidRPr="00DF048C">
        <w:rPr>
          <w:lang w:eastAsia="zh-CN"/>
        </w:rPr>
        <w:t>6.13.3.1</w:t>
      </w:r>
      <w:r w:rsidR="000A5D2A" w:rsidRPr="00DF048C">
        <w:rPr>
          <w:lang w:eastAsia="zh-CN"/>
        </w:rPr>
        <w:tab/>
      </w:r>
      <w:r w:rsidRPr="00DF048C">
        <w:rPr>
          <w:lang w:eastAsia="zh-CN"/>
        </w:rPr>
        <w:t>Service initiated by application server</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D8DB41E" w14:textId="77777777" w:rsidR="00B506CD" w:rsidRPr="00DF048C" w:rsidRDefault="00B506CD" w:rsidP="0056202B">
      <w:pPr>
        <w:pStyle w:val="TH"/>
      </w:pPr>
      <w:r w:rsidRPr="00DF048C">
        <w:object w:dxaOrig="11190" w:dyaOrig="8270" w14:anchorId="721828E1">
          <v:shape id="_x0000_i1058" type="#_x0000_t75" style="width:481.45pt;height:356.25pt" o:ole="">
            <v:imagedata r:id="rId74" o:title=""/>
          </v:shape>
          <o:OLEObject Type="Embed" ProgID="Visio.Drawing.15" ShapeID="_x0000_i1058" DrawAspect="Content" ObjectID="_1731248906" r:id="rId75"/>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6DD54B73"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18EF81BA"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1D1104FA" w14:textId="26F24AFC"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1993" w:name="_Toc100781039"/>
      <w:bookmarkStart w:id="1994" w:name="_Toc100782264"/>
      <w:bookmarkStart w:id="1995" w:name="_Toc100782388"/>
      <w:bookmarkStart w:id="1996" w:name="_Toc100782517"/>
      <w:bookmarkStart w:id="1997" w:name="_Toc100782646"/>
      <w:bookmarkStart w:id="1998" w:name="_Toc104299500"/>
      <w:bookmarkStart w:id="1999" w:name="_Toc112768501"/>
      <w:bookmarkStart w:id="2000" w:name="_Toc112768787"/>
      <w:bookmarkStart w:id="2001" w:name="_Toc112769027"/>
      <w:bookmarkStart w:id="2002" w:name="_Toc112772464"/>
      <w:bookmarkStart w:id="2003" w:name="_Toc112864139"/>
      <w:bookmarkStart w:id="2004" w:name="_Toc112865281"/>
      <w:bookmarkStart w:id="2005" w:name="_Toc117570269"/>
      <w:r w:rsidRPr="00DF048C">
        <w:rPr>
          <w:lang w:eastAsia="zh-CN"/>
        </w:rPr>
        <w:t>6.13.3.2</w:t>
      </w:r>
      <w:r w:rsidR="00D62CAC">
        <w:rPr>
          <w:lang w:eastAsia="zh-CN"/>
        </w:rPr>
        <w:tab/>
      </w:r>
      <w:r w:rsidRPr="00DF048C">
        <w:rPr>
          <w:lang w:eastAsia="zh-CN"/>
        </w:rPr>
        <w:t>Service initiated by 5GC NF</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9" type="#_x0000_t75" style="width:481.45pt;height:354.35pt" o:ole="">
            <v:imagedata r:id="rId76" o:title=""/>
          </v:shape>
          <o:OLEObject Type="Embed" ProgID="Visio.Drawing.15" ShapeID="_x0000_i1059" DrawAspect="Content" ObjectID="_1731248907" r:id="rId77"/>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9F5B2C9" w:rsidR="00B506CD" w:rsidRPr="00DF048C" w:rsidRDefault="001F671C" w:rsidP="00B506CD">
      <w:pPr>
        <w:pStyle w:val="EditorsNote"/>
        <w:rPr>
          <w:lang w:eastAsia="zh-CN" w:bidi="ar"/>
        </w:rPr>
      </w:pPr>
      <w:r w:rsidRPr="00D76172">
        <w:rPr>
          <w:lang w:val="en-US" w:eastAsia="zh-CN"/>
        </w:rPr>
        <w:lastRenderedPageBreak/>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D8553C2"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7A33ACA1" w14:textId="1DB5208E"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2B729E44" w14:textId="16EF6A29" w:rsidR="00B506CD" w:rsidRPr="00DF048C" w:rsidRDefault="00B506CD" w:rsidP="00B506CD">
      <w:pPr>
        <w:pStyle w:val="Heading3"/>
      </w:pPr>
      <w:bookmarkStart w:id="2006" w:name="_Toc100781040"/>
      <w:bookmarkStart w:id="2007" w:name="_Toc100782265"/>
      <w:bookmarkStart w:id="2008" w:name="_Toc100782389"/>
      <w:bookmarkStart w:id="2009" w:name="_Toc100782518"/>
      <w:bookmarkStart w:id="2010" w:name="_Toc100782647"/>
      <w:bookmarkStart w:id="2011" w:name="_Toc104257783"/>
      <w:bookmarkStart w:id="2012" w:name="_Toc104257957"/>
      <w:bookmarkStart w:id="2013" w:name="_Toc104299501"/>
      <w:bookmarkStart w:id="2014" w:name="_Toc112768502"/>
      <w:bookmarkStart w:id="2015" w:name="_Toc112768788"/>
      <w:bookmarkStart w:id="2016" w:name="_Toc112769028"/>
      <w:bookmarkStart w:id="2017" w:name="_Toc112772465"/>
      <w:bookmarkStart w:id="2018" w:name="_Toc112864140"/>
      <w:bookmarkStart w:id="2019" w:name="_Toc112865282"/>
      <w:bookmarkStart w:id="2020" w:name="_Toc117042733"/>
      <w:bookmarkStart w:id="2021" w:name="_Toc117570270"/>
      <w:r w:rsidRPr="00DF048C">
        <w:t>6.</w:t>
      </w:r>
      <w:r w:rsidRPr="00DF048C">
        <w:rPr>
          <w:lang w:eastAsia="zh-CN"/>
        </w:rPr>
        <w:t>13</w:t>
      </w:r>
      <w:r w:rsidRPr="00DF048C">
        <w:t>.4</w:t>
      </w:r>
      <w:r w:rsidRPr="00DF048C">
        <w:tab/>
        <w:t>Impacts on services, entities, and interfaces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2022" w:name="_Toc100781041"/>
      <w:bookmarkStart w:id="2023" w:name="_Toc100782266"/>
      <w:bookmarkStart w:id="2024" w:name="_Toc100782390"/>
      <w:bookmarkStart w:id="2025" w:name="_Toc100782519"/>
      <w:bookmarkStart w:id="2026" w:name="_Toc100782648"/>
      <w:bookmarkStart w:id="2027" w:name="_Toc104257784"/>
      <w:bookmarkStart w:id="2028" w:name="_Toc104257958"/>
      <w:bookmarkStart w:id="2029" w:name="_Toc104299502"/>
      <w:bookmarkStart w:id="2030" w:name="_Toc112768503"/>
      <w:bookmarkStart w:id="2031" w:name="_Toc112768789"/>
      <w:bookmarkStart w:id="2032" w:name="_Toc112769029"/>
      <w:bookmarkStart w:id="2033" w:name="_Toc112772466"/>
      <w:bookmarkStart w:id="2034" w:name="_Toc112864141"/>
      <w:bookmarkStart w:id="2035" w:name="_Toc112865283"/>
      <w:bookmarkStart w:id="2036" w:name="_Toc117042734"/>
      <w:bookmarkStart w:id="2037" w:name="_Toc117570271"/>
      <w:r w:rsidRPr="00DF048C">
        <w:t>6.14</w:t>
      </w:r>
      <w:r w:rsidRPr="00DF048C">
        <w:tab/>
        <w:t>Solution #14: General reference architecture for Sidelink positioning and ranging-based services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786E7705" w14:textId="53044B95" w:rsidR="007C3EC4" w:rsidRPr="00DF048C" w:rsidRDefault="007C3EC4" w:rsidP="007C3EC4">
      <w:pPr>
        <w:pStyle w:val="Heading3"/>
      </w:pPr>
      <w:bookmarkStart w:id="2038" w:name="_Toc100781042"/>
      <w:bookmarkStart w:id="2039" w:name="_Toc100782267"/>
      <w:bookmarkStart w:id="2040" w:name="_Toc100782391"/>
      <w:bookmarkStart w:id="2041" w:name="_Toc100782520"/>
      <w:bookmarkStart w:id="2042" w:name="_Toc100782649"/>
      <w:bookmarkStart w:id="2043" w:name="_Toc104257785"/>
      <w:bookmarkStart w:id="2044" w:name="_Toc104257959"/>
      <w:bookmarkStart w:id="2045" w:name="_Toc104299503"/>
      <w:bookmarkStart w:id="2046" w:name="_Toc112768504"/>
      <w:bookmarkStart w:id="2047" w:name="_Toc112768790"/>
      <w:bookmarkStart w:id="2048" w:name="_Toc112769030"/>
      <w:bookmarkStart w:id="2049" w:name="_Toc112772467"/>
      <w:bookmarkStart w:id="2050" w:name="_Toc112864142"/>
      <w:bookmarkStart w:id="2051" w:name="_Toc112865284"/>
      <w:bookmarkStart w:id="2052" w:name="_Toc117042735"/>
      <w:bookmarkStart w:id="2053" w:name="_Toc117570272"/>
      <w:r w:rsidRPr="00DF048C">
        <w:t>6.14.1</w:t>
      </w:r>
      <w:r w:rsidRPr="00DF048C">
        <w:tab/>
        <w:t>General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6E207F3D" w:rsidR="007C3EC4" w:rsidRPr="00DF048C" w:rsidRDefault="001F671C" w:rsidP="007C3EC4">
      <w:pPr>
        <w:pStyle w:val="EditorsNote"/>
      </w:pPr>
      <w:r w:rsidRPr="00D76172">
        <w:rPr>
          <w:lang w:val="en-US" w:eastAsia="zh-CN"/>
        </w:rPr>
        <w:t>Editor</w:t>
      </w:r>
      <w:r>
        <w:rPr>
          <w:lang w:val="en-US" w:eastAsia="zh-CN"/>
        </w:rPr>
        <w:t>'</w:t>
      </w:r>
      <w:r w:rsidRPr="00D76172">
        <w:rPr>
          <w:lang w:val="en-US" w:eastAsia="zh-CN"/>
        </w:rPr>
        <w:t>s note:</w:t>
      </w:r>
      <w:r w:rsidR="00DF048C">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0" type="#_x0000_t75" style="width:480.85pt;height:313.05pt" o:ole="">
            <v:imagedata r:id="rId78" o:title=""/>
          </v:shape>
          <o:OLEObject Type="Embed" ProgID="Visio.Drawing.15" ShapeID="_x0000_i1060" DrawAspect="Content" ObjectID="_1731248908" r:id="rId79"/>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1" type="#_x0000_t75" style="width:481.45pt;height:468.95pt" o:ole="">
            <v:imagedata r:id="rId80" o:title=""/>
          </v:shape>
          <o:OLEObject Type="Embed" ProgID="Visio.Drawing.15" ShapeID="_x0000_i1061" DrawAspect="Content" ObjectID="_1731248909" r:id="rId81"/>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2" type="#_x0000_t75" style="width:481.45pt;height:535.95pt" o:ole="">
            <v:imagedata r:id="rId82" o:title=""/>
          </v:shape>
          <o:OLEObject Type="Embed" ProgID="Visio.Drawing.15" ShapeID="_x0000_i1062" DrawAspect="Content" ObjectID="_1731248910" r:id="rId83"/>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2054" w:name="_Toc100781043"/>
      <w:bookmarkStart w:id="2055" w:name="_Toc100782268"/>
      <w:bookmarkStart w:id="2056" w:name="_Toc100782392"/>
      <w:bookmarkStart w:id="2057" w:name="_Toc100782521"/>
      <w:bookmarkStart w:id="2058" w:name="_Toc100782650"/>
      <w:bookmarkStart w:id="2059" w:name="_Toc104257786"/>
      <w:bookmarkStart w:id="2060" w:name="_Toc104257960"/>
      <w:bookmarkStart w:id="2061" w:name="_Toc104299504"/>
      <w:bookmarkStart w:id="2062" w:name="_Toc112768505"/>
      <w:bookmarkStart w:id="2063" w:name="_Toc112768791"/>
      <w:bookmarkStart w:id="2064" w:name="_Toc112769031"/>
      <w:bookmarkStart w:id="2065" w:name="_Toc112772468"/>
      <w:bookmarkStart w:id="2066" w:name="_Toc112864143"/>
      <w:bookmarkStart w:id="2067" w:name="_Toc112865285"/>
      <w:bookmarkStart w:id="2068" w:name="_Toc117042736"/>
      <w:bookmarkStart w:id="2069" w:name="_Toc117570273"/>
      <w:r w:rsidRPr="00DF048C">
        <w:t>6.14.2</w:t>
      </w:r>
      <w:r w:rsidRPr="00DF048C">
        <w:tab/>
        <w:t>Functional descriptions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19C4E57"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58181DC5"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 xml:space="preserve">Reference to RAN WG specifications, e.g. </w:t>
      </w:r>
      <w:r w:rsidR="006D34D6">
        <w:t>TS 38.300 [</w:t>
      </w:r>
      <w:r w:rsidR="00F44968">
        <w:t>8]</w:t>
      </w:r>
      <w:r w:rsidR="0056202B">
        <w:t>, to be added when it is available.</w:t>
      </w:r>
    </w:p>
    <w:p w14:paraId="6A69D8C5" w14:textId="1E05E5B3" w:rsidR="0056202B" w:rsidRDefault="0056202B" w:rsidP="0056202B">
      <w:pPr>
        <w:pStyle w:val="NO"/>
      </w:pPr>
      <w:r w:rsidRPr="0056202B">
        <w:rPr>
          <w:b/>
          <w:bCs/>
        </w:rPr>
        <w:t>N1</w:t>
      </w:r>
      <w:r>
        <w:t>:</w:t>
      </w:r>
      <w:r>
        <w:tab/>
        <w:t xml:space="preserve">In addition to the relevant function defined in </w:t>
      </w:r>
      <w:r w:rsidR="006D34D6">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F671C">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6D34D6">
        <w:t>TS 23.273 [</w:t>
      </w:r>
      <w:r>
        <w:t>11].</w:t>
      </w:r>
    </w:p>
    <w:p w14:paraId="04EB5BD5" w14:textId="25688DE3" w:rsidR="0056202B" w:rsidRDefault="0056202B" w:rsidP="0056202B">
      <w:pPr>
        <w:pStyle w:val="NO"/>
      </w:pPr>
      <w:r w:rsidRPr="0056202B">
        <w:rPr>
          <w:b/>
          <w:bCs/>
        </w:rPr>
        <w:t>N2</w:t>
      </w:r>
      <w:r>
        <w:t>:</w:t>
      </w:r>
      <w:r>
        <w:tab/>
        <w:t xml:space="preserve">In addition to the relevant functions defined in </w:t>
      </w:r>
      <w:r w:rsidR="006D34D6">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544E1F1" w:rsidR="007C3EC4" w:rsidRPr="00DF048C" w:rsidRDefault="007C3EC4" w:rsidP="00CA67ED">
      <w:pPr>
        <w:pStyle w:val="NO"/>
      </w:pPr>
      <w:r w:rsidRPr="00CA67ED">
        <w:rPr>
          <w:b/>
        </w:rPr>
        <w:t>Nlmf</w:t>
      </w:r>
      <w:r w:rsidRPr="00CA67ED">
        <w:t>:</w:t>
      </w:r>
      <w:r w:rsidRPr="00CA67ED">
        <w:tab/>
        <w:t xml:space="preserve">In addition to the relevant services defined in </w:t>
      </w:r>
      <w:r w:rsidR="006D34D6" w:rsidRPr="00CA67ED">
        <w:t>TS</w:t>
      </w:r>
      <w:r w:rsidR="006D34D6">
        <w:t> </w:t>
      </w:r>
      <w:r w:rsidR="006D34D6" w:rsidRPr="00CA67ED">
        <w:t>23.273</w:t>
      </w:r>
      <w:r w:rsidR="006D34D6">
        <w:t> </w:t>
      </w:r>
      <w:r w:rsidR="006D34D6"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5EB3796B" w:rsidR="007C3EC4" w:rsidRPr="00DF048C" w:rsidRDefault="007C3EC4" w:rsidP="007C3EC4">
      <w:pPr>
        <w:pStyle w:val="NO"/>
      </w:pPr>
      <w:r w:rsidRPr="00DF048C">
        <w:rPr>
          <w:b/>
        </w:rPr>
        <w:t>Nudm</w:t>
      </w:r>
      <w:r w:rsidRPr="00DF048C">
        <w:t>:</w:t>
      </w:r>
      <w:r w:rsidRPr="00DF048C">
        <w:tab/>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5F31801F"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7CFF4D18"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2794A09"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6D34D6" w:rsidRPr="00DF048C">
        <w:rPr>
          <w:lang w:eastAsia="ko-KR"/>
        </w:rPr>
        <w:t>TS</w:t>
      </w:r>
      <w:r w:rsidR="006D34D6">
        <w:rPr>
          <w:lang w:eastAsia="ko-KR"/>
        </w:rPr>
        <w:t> </w:t>
      </w:r>
      <w:r w:rsidR="006D34D6" w:rsidRPr="00DF048C">
        <w:rPr>
          <w:lang w:eastAsia="ko-KR"/>
        </w:rPr>
        <w:t>23.501</w:t>
      </w:r>
      <w:r w:rsidR="006D34D6">
        <w:rPr>
          <w:lang w:eastAsia="ko-KR"/>
        </w:rPr>
        <w:t> </w:t>
      </w:r>
      <w:r w:rsidR="006D34D6"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2DBE3AE0" w:rsidR="00D522CA" w:rsidRPr="00D522CA" w:rsidRDefault="001F671C" w:rsidP="00D522CA">
      <w:pPr>
        <w:pStyle w:val="EditorsNote"/>
        <w:rPr>
          <w:lang w:eastAsia="ko-KR"/>
        </w:rPr>
      </w:pPr>
      <w:r w:rsidRPr="00D76172">
        <w:rPr>
          <w:lang w:val="en-US" w:eastAsia="zh-CN"/>
        </w:rPr>
        <w:t>Editor</w:t>
      </w:r>
      <w:r>
        <w:rPr>
          <w:lang w:val="en-US" w:eastAsia="zh-CN"/>
        </w:rPr>
        <w:t>'</w:t>
      </w:r>
      <w:r w:rsidRPr="00D76172">
        <w:rPr>
          <w:lang w:val="en-US" w:eastAsia="zh-CN"/>
        </w:rPr>
        <w:t>s note:</w:t>
      </w:r>
      <w:r w:rsidR="00D522CA"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2070" w:name="_Toc100781044"/>
      <w:bookmarkStart w:id="2071" w:name="_Toc100782269"/>
      <w:bookmarkStart w:id="2072" w:name="_Toc100782393"/>
      <w:bookmarkStart w:id="2073" w:name="_Toc100782522"/>
      <w:bookmarkStart w:id="2074" w:name="_Toc100782651"/>
      <w:bookmarkStart w:id="2075" w:name="_Toc104257787"/>
      <w:bookmarkStart w:id="2076" w:name="_Toc104257961"/>
      <w:bookmarkStart w:id="2077" w:name="_Toc104299505"/>
      <w:bookmarkStart w:id="2078" w:name="_Toc112768506"/>
      <w:bookmarkStart w:id="2079" w:name="_Toc112768792"/>
      <w:bookmarkStart w:id="2080" w:name="_Toc112769032"/>
      <w:bookmarkStart w:id="2081" w:name="_Toc112772469"/>
      <w:bookmarkStart w:id="2082" w:name="_Toc112864144"/>
      <w:bookmarkStart w:id="2083" w:name="_Toc112865286"/>
      <w:bookmarkStart w:id="2084" w:name="_Toc117042737"/>
      <w:bookmarkStart w:id="2085" w:name="_Toc117570274"/>
      <w:r w:rsidRPr="00DF048C">
        <w:t>6.</w:t>
      </w:r>
      <w:r w:rsidR="00186090" w:rsidRPr="00DF048C">
        <w:t>14</w:t>
      </w:r>
      <w:r w:rsidRPr="00DF048C">
        <w:t>.3</w:t>
      </w:r>
      <w:r w:rsidRPr="00DF048C">
        <w:tab/>
        <w:t>Procedures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507818EA"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6D34D6">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2086" w:name="_Toc100781045"/>
      <w:bookmarkStart w:id="2087" w:name="_Toc100782270"/>
      <w:bookmarkStart w:id="2088" w:name="_Toc100782394"/>
      <w:bookmarkStart w:id="2089" w:name="_Toc100782523"/>
      <w:bookmarkStart w:id="2090" w:name="_Toc100782652"/>
      <w:bookmarkStart w:id="2091" w:name="_Toc104257788"/>
      <w:bookmarkStart w:id="2092" w:name="_Toc104257962"/>
      <w:bookmarkStart w:id="2093" w:name="_Toc104299506"/>
      <w:bookmarkStart w:id="2094" w:name="_Toc112768507"/>
      <w:bookmarkStart w:id="2095" w:name="_Toc112768793"/>
      <w:bookmarkStart w:id="2096" w:name="_Toc112769033"/>
      <w:bookmarkStart w:id="2097" w:name="_Toc112772470"/>
      <w:bookmarkStart w:id="2098" w:name="_Toc112864145"/>
      <w:bookmarkStart w:id="2099" w:name="_Toc112865287"/>
      <w:bookmarkStart w:id="2100" w:name="_Toc117042738"/>
      <w:bookmarkStart w:id="2101" w:name="_Toc117570275"/>
      <w:r w:rsidRPr="00DF048C">
        <w:t>6.</w:t>
      </w:r>
      <w:r w:rsidR="00186090" w:rsidRPr="00DF048C">
        <w:t>14</w:t>
      </w:r>
      <w:r w:rsidRPr="00DF048C">
        <w:t>.4</w:t>
      </w:r>
      <w:r w:rsidRPr="00DF048C">
        <w:tab/>
        <w:t>Protocol stack</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3" type="#_x0000_t75" style="width:370.65pt;height:180.95pt" o:ole="">
            <v:imagedata r:id="rId84" o:title=""/>
          </v:shape>
          <o:OLEObject Type="Embed" ProgID="Visio.Drawing.15" ShapeID="_x0000_i1063" DrawAspect="Content" ObjectID="_1731248911" r:id="rId85"/>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102" w:name="_Toc104257789"/>
      <w:bookmarkStart w:id="2103" w:name="_Toc104257963"/>
      <w:bookmarkStart w:id="2104" w:name="_Toc104299507"/>
      <w:bookmarkStart w:id="2105" w:name="_Toc112768508"/>
      <w:bookmarkStart w:id="2106" w:name="_Toc112768794"/>
      <w:bookmarkStart w:id="2107" w:name="_Toc112769034"/>
      <w:bookmarkStart w:id="2108" w:name="_Toc112772471"/>
      <w:bookmarkStart w:id="2109" w:name="_Toc112864146"/>
      <w:bookmarkStart w:id="2110" w:name="_Toc112865288"/>
      <w:bookmarkStart w:id="2111" w:name="_Toc117042739"/>
      <w:bookmarkStart w:id="2112" w:name="_Toc117570276"/>
      <w:r>
        <w:lastRenderedPageBreak/>
        <w:t>6.15</w:t>
      </w:r>
      <w:r w:rsidRPr="004D3578">
        <w:tab/>
      </w:r>
      <w:r>
        <w:t xml:space="preserve">Solution #15: </w:t>
      </w:r>
      <w:r w:rsidRPr="008B392E">
        <w:t>Service Authorization to NG-RAN for Ranging/Sidelink Positioning</w:t>
      </w:r>
      <w:bookmarkEnd w:id="2102"/>
      <w:bookmarkEnd w:id="2103"/>
      <w:bookmarkEnd w:id="2104"/>
      <w:bookmarkEnd w:id="2105"/>
      <w:bookmarkEnd w:id="2106"/>
      <w:bookmarkEnd w:id="2107"/>
      <w:bookmarkEnd w:id="2108"/>
      <w:bookmarkEnd w:id="2109"/>
      <w:bookmarkEnd w:id="2110"/>
      <w:bookmarkEnd w:id="2111"/>
      <w:bookmarkEnd w:id="2112"/>
    </w:p>
    <w:p w14:paraId="496EEA2F" w14:textId="279C351F" w:rsidR="00E436A2" w:rsidRDefault="00E436A2" w:rsidP="00E436A2">
      <w:pPr>
        <w:pStyle w:val="Heading3"/>
      </w:pPr>
      <w:bookmarkStart w:id="2113" w:name="_Toc104257790"/>
      <w:bookmarkStart w:id="2114" w:name="_Toc104257964"/>
      <w:bookmarkStart w:id="2115" w:name="_Toc104299508"/>
      <w:bookmarkStart w:id="2116" w:name="_Toc112768509"/>
      <w:bookmarkStart w:id="2117" w:name="_Toc112768795"/>
      <w:bookmarkStart w:id="2118" w:name="_Toc112769035"/>
      <w:bookmarkStart w:id="2119" w:name="_Toc112772472"/>
      <w:bookmarkStart w:id="2120" w:name="_Toc112864147"/>
      <w:bookmarkStart w:id="2121" w:name="_Toc112865289"/>
      <w:bookmarkStart w:id="2122" w:name="_Toc117042740"/>
      <w:bookmarkStart w:id="2123" w:name="_Toc117570277"/>
      <w:r>
        <w:t>6.15.1</w:t>
      </w:r>
      <w:r>
        <w:tab/>
        <w:t>General</w:t>
      </w:r>
      <w:bookmarkEnd w:id="2113"/>
      <w:bookmarkEnd w:id="2114"/>
      <w:bookmarkEnd w:id="2115"/>
      <w:bookmarkEnd w:id="2116"/>
      <w:bookmarkEnd w:id="2117"/>
      <w:bookmarkEnd w:id="2118"/>
      <w:bookmarkEnd w:id="2119"/>
      <w:bookmarkEnd w:id="2120"/>
      <w:bookmarkEnd w:id="2121"/>
      <w:bookmarkEnd w:id="2122"/>
      <w:bookmarkEnd w:id="2123"/>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78A5FB4D"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6D34D6" w:rsidRPr="008B392E">
        <w:rPr>
          <w:lang w:val="en-US" w:eastAsia="zh-CN"/>
        </w:rPr>
        <w:t>TS</w:t>
      </w:r>
      <w:r w:rsidR="006D34D6">
        <w:rPr>
          <w:lang w:val="en-US" w:eastAsia="zh-CN"/>
        </w:rPr>
        <w:t> </w:t>
      </w:r>
      <w:r w:rsidR="006D34D6" w:rsidRPr="008B392E">
        <w:rPr>
          <w:lang w:val="en-US" w:eastAsia="zh-CN"/>
        </w:rPr>
        <w:t>23.287</w:t>
      </w:r>
      <w:r w:rsidR="006D34D6">
        <w:rPr>
          <w:lang w:val="en-US" w:eastAsia="zh-CN"/>
        </w:rPr>
        <w:t> [</w:t>
      </w:r>
      <w:r>
        <w:rPr>
          <w:lang w:val="en-US" w:eastAsia="zh-CN"/>
        </w:rPr>
        <w:t>3]</w:t>
      </w:r>
      <w:r w:rsidRPr="008B392E">
        <w:rPr>
          <w:lang w:val="en-US" w:eastAsia="zh-CN"/>
        </w:rPr>
        <w:t xml:space="preserve"> and </w:t>
      </w:r>
      <w:r w:rsidR="006D34D6" w:rsidRPr="008B392E">
        <w:rPr>
          <w:lang w:val="en-US" w:eastAsia="zh-CN"/>
        </w:rPr>
        <w:t>TS</w:t>
      </w:r>
      <w:r w:rsidR="006D34D6">
        <w:rPr>
          <w:lang w:val="en-US" w:eastAsia="zh-CN"/>
        </w:rPr>
        <w:t> </w:t>
      </w:r>
      <w:r w:rsidR="006D34D6" w:rsidRPr="008B392E">
        <w:rPr>
          <w:lang w:val="en-US" w:eastAsia="zh-CN"/>
        </w:rPr>
        <w:t>23.304</w:t>
      </w:r>
      <w:r w:rsidR="006D34D6">
        <w:rPr>
          <w:lang w:val="en-US" w:eastAsia="zh-CN"/>
        </w:rPr>
        <w:t> [</w:t>
      </w:r>
      <w:r>
        <w:rPr>
          <w:lang w:val="en-US" w:eastAsia="zh-CN"/>
        </w:rPr>
        <w:t>4], however, they didn</w:t>
      </w:r>
      <w:r w:rsidR="001F671C">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124" w:name="_Toc97142498"/>
      <w:bookmarkStart w:id="2125" w:name="_Toc104257791"/>
      <w:bookmarkStart w:id="2126" w:name="_Toc104257965"/>
      <w:bookmarkStart w:id="2127" w:name="_Toc104299509"/>
      <w:bookmarkStart w:id="2128" w:name="_Toc112768510"/>
      <w:bookmarkStart w:id="2129" w:name="_Toc112768796"/>
      <w:bookmarkStart w:id="2130" w:name="_Toc112769036"/>
      <w:bookmarkStart w:id="2131" w:name="_Toc112772473"/>
      <w:bookmarkStart w:id="2132" w:name="_Toc112864148"/>
      <w:bookmarkStart w:id="2133" w:name="_Toc112865290"/>
      <w:bookmarkStart w:id="2134" w:name="_Toc117042741"/>
      <w:bookmarkStart w:id="2135" w:name="_Toc117570278"/>
      <w:r>
        <w:t>6.15.2</w:t>
      </w:r>
      <w:r>
        <w:tab/>
        <w:t>Functional descriptions</w:t>
      </w:r>
      <w:bookmarkEnd w:id="2124"/>
      <w:bookmarkEnd w:id="2125"/>
      <w:bookmarkEnd w:id="2126"/>
      <w:bookmarkEnd w:id="2127"/>
      <w:bookmarkEnd w:id="2128"/>
      <w:bookmarkEnd w:id="2129"/>
      <w:bookmarkEnd w:id="2130"/>
      <w:bookmarkEnd w:id="2131"/>
      <w:bookmarkEnd w:id="2132"/>
      <w:bookmarkEnd w:id="2133"/>
      <w:bookmarkEnd w:id="2134"/>
      <w:bookmarkEnd w:id="2135"/>
    </w:p>
    <w:p w14:paraId="22113B85" w14:textId="77846E10"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F671C">
        <w:rPr>
          <w:rFonts w:eastAsia="SimSun"/>
          <w:lang w:val="en-US" w:eastAsia="zh-CN"/>
        </w:rPr>
        <w:t>"</w:t>
      </w:r>
      <w:r>
        <w:rPr>
          <w:rFonts w:eastAsia="SimSun"/>
          <w:lang w:val="en-US" w:eastAsia="zh-CN"/>
        </w:rPr>
        <w:t>5GMM capability</w:t>
      </w:r>
      <w:r w:rsidR="001F671C">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5DA313A6"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F671C">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lastRenderedPageBreak/>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2A14A75D" w:rsidR="00E436A2" w:rsidRPr="008422C7" w:rsidRDefault="00E436A2" w:rsidP="008422C7">
            <w:pPr>
              <w:pStyle w:val="TAL"/>
            </w:pPr>
            <w:r w:rsidRPr="008422C7">
              <w:t>AMBR of UE</w:t>
            </w:r>
            <w:r w:rsidR="001F671C">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4CD6B6B9" w:rsidR="00E436A2" w:rsidRPr="008422C7" w:rsidRDefault="00E436A2" w:rsidP="008422C7">
            <w:pPr>
              <w:pStyle w:val="TAL"/>
            </w:pPr>
            <w:r w:rsidRPr="008422C7">
              <w:t>AMBR of UE</w:t>
            </w:r>
            <w:r w:rsidR="001F671C">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236E1591" w:rsidR="00E436A2" w:rsidRPr="008422C7" w:rsidRDefault="00E436A2" w:rsidP="008422C7">
            <w:pPr>
              <w:pStyle w:val="TAL"/>
            </w:pPr>
            <w:r w:rsidRPr="008422C7">
              <w:t>AMBR of UE</w:t>
            </w:r>
            <w:r w:rsidR="001F671C">
              <w:t>'</w:t>
            </w:r>
            <w:r w:rsidRPr="008422C7">
              <w:t>s NR sidelink (i.e. PC5) communication for ProSe services.</w:t>
            </w:r>
          </w:p>
        </w:tc>
      </w:tr>
    </w:tbl>
    <w:p w14:paraId="589056F0" w14:textId="77777777" w:rsidR="008422C7" w:rsidRDefault="008422C7" w:rsidP="008422C7">
      <w:pPr>
        <w:rPr>
          <w:rFonts w:eastAsia="SimSun"/>
        </w:rPr>
      </w:pPr>
    </w:p>
    <w:p w14:paraId="6E83A681" w14:textId="6EC614A4"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F671C">
        <w:rPr>
          <w:rFonts w:eastAsia="SimSun"/>
        </w:rPr>
        <w:t>"</w:t>
      </w:r>
      <w:r w:rsidRPr="008422C7">
        <w:rPr>
          <w:rFonts w:eastAsia="SimSun"/>
        </w:rPr>
        <w:t>5G ProSe authorised</w:t>
      </w:r>
      <w:r w:rsidR="001F671C">
        <w:rPr>
          <w:rFonts w:eastAsia="SimSun"/>
        </w:rPr>
        <w:t>"</w:t>
      </w:r>
      <w:r w:rsidRPr="008422C7">
        <w:rPr>
          <w:rFonts w:eastAsia="SimSun"/>
        </w:rPr>
        <w:t>/</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The </w:t>
      </w:r>
      <w:r w:rsidR="001F671C">
        <w:rPr>
          <w:rFonts w:eastAsia="SimSun"/>
        </w:rPr>
        <w:t>"</w:t>
      </w:r>
      <w:r w:rsidRPr="008422C7">
        <w:rPr>
          <w:rFonts w:eastAsia="SimSun"/>
        </w:rPr>
        <w:t>5G ProSe authorised</w:t>
      </w:r>
      <w:r w:rsidR="001F671C">
        <w:rPr>
          <w:rFonts w:eastAsia="SimSun"/>
        </w:rPr>
        <w:t>"</w:t>
      </w:r>
      <w:r w:rsidRPr="008422C7">
        <w:rPr>
          <w:rFonts w:eastAsia="SimSun"/>
        </w:rPr>
        <w:t xml:space="preserve"> information and </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21A6592D"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F671C">
        <w:rPr>
          <w:rStyle w:val="B1Char"/>
          <w:lang w:val="en-US" w:eastAsia="zh-CN"/>
        </w:rPr>
        <w:t>"</w:t>
      </w:r>
      <w:r>
        <w:rPr>
          <w:rStyle w:val="B1Char"/>
          <w:lang w:val="en-US" w:eastAsia="zh-CN"/>
        </w:rPr>
        <w:t>5G ProSe authorised</w:t>
      </w:r>
      <w:r w:rsidR="001F671C">
        <w:rPr>
          <w:rStyle w:val="B1Char"/>
          <w:lang w:val="en-US" w:eastAsia="zh-CN"/>
        </w:rPr>
        <w:t>"</w:t>
      </w:r>
      <w:r>
        <w:rPr>
          <w:rStyle w:val="B1Char"/>
          <w:lang w:val="en-US" w:eastAsia="zh-CN"/>
        </w:rPr>
        <w:t>/</w:t>
      </w:r>
      <w:r w:rsidR="001F671C">
        <w:rPr>
          <w:rStyle w:val="B1Char"/>
          <w:lang w:val="en-US" w:eastAsia="zh-CN"/>
        </w:rPr>
        <w:t>"</w:t>
      </w:r>
      <w:r>
        <w:rPr>
          <w:rStyle w:val="B1Char"/>
          <w:lang w:val="en-US" w:eastAsia="zh-CN"/>
        </w:rPr>
        <w:t>V2X authorised</w:t>
      </w:r>
      <w:r w:rsidR="001F671C">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6D34D6">
        <w:rPr>
          <w:rStyle w:val="B1Char"/>
          <w:lang w:val="en-US" w:eastAsia="zh-CN"/>
        </w:rPr>
        <w:t>TS 23.287 [</w:t>
      </w:r>
      <w:r>
        <w:rPr>
          <w:rStyle w:val="B1Char"/>
          <w:lang w:val="en-US" w:eastAsia="zh-CN"/>
        </w:rPr>
        <w:t xml:space="preserve">3] and clause 6.6 of </w:t>
      </w:r>
      <w:r w:rsidR="006D34D6">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136" w:name="_Toc97142499"/>
      <w:bookmarkStart w:id="2137" w:name="_Toc104257792"/>
      <w:bookmarkStart w:id="2138" w:name="_Toc104257966"/>
      <w:bookmarkStart w:id="2139" w:name="_Toc104299510"/>
      <w:bookmarkStart w:id="2140" w:name="_Toc112768511"/>
      <w:bookmarkStart w:id="2141" w:name="_Toc112768797"/>
      <w:bookmarkStart w:id="2142" w:name="_Toc112769037"/>
      <w:bookmarkStart w:id="2143" w:name="_Toc112772474"/>
      <w:bookmarkStart w:id="2144" w:name="_Toc112864149"/>
      <w:bookmarkStart w:id="2145" w:name="_Toc112865291"/>
      <w:bookmarkStart w:id="2146" w:name="_Toc117042742"/>
      <w:bookmarkStart w:id="2147" w:name="_Toc117570279"/>
      <w:r>
        <w:t>6.15.3</w:t>
      </w:r>
      <w:r>
        <w:tab/>
        <w:t>Procedures</w:t>
      </w:r>
      <w:bookmarkEnd w:id="2136"/>
      <w:bookmarkEnd w:id="2137"/>
      <w:bookmarkEnd w:id="2138"/>
      <w:bookmarkEnd w:id="2139"/>
      <w:bookmarkEnd w:id="2140"/>
      <w:bookmarkEnd w:id="2141"/>
      <w:bookmarkEnd w:id="2142"/>
      <w:bookmarkEnd w:id="2143"/>
      <w:bookmarkEnd w:id="2144"/>
      <w:bookmarkEnd w:id="2145"/>
      <w:bookmarkEnd w:id="2146"/>
      <w:bookmarkEnd w:id="2147"/>
    </w:p>
    <w:p w14:paraId="1BE26BA9" w14:textId="0FBEE1FE" w:rsidR="00E436A2" w:rsidRPr="00E07ACC" w:rsidRDefault="008422C7" w:rsidP="008422C7">
      <w:bookmarkStart w:id="2148" w:name="_Toc97142500"/>
      <w:r>
        <w:t xml:space="preserve">Procedures specified in clause 6.5 of </w:t>
      </w:r>
      <w:r w:rsidR="006D34D6">
        <w:t>TS 23.287 [</w:t>
      </w:r>
      <w:r>
        <w:t xml:space="preserve">3] and clause 6.6 of </w:t>
      </w:r>
      <w:r w:rsidR="006D34D6">
        <w:t>TS 23.304 [</w:t>
      </w:r>
      <w:r>
        <w:t>4] are reused with the extension described in clause 6.15.2.</w:t>
      </w:r>
    </w:p>
    <w:p w14:paraId="5848EF03" w14:textId="73950306" w:rsidR="00E436A2" w:rsidRPr="00DD01A3" w:rsidRDefault="00E436A2" w:rsidP="00E436A2">
      <w:pPr>
        <w:pStyle w:val="Heading3"/>
      </w:pPr>
      <w:bookmarkStart w:id="2149" w:name="_Toc104257793"/>
      <w:bookmarkStart w:id="2150" w:name="_Toc104257967"/>
      <w:bookmarkStart w:id="2151" w:name="_Toc104299511"/>
      <w:bookmarkStart w:id="2152" w:name="_Toc112768512"/>
      <w:bookmarkStart w:id="2153" w:name="_Toc112768798"/>
      <w:bookmarkStart w:id="2154" w:name="_Toc112769038"/>
      <w:bookmarkStart w:id="2155" w:name="_Toc112772475"/>
      <w:bookmarkStart w:id="2156" w:name="_Toc112864150"/>
      <w:bookmarkStart w:id="2157" w:name="_Toc112865292"/>
      <w:bookmarkStart w:id="2158" w:name="_Toc117042743"/>
      <w:bookmarkStart w:id="2159" w:name="_Toc117570280"/>
      <w:r>
        <w:t>6.15.4</w:t>
      </w:r>
      <w:r>
        <w:tab/>
        <w:t>Impacts on services, entities, and interfaces</w:t>
      </w:r>
      <w:bookmarkEnd w:id="2148"/>
      <w:bookmarkEnd w:id="2149"/>
      <w:bookmarkEnd w:id="2150"/>
      <w:bookmarkEnd w:id="2151"/>
      <w:bookmarkEnd w:id="2152"/>
      <w:bookmarkEnd w:id="2153"/>
      <w:bookmarkEnd w:id="2154"/>
      <w:bookmarkEnd w:id="2155"/>
      <w:bookmarkEnd w:id="2156"/>
      <w:bookmarkEnd w:id="2157"/>
      <w:bookmarkEnd w:id="2158"/>
      <w:bookmarkEnd w:id="2159"/>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160" w:name="_Toc104299512"/>
      <w:bookmarkStart w:id="2161" w:name="_Toc112768513"/>
      <w:bookmarkStart w:id="2162" w:name="_Toc112768799"/>
      <w:bookmarkStart w:id="2163" w:name="_Toc112769039"/>
      <w:bookmarkStart w:id="2164" w:name="_Toc112772476"/>
      <w:bookmarkStart w:id="2165" w:name="_Toc112864151"/>
      <w:bookmarkStart w:id="2166" w:name="_Toc112865293"/>
      <w:bookmarkStart w:id="2167" w:name="_Toc117042744"/>
      <w:bookmarkStart w:id="2168" w:name="_Toc117570281"/>
      <w:r w:rsidRPr="00442BDF">
        <w:rPr>
          <w:rFonts w:eastAsia="DengXian"/>
          <w:lang w:eastAsia="en-US"/>
        </w:rPr>
        <w:lastRenderedPageBreak/>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160"/>
      <w:r w:rsidR="00221B82">
        <w:rPr>
          <w:rFonts w:eastAsia="DengXian"/>
          <w:lang w:eastAsia="en-US"/>
        </w:rPr>
        <w:t>(s)</w:t>
      </w:r>
      <w:bookmarkEnd w:id="2161"/>
      <w:bookmarkEnd w:id="2162"/>
      <w:bookmarkEnd w:id="2163"/>
      <w:bookmarkEnd w:id="2164"/>
      <w:bookmarkEnd w:id="2165"/>
      <w:bookmarkEnd w:id="2166"/>
      <w:bookmarkEnd w:id="2167"/>
      <w:bookmarkEnd w:id="2168"/>
    </w:p>
    <w:p w14:paraId="59252864" w14:textId="0FAD19C7" w:rsidR="00F171B6" w:rsidRPr="00442BDF" w:rsidRDefault="00F171B6" w:rsidP="00F004B6">
      <w:pPr>
        <w:pStyle w:val="Heading3"/>
        <w:rPr>
          <w:rFonts w:eastAsia="DengXian"/>
          <w:lang w:eastAsia="en-US"/>
        </w:rPr>
      </w:pPr>
      <w:bookmarkStart w:id="2169" w:name="_Toc104299513"/>
      <w:bookmarkStart w:id="2170" w:name="_Toc112768514"/>
      <w:bookmarkStart w:id="2171" w:name="_Toc112768800"/>
      <w:bookmarkStart w:id="2172" w:name="_Toc112769040"/>
      <w:bookmarkStart w:id="2173" w:name="_Toc112772477"/>
      <w:bookmarkStart w:id="2174" w:name="_Toc112864152"/>
      <w:bookmarkStart w:id="2175" w:name="_Toc112865294"/>
      <w:bookmarkStart w:id="2176" w:name="_Toc117042745"/>
      <w:bookmarkStart w:id="2177" w:name="_Toc117570282"/>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169"/>
      <w:bookmarkEnd w:id="2170"/>
      <w:bookmarkEnd w:id="2171"/>
      <w:bookmarkEnd w:id="2172"/>
      <w:bookmarkEnd w:id="2173"/>
      <w:bookmarkEnd w:id="2174"/>
      <w:bookmarkEnd w:id="2175"/>
      <w:bookmarkEnd w:id="2176"/>
      <w:bookmarkEnd w:id="2177"/>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178" w:name="_Toc104299514"/>
      <w:bookmarkStart w:id="2179" w:name="_Toc112768515"/>
      <w:bookmarkStart w:id="2180" w:name="_Toc112768801"/>
      <w:bookmarkStart w:id="2181" w:name="_Toc112769041"/>
      <w:bookmarkStart w:id="2182" w:name="_Toc112772478"/>
      <w:bookmarkStart w:id="2183" w:name="_Toc112864153"/>
      <w:bookmarkStart w:id="2184" w:name="_Toc112865295"/>
      <w:bookmarkStart w:id="2185" w:name="_Toc117042746"/>
      <w:bookmarkStart w:id="2186" w:name="_Toc117570283"/>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178"/>
      <w:bookmarkEnd w:id="2179"/>
      <w:bookmarkEnd w:id="2180"/>
      <w:bookmarkEnd w:id="2181"/>
      <w:bookmarkEnd w:id="2182"/>
      <w:bookmarkEnd w:id="2183"/>
      <w:bookmarkEnd w:id="2184"/>
      <w:bookmarkEnd w:id="2185"/>
      <w:bookmarkEnd w:id="2186"/>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187" w:name="_Toc104299515"/>
      <w:bookmarkStart w:id="2188" w:name="_Toc112768516"/>
      <w:bookmarkStart w:id="2189" w:name="_Toc112768802"/>
      <w:bookmarkStart w:id="2190" w:name="_Toc112769042"/>
      <w:bookmarkStart w:id="2191" w:name="_Toc112772479"/>
      <w:bookmarkStart w:id="2192" w:name="_Toc112864154"/>
      <w:bookmarkStart w:id="2193" w:name="_Toc112865296"/>
      <w:bookmarkStart w:id="2194" w:name="_Toc117042747"/>
      <w:bookmarkStart w:id="2195" w:name="_Toc11757028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187"/>
      <w:bookmarkEnd w:id="2188"/>
      <w:bookmarkEnd w:id="2189"/>
      <w:bookmarkEnd w:id="2190"/>
      <w:bookmarkEnd w:id="2191"/>
      <w:bookmarkEnd w:id="2192"/>
      <w:bookmarkEnd w:id="2193"/>
      <w:bookmarkEnd w:id="2194"/>
      <w:bookmarkEnd w:id="2195"/>
    </w:p>
    <w:bookmarkStart w:id="2196" w:name="_MON_1711880335"/>
    <w:bookmarkEnd w:id="2196"/>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64" type="#_x0000_t75" style="width:228.5pt;height:212.25pt" o:ole="">
            <v:imagedata r:id="rId86" o:title=""/>
          </v:shape>
          <o:OLEObject Type="Embed" ProgID="Word.Document.12" ShapeID="_x0000_i1064" DrawAspect="Content" ObjectID="_1731248912" r:id="rId87">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28437BA8"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F671C">
        <w:t>"</w:t>
      </w:r>
      <w:r w:rsidRPr="009716DA">
        <w:t>Support of UE-to-UE Relay</w:t>
      </w:r>
      <w:r w:rsidR="001F671C">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08D9883E"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F671C">
        <w:t>"</w:t>
      </w:r>
      <w:r w:rsidRPr="00281964">
        <w:t>Support of UE-to-UE Relay</w:t>
      </w:r>
      <w:r w:rsidR="001F671C">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197" w:name="_Toc104299516"/>
      <w:bookmarkStart w:id="2198" w:name="_Toc112768517"/>
      <w:bookmarkStart w:id="2199" w:name="_Toc112768803"/>
      <w:bookmarkStart w:id="2200" w:name="_Toc112769043"/>
      <w:bookmarkStart w:id="2201" w:name="_Toc112772480"/>
      <w:bookmarkStart w:id="2202" w:name="_Toc112864155"/>
      <w:bookmarkStart w:id="2203" w:name="_Toc112865297"/>
      <w:bookmarkStart w:id="2204" w:name="_Toc117042748"/>
      <w:bookmarkStart w:id="2205" w:name="_Toc117570285"/>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197"/>
      <w:bookmarkEnd w:id="2198"/>
      <w:bookmarkEnd w:id="2199"/>
      <w:bookmarkEnd w:id="2200"/>
      <w:bookmarkEnd w:id="2201"/>
      <w:bookmarkEnd w:id="2202"/>
      <w:bookmarkEnd w:id="2203"/>
      <w:bookmarkEnd w:id="2204"/>
      <w:bookmarkEnd w:id="2205"/>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206" w:name="_Toc104257794"/>
      <w:bookmarkStart w:id="2207" w:name="_Toc104257968"/>
      <w:bookmarkStart w:id="2208" w:name="_Toc104299517"/>
      <w:bookmarkStart w:id="2209" w:name="_Toc112768518"/>
      <w:bookmarkStart w:id="2210" w:name="_Toc112768804"/>
      <w:bookmarkStart w:id="2211" w:name="_Toc112769044"/>
      <w:bookmarkStart w:id="2212" w:name="_Toc112772481"/>
      <w:bookmarkStart w:id="2213" w:name="_Toc112864156"/>
      <w:bookmarkStart w:id="2214" w:name="_Toc112865298"/>
      <w:bookmarkStart w:id="2215" w:name="_Toc117042749"/>
      <w:bookmarkStart w:id="2216" w:name="_Toc117570286"/>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206"/>
      <w:bookmarkEnd w:id="2207"/>
      <w:bookmarkEnd w:id="2208"/>
      <w:bookmarkEnd w:id="2209"/>
      <w:bookmarkEnd w:id="2210"/>
      <w:bookmarkEnd w:id="2211"/>
      <w:bookmarkEnd w:id="2212"/>
      <w:bookmarkEnd w:id="2213"/>
      <w:bookmarkEnd w:id="2214"/>
      <w:bookmarkEnd w:id="2215"/>
      <w:bookmarkEnd w:id="2216"/>
    </w:p>
    <w:p w14:paraId="45B697A4" w14:textId="75EA5A02" w:rsidR="00AE7317" w:rsidRDefault="00AE7317" w:rsidP="00AE7317">
      <w:pPr>
        <w:pStyle w:val="Heading3"/>
      </w:pPr>
      <w:bookmarkStart w:id="2217" w:name="_Toc104257795"/>
      <w:bookmarkStart w:id="2218" w:name="_Toc104257969"/>
      <w:bookmarkStart w:id="2219" w:name="_Toc104299518"/>
      <w:bookmarkStart w:id="2220" w:name="_Toc112768519"/>
      <w:bookmarkStart w:id="2221" w:name="_Toc112768805"/>
      <w:bookmarkStart w:id="2222" w:name="_Toc112769045"/>
      <w:bookmarkStart w:id="2223" w:name="_Toc112772482"/>
      <w:bookmarkStart w:id="2224" w:name="_Toc112864157"/>
      <w:bookmarkStart w:id="2225" w:name="_Toc112865299"/>
      <w:bookmarkStart w:id="2226" w:name="_Toc117042750"/>
      <w:bookmarkStart w:id="2227" w:name="_Toc117570287"/>
      <w:r>
        <w:t>6.17.1</w:t>
      </w:r>
      <w:r>
        <w:tab/>
        <w:t>General</w:t>
      </w:r>
      <w:bookmarkEnd w:id="2217"/>
      <w:bookmarkEnd w:id="2218"/>
      <w:bookmarkEnd w:id="2219"/>
      <w:bookmarkEnd w:id="2220"/>
      <w:bookmarkEnd w:id="2221"/>
      <w:bookmarkEnd w:id="2222"/>
      <w:bookmarkEnd w:id="2223"/>
      <w:bookmarkEnd w:id="2224"/>
      <w:bookmarkEnd w:id="2225"/>
      <w:bookmarkEnd w:id="2226"/>
      <w:bookmarkEnd w:id="2227"/>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55BE127E"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F671C">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41380F95"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F671C">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228" w:name="_Toc104257796"/>
      <w:bookmarkStart w:id="2229" w:name="_Toc104257970"/>
      <w:bookmarkStart w:id="2230" w:name="_Toc104299519"/>
      <w:bookmarkStart w:id="2231" w:name="_Toc112768520"/>
      <w:bookmarkStart w:id="2232" w:name="_Toc112768806"/>
      <w:bookmarkStart w:id="2233" w:name="_Toc112769046"/>
      <w:bookmarkStart w:id="2234" w:name="_Toc112772483"/>
      <w:bookmarkStart w:id="2235" w:name="_Toc112864158"/>
      <w:bookmarkStart w:id="2236" w:name="_Toc112865300"/>
      <w:bookmarkStart w:id="2237" w:name="_Toc117042751"/>
      <w:bookmarkStart w:id="2238" w:name="_Toc117570288"/>
      <w:r>
        <w:t>6.17.2</w:t>
      </w:r>
      <w:r>
        <w:tab/>
        <w:t>Functional descriptions</w:t>
      </w:r>
      <w:bookmarkEnd w:id="2228"/>
      <w:bookmarkEnd w:id="2229"/>
      <w:bookmarkEnd w:id="2230"/>
      <w:bookmarkEnd w:id="2231"/>
      <w:bookmarkEnd w:id="2232"/>
      <w:bookmarkEnd w:id="2233"/>
      <w:bookmarkEnd w:id="2234"/>
      <w:bookmarkEnd w:id="2235"/>
      <w:bookmarkEnd w:id="2236"/>
      <w:bookmarkEnd w:id="2237"/>
      <w:bookmarkEnd w:id="2238"/>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38D0A124"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34B23310"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F671C">
        <w:rPr>
          <w:lang w:val="en-US" w:eastAsia="zh-CN" w:bidi="ar"/>
        </w:rPr>
        <w:t>"</w:t>
      </w:r>
      <w:r w:rsidRPr="00C3580A">
        <w:rPr>
          <w:lang w:val="en-US" w:eastAsia="zh-CN" w:bidi="ar"/>
        </w:rPr>
        <w:t>Assistant UE allowed</w:t>
      </w:r>
      <w:r w:rsidR="001F671C">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239" w:name="_Toc104257797"/>
      <w:bookmarkStart w:id="2240" w:name="_Toc104257971"/>
      <w:bookmarkStart w:id="2241" w:name="_Toc104299520"/>
      <w:bookmarkStart w:id="2242" w:name="_Toc112768521"/>
      <w:bookmarkStart w:id="2243" w:name="_Toc112768807"/>
      <w:bookmarkStart w:id="2244" w:name="_Toc112769047"/>
      <w:bookmarkStart w:id="2245" w:name="_Toc112772484"/>
      <w:bookmarkStart w:id="2246" w:name="_Toc112864159"/>
      <w:bookmarkStart w:id="2247" w:name="_Toc112865301"/>
      <w:bookmarkStart w:id="2248" w:name="_Toc117042752"/>
      <w:bookmarkStart w:id="2249" w:name="_Toc117570289"/>
      <w:r>
        <w:t>6.17.3</w:t>
      </w:r>
      <w:r>
        <w:tab/>
        <w:t>Procedures</w:t>
      </w:r>
      <w:bookmarkEnd w:id="2239"/>
      <w:bookmarkEnd w:id="2240"/>
      <w:bookmarkEnd w:id="2241"/>
      <w:bookmarkEnd w:id="2242"/>
      <w:bookmarkEnd w:id="2243"/>
      <w:bookmarkEnd w:id="2244"/>
      <w:bookmarkEnd w:id="2245"/>
      <w:bookmarkEnd w:id="2246"/>
      <w:bookmarkEnd w:id="2247"/>
      <w:bookmarkEnd w:id="2248"/>
      <w:bookmarkEnd w:id="2249"/>
    </w:p>
    <w:p w14:paraId="30DE7D32" w14:textId="77777777" w:rsidR="00AE7317" w:rsidRPr="009304F4" w:rsidRDefault="00EE013D" w:rsidP="005B4900">
      <w:pPr>
        <w:pStyle w:val="TH"/>
        <w:rPr>
          <w:rFonts w:eastAsia="SimSun"/>
        </w:rPr>
      </w:pPr>
      <w:r>
        <w:rPr>
          <w:rFonts w:eastAsia="SimSun"/>
        </w:rPr>
        <w:pict w14:anchorId="5F5548C4">
          <v:shape id="_x0000_i1065" type="#_x0000_t75" style="width:455.8pt;height:448.9pt">
            <v:imagedata r:id="rId88"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SimSun"/>
        </w:rPr>
      </w:pPr>
      <w:r>
        <w:rPr>
          <w:rFonts w:eastAsia="SimSun"/>
        </w:rPr>
        <w:lastRenderedPageBreak/>
        <w:t>2.</w:t>
      </w:r>
      <w:r>
        <w:rPr>
          <w:rFonts w:eastAsia="SimSun"/>
        </w:rPr>
        <w:tab/>
        <w:t>UE1 receives a Ranging/Sidelink positioning request from is application layer, 3rd party UE or 5GC NF for Ranging/Sidelink positioning between UE1 and UE2.</w:t>
      </w:r>
    </w:p>
    <w:p w14:paraId="67E1CF4D" w14:textId="44674F26" w:rsidR="005B4900" w:rsidRDefault="005B4900" w:rsidP="005B4900">
      <w:pPr>
        <w:pStyle w:val="B1"/>
        <w:rPr>
          <w:rFonts w:eastAsia="SimSun"/>
        </w:rPr>
      </w:pPr>
      <w:r>
        <w:rPr>
          <w:rFonts w:eastAsia="SimSun"/>
        </w:rPr>
        <w:t>3.</w:t>
      </w:r>
      <w:r>
        <w:rPr>
          <w:rFonts w:eastAsia="SimSun"/>
        </w:rPr>
        <w:tab/>
        <w:t xml:space="preserve">UE1 broadcasts the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in addition to the other parameters (e.g. UE1 ID and UE2 ID, Ranging/Sidelink positioning content (i.e. distance, direction) QoS requirement).</w:t>
      </w:r>
    </w:p>
    <w:p w14:paraId="22D2A67F" w14:textId="0A0B5E6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F52208A"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6CA46940"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250" w:name="_Toc104257798"/>
      <w:bookmarkStart w:id="2251" w:name="_Toc104257972"/>
      <w:bookmarkStart w:id="2252" w:name="_Toc104299521"/>
      <w:bookmarkStart w:id="2253" w:name="_Toc112768522"/>
      <w:bookmarkStart w:id="2254" w:name="_Toc112768808"/>
      <w:bookmarkStart w:id="2255" w:name="_Toc112769048"/>
      <w:bookmarkStart w:id="2256" w:name="_Toc112772485"/>
      <w:bookmarkStart w:id="2257" w:name="_Toc112864160"/>
      <w:bookmarkStart w:id="2258" w:name="_Toc112865302"/>
      <w:bookmarkStart w:id="2259" w:name="_Toc117042753"/>
      <w:bookmarkStart w:id="2260" w:name="_Toc117570290"/>
      <w:r>
        <w:t>6.17.4</w:t>
      </w:r>
      <w:r>
        <w:tab/>
        <w:t>Impacts on services, entities, and interfaces</w:t>
      </w:r>
      <w:bookmarkEnd w:id="2250"/>
      <w:bookmarkEnd w:id="2251"/>
      <w:bookmarkEnd w:id="2252"/>
      <w:bookmarkEnd w:id="2253"/>
      <w:bookmarkEnd w:id="2254"/>
      <w:bookmarkEnd w:id="2255"/>
      <w:bookmarkEnd w:id="2256"/>
      <w:bookmarkEnd w:id="2257"/>
      <w:bookmarkEnd w:id="2258"/>
      <w:bookmarkEnd w:id="2259"/>
      <w:bookmarkEnd w:id="2260"/>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0274D515" w:rsidR="005B4900" w:rsidRDefault="005B4900" w:rsidP="005B4900">
      <w:pPr>
        <w:pStyle w:val="B2"/>
        <w:rPr>
          <w:rFonts w:eastAsia="DengXian"/>
        </w:rPr>
      </w:pPr>
      <w:r>
        <w:rPr>
          <w:rFonts w:eastAsia="DengXian"/>
        </w:rPr>
        <w:t>-</w:t>
      </w:r>
      <w:r>
        <w:rPr>
          <w:rFonts w:eastAsia="DengXian"/>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DengXian"/>
        </w:rPr>
      </w:pPr>
      <w:r>
        <w:rPr>
          <w:rFonts w:eastAsia="DengXian"/>
        </w:rPr>
        <w:t>-</w:t>
      </w:r>
      <w:r>
        <w:rPr>
          <w:rFonts w:eastAsia="DengXian"/>
        </w:rPr>
        <w:tab/>
        <w:t>sends Ranging/SL Positioning result to application layer, 3rd party UE or 5GC NF.</w:t>
      </w:r>
    </w:p>
    <w:p w14:paraId="2124025D" w14:textId="367EE97A"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 xml:space="preserve"> in addition to the other parameters.</w:t>
      </w:r>
    </w:p>
    <w:p w14:paraId="04C07675" w14:textId="1D4AAA9C"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261" w:name="_Toc104257799"/>
      <w:bookmarkStart w:id="2262" w:name="_Toc104257973"/>
      <w:bookmarkStart w:id="2263" w:name="_Toc104299522"/>
      <w:bookmarkStart w:id="2264" w:name="_Toc112768523"/>
      <w:bookmarkStart w:id="2265" w:name="_Toc112768809"/>
      <w:bookmarkStart w:id="2266" w:name="_Toc112769049"/>
      <w:bookmarkStart w:id="2267" w:name="_Toc112772486"/>
      <w:bookmarkStart w:id="2268" w:name="_Toc112864161"/>
      <w:bookmarkStart w:id="2269" w:name="_Toc112865303"/>
      <w:bookmarkStart w:id="2270" w:name="_Toc117042754"/>
      <w:bookmarkStart w:id="2271" w:name="_Toc117570291"/>
      <w:bookmarkStart w:id="2272" w:name="_Toc100781046"/>
      <w:bookmarkStart w:id="2273" w:name="_Toc100782271"/>
      <w:bookmarkStart w:id="2274" w:name="_Toc100782395"/>
      <w:bookmarkStart w:id="2275" w:name="_Toc100782524"/>
      <w:bookmarkStart w:id="2276" w:name="_Toc100782653"/>
      <w:r w:rsidRPr="00DF048C">
        <w:lastRenderedPageBreak/>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261"/>
      <w:bookmarkEnd w:id="2262"/>
      <w:bookmarkEnd w:id="2263"/>
      <w:bookmarkEnd w:id="2264"/>
      <w:bookmarkEnd w:id="2265"/>
      <w:bookmarkEnd w:id="2266"/>
      <w:bookmarkEnd w:id="2267"/>
      <w:bookmarkEnd w:id="2268"/>
      <w:bookmarkEnd w:id="2269"/>
      <w:bookmarkEnd w:id="2270"/>
      <w:bookmarkEnd w:id="2271"/>
    </w:p>
    <w:p w14:paraId="7C346132" w14:textId="0A6913FC" w:rsidR="001E0E0E" w:rsidRPr="00DF048C" w:rsidRDefault="001E0E0E" w:rsidP="001E0E0E">
      <w:pPr>
        <w:pStyle w:val="Heading3"/>
      </w:pPr>
      <w:bookmarkStart w:id="2277" w:name="_Toc104257800"/>
      <w:bookmarkStart w:id="2278" w:name="_Toc104257974"/>
      <w:bookmarkStart w:id="2279" w:name="_Toc104299523"/>
      <w:bookmarkStart w:id="2280" w:name="_Toc112768524"/>
      <w:bookmarkStart w:id="2281" w:name="_Toc112768810"/>
      <w:bookmarkStart w:id="2282" w:name="_Toc112769050"/>
      <w:bookmarkStart w:id="2283" w:name="_Toc112772487"/>
      <w:bookmarkStart w:id="2284" w:name="_Toc112864162"/>
      <w:bookmarkStart w:id="2285" w:name="_Toc112865304"/>
      <w:bookmarkStart w:id="2286" w:name="_Toc117042755"/>
      <w:bookmarkStart w:id="2287" w:name="_Toc117570292"/>
      <w:r w:rsidRPr="00DF048C">
        <w:t>6.</w:t>
      </w:r>
      <w:r>
        <w:rPr>
          <w:lang w:eastAsia="zh-CN"/>
        </w:rPr>
        <w:t>18</w:t>
      </w:r>
      <w:r w:rsidRPr="00DF048C">
        <w:t>.1</w:t>
      </w:r>
      <w:r w:rsidRPr="00DF048C">
        <w:tab/>
        <w:t>Description</w:t>
      </w:r>
      <w:bookmarkEnd w:id="2277"/>
      <w:bookmarkEnd w:id="2278"/>
      <w:bookmarkEnd w:id="2279"/>
      <w:bookmarkEnd w:id="2280"/>
      <w:bookmarkEnd w:id="2281"/>
      <w:bookmarkEnd w:id="2282"/>
      <w:bookmarkEnd w:id="2283"/>
      <w:bookmarkEnd w:id="2284"/>
      <w:bookmarkEnd w:id="2285"/>
      <w:bookmarkEnd w:id="2286"/>
      <w:bookmarkEnd w:id="2287"/>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08511297"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F671C">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6" type="#_x0000_t75" style="width:310.55pt;height:179.7pt" o:ole="">
            <v:imagedata r:id="rId89" o:title=""/>
          </v:shape>
          <o:OLEObject Type="Embed" ProgID="Visio.Drawing.15" ShapeID="_x0000_i1066" DrawAspect="Content" ObjectID="_1731248913" r:id="rId90"/>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288" w:name="_Toc104257801"/>
      <w:bookmarkStart w:id="2289" w:name="_Toc104257975"/>
      <w:bookmarkStart w:id="2290" w:name="_Toc104299524"/>
      <w:bookmarkStart w:id="2291" w:name="_Toc112768525"/>
      <w:bookmarkStart w:id="2292" w:name="_Toc112768811"/>
      <w:bookmarkStart w:id="2293" w:name="_Toc112769051"/>
      <w:bookmarkStart w:id="2294" w:name="_Toc112772488"/>
      <w:bookmarkStart w:id="2295" w:name="_Toc112864163"/>
      <w:bookmarkStart w:id="2296" w:name="_Toc112865305"/>
      <w:bookmarkStart w:id="2297" w:name="_Toc117042756"/>
      <w:bookmarkStart w:id="2298" w:name="_Toc117570293"/>
      <w:r w:rsidRPr="00DF048C">
        <w:t>6.</w:t>
      </w:r>
      <w:r>
        <w:t>18</w:t>
      </w:r>
      <w:r w:rsidRPr="00DF048C">
        <w:t>.2</w:t>
      </w:r>
      <w:r w:rsidRPr="00DF048C">
        <w:tab/>
      </w:r>
      <w:r w:rsidRPr="001F23FB">
        <w:t>Control plane-based Network triggered ranging device discovery</w:t>
      </w:r>
      <w:bookmarkEnd w:id="2288"/>
      <w:bookmarkEnd w:id="2289"/>
      <w:bookmarkEnd w:id="2290"/>
      <w:bookmarkEnd w:id="2291"/>
      <w:bookmarkEnd w:id="2292"/>
      <w:bookmarkEnd w:id="2293"/>
      <w:bookmarkEnd w:id="2294"/>
      <w:bookmarkEnd w:id="2295"/>
      <w:bookmarkEnd w:id="2296"/>
      <w:bookmarkEnd w:id="2297"/>
      <w:bookmarkEnd w:id="2298"/>
    </w:p>
    <w:p w14:paraId="49DC4244" w14:textId="087F4251" w:rsidR="001E0E0E" w:rsidRDefault="001E0E0E" w:rsidP="001E0E0E">
      <w:pPr>
        <w:pStyle w:val="Heading4"/>
        <w:rPr>
          <w:lang w:eastAsia="zh-CN"/>
        </w:rPr>
      </w:pPr>
      <w:bookmarkStart w:id="2299" w:name="_Toc104299525"/>
      <w:bookmarkStart w:id="2300" w:name="_Toc112768526"/>
      <w:bookmarkStart w:id="2301" w:name="_Toc112768812"/>
      <w:bookmarkStart w:id="2302" w:name="_Toc112769052"/>
      <w:bookmarkStart w:id="2303" w:name="_Toc112772489"/>
      <w:bookmarkStart w:id="2304" w:name="_Toc112864164"/>
      <w:bookmarkStart w:id="2305" w:name="_Toc112865306"/>
      <w:bookmarkStart w:id="2306" w:name="_Toc117570294"/>
      <w:r>
        <w:rPr>
          <w:lang w:eastAsia="zh-CN"/>
        </w:rPr>
        <w:t>6.18.2.1</w:t>
      </w:r>
      <w:r>
        <w:rPr>
          <w:lang w:eastAsia="zh-CN"/>
        </w:rPr>
        <w:tab/>
      </w:r>
      <w:r>
        <w:rPr>
          <w:rFonts w:hint="eastAsia"/>
          <w:lang w:eastAsia="zh-CN"/>
        </w:rPr>
        <w:t>G</w:t>
      </w:r>
      <w:r>
        <w:rPr>
          <w:lang w:eastAsia="zh-CN"/>
        </w:rPr>
        <w:t>eneral</w:t>
      </w:r>
      <w:bookmarkEnd w:id="2299"/>
      <w:bookmarkEnd w:id="2300"/>
      <w:bookmarkEnd w:id="2301"/>
      <w:bookmarkEnd w:id="2302"/>
      <w:bookmarkEnd w:id="2303"/>
      <w:bookmarkEnd w:id="2304"/>
      <w:bookmarkEnd w:id="2305"/>
      <w:bookmarkEnd w:id="2306"/>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lastRenderedPageBreak/>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307" w:name="_Toc104299526"/>
      <w:bookmarkStart w:id="2308" w:name="_Toc112768527"/>
      <w:bookmarkStart w:id="2309" w:name="_Toc112768813"/>
      <w:bookmarkStart w:id="2310" w:name="_Toc112769053"/>
      <w:bookmarkStart w:id="2311" w:name="_Toc112772490"/>
      <w:bookmarkStart w:id="2312" w:name="_Toc112864165"/>
      <w:bookmarkStart w:id="2313" w:name="_Toc112865307"/>
      <w:bookmarkStart w:id="2314" w:name="_Toc117570295"/>
      <w:r w:rsidRPr="00DF048C">
        <w:t>6.</w:t>
      </w:r>
      <w:r>
        <w:t>18</w:t>
      </w:r>
      <w:r w:rsidRPr="00DF048C">
        <w:t>.2</w:t>
      </w:r>
      <w:r>
        <w:t>.2</w:t>
      </w:r>
      <w:r w:rsidRPr="00DF048C">
        <w:tab/>
      </w:r>
      <w:r w:rsidRPr="00C15F6D">
        <w:t xml:space="preserve">One-shot </w:t>
      </w:r>
      <w:r w:rsidRPr="001F23FB">
        <w:t>Control plane-based Network triggered ranging device discovery</w:t>
      </w:r>
      <w:bookmarkEnd w:id="2307"/>
      <w:bookmarkEnd w:id="2308"/>
      <w:bookmarkEnd w:id="2309"/>
      <w:bookmarkEnd w:id="2310"/>
      <w:bookmarkEnd w:id="2311"/>
      <w:bookmarkEnd w:id="2312"/>
      <w:bookmarkEnd w:id="2313"/>
      <w:bookmarkEnd w:id="2314"/>
    </w:p>
    <w:p w14:paraId="0694D44D" w14:textId="77777777" w:rsidR="001E0E0E" w:rsidRPr="00DF048C" w:rsidRDefault="001E0E0E" w:rsidP="001E0E0E">
      <w:pPr>
        <w:pStyle w:val="TH"/>
        <w:rPr>
          <w:rFonts w:eastAsia="Yu Mincho"/>
        </w:rPr>
      </w:pPr>
      <w:r>
        <w:object w:dxaOrig="10020" w:dyaOrig="5956" w14:anchorId="5DA913D5">
          <v:shape id="_x0000_i1067" type="#_x0000_t75" style="width:482.7pt;height:287.35pt" o:ole="">
            <v:imagedata r:id="rId91" o:title=""/>
          </v:shape>
          <o:OLEObject Type="Embed" ProgID="Visio.Drawing.15" ShapeID="_x0000_i1067" DrawAspect="Content" ObjectID="_1731248914" r:id="rId92"/>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lastRenderedPageBreak/>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4E5C0DB9" w:rsidR="001E0E0E" w:rsidRPr="00E447E7"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315" w:name="_Toc104299527"/>
      <w:bookmarkStart w:id="2316" w:name="_Toc112768528"/>
      <w:bookmarkStart w:id="2317" w:name="_Toc112768814"/>
      <w:bookmarkStart w:id="2318" w:name="_Toc112769054"/>
      <w:bookmarkStart w:id="2319" w:name="_Toc112772491"/>
      <w:bookmarkStart w:id="2320" w:name="_Toc112864166"/>
      <w:bookmarkStart w:id="2321" w:name="_Toc112865308"/>
      <w:bookmarkStart w:id="2322" w:name="_Toc117570296"/>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315"/>
      <w:bookmarkEnd w:id="2316"/>
      <w:bookmarkEnd w:id="2317"/>
      <w:bookmarkEnd w:id="2318"/>
      <w:bookmarkEnd w:id="2319"/>
      <w:bookmarkEnd w:id="2320"/>
      <w:bookmarkEnd w:id="2321"/>
      <w:bookmarkEnd w:id="2322"/>
    </w:p>
    <w:p w14:paraId="064AEA43" w14:textId="77777777" w:rsidR="001E0E0E" w:rsidRDefault="001E0E0E" w:rsidP="002A1C6A">
      <w:pPr>
        <w:pStyle w:val="TH"/>
      </w:pPr>
      <w:r>
        <w:object w:dxaOrig="9825" w:dyaOrig="5956" w14:anchorId="3A6AC013">
          <v:shape id="_x0000_i1068" type="#_x0000_t75" style="width:439.5pt;height:265.45pt" o:ole="">
            <v:imagedata r:id="rId93" o:title=""/>
          </v:shape>
          <o:OLEObject Type="Embed" ProgID="Visio.Drawing.15" ShapeID="_x0000_i1068" DrawAspect="Content" ObjectID="_1731248915" r:id="rId94"/>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3879F91E"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lastRenderedPageBreak/>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2E3531C1"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323" w:name="_Toc104257802"/>
      <w:bookmarkStart w:id="2324" w:name="_Toc104257976"/>
      <w:bookmarkStart w:id="2325" w:name="_Toc104299528"/>
      <w:bookmarkStart w:id="2326" w:name="_Toc112768529"/>
      <w:bookmarkStart w:id="2327" w:name="_Toc112768815"/>
      <w:bookmarkStart w:id="2328" w:name="_Toc112769055"/>
      <w:bookmarkStart w:id="2329" w:name="_Toc112772492"/>
      <w:bookmarkStart w:id="2330" w:name="_Toc112864167"/>
      <w:bookmarkStart w:id="2331" w:name="_Toc112865309"/>
      <w:bookmarkStart w:id="2332" w:name="_Toc117042757"/>
      <w:bookmarkStart w:id="2333" w:name="_Toc117570297"/>
      <w:r w:rsidRPr="00DF048C">
        <w:t>6.</w:t>
      </w:r>
      <w:r>
        <w:rPr>
          <w:lang w:eastAsia="zh-CN"/>
        </w:rPr>
        <w:t>18</w:t>
      </w:r>
      <w:r w:rsidRPr="00DF048C">
        <w:t>.</w:t>
      </w:r>
      <w:r>
        <w:t>3</w:t>
      </w:r>
      <w:r w:rsidRPr="00DF048C">
        <w:tab/>
      </w:r>
      <w:r w:rsidRPr="001F23FB">
        <w:t>Application layer-based Network triggered ranging device discovery</w:t>
      </w:r>
      <w:bookmarkEnd w:id="2323"/>
      <w:bookmarkEnd w:id="2324"/>
      <w:bookmarkEnd w:id="2325"/>
      <w:bookmarkEnd w:id="2326"/>
      <w:bookmarkEnd w:id="2327"/>
      <w:bookmarkEnd w:id="2328"/>
      <w:bookmarkEnd w:id="2329"/>
      <w:bookmarkEnd w:id="2330"/>
      <w:bookmarkEnd w:id="2331"/>
      <w:bookmarkEnd w:id="2332"/>
      <w:bookmarkEnd w:id="2333"/>
    </w:p>
    <w:p w14:paraId="12987816" w14:textId="178D8E4A" w:rsidR="001E0E0E" w:rsidRDefault="001E0E0E" w:rsidP="001E0E0E">
      <w:pPr>
        <w:pStyle w:val="Heading4"/>
        <w:rPr>
          <w:lang w:eastAsia="zh-CN"/>
        </w:rPr>
      </w:pPr>
      <w:bookmarkStart w:id="2334" w:name="_Toc104299529"/>
      <w:bookmarkStart w:id="2335" w:name="_Toc112768530"/>
      <w:bookmarkStart w:id="2336" w:name="_Toc112768816"/>
      <w:bookmarkStart w:id="2337" w:name="_Toc112769056"/>
      <w:bookmarkStart w:id="2338" w:name="_Toc112772493"/>
      <w:bookmarkStart w:id="2339" w:name="_Toc112864168"/>
      <w:bookmarkStart w:id="2340" w:name="_Toc112865310"/>
      <w:bookmarkStart w:id="2341" w:name="_Toc117570298"/>
      <w:r>
        <w:rPr>
          <w:lang w:eastAsia="zh-CN"/>
        </w:rPr>
        <w:t>6.18.3.1</w:t>
      </w:r>
      <w:r>
        <w:rPr>
          <w:lang w:eastAsia="zh-CN"/>
        </w:rPr>
        <w:tab/>
      </w:r>
      <w:r>
        <w:rPr>
          <w:rFonts w:hint="eastAsia"/>
          <w:lang w:eastAsia="zh-CN"/>
        </w:rPr>
        <w:t>G</w:t>
      </w:r>
      <w:r>
        <w:rPr>
          <w:lang w:eastAsia="zh-CN"/>
        </w:rPr>
        <w:t>eneral</w:t>
      </w:r>
      <w:bookmarkEnd w:id="2334"/>
      <w:bookmarkEnd w:id="2335"/>
      <w:bookmarkEnd w:id="2336"/>
      <w:bookmarkEnd w:id="2337"/>
      <w:bookmarkEnd w:id="2338"/>
      <w:bookmarkEnd w:id="2339"/>
      <w:bookmarkEnd w:id="2340"/>
      <w:bookmarkEnd w:id="2341"/>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342" w:name="_Toc104299530"/>
      <w:bookmarkStart w:id="2343" w:name="_Toc112768531"/>
      <w:bookmarkStart w:id="2344" w:name="_Toc112768817"/>
      <w:bookmarkStart w:id="2345" w:name="_Toc112769057"/>
      <w:bookmarkStart w:id="2346" w:name="_Toc112772494"/>
      <w:bookmarkStart w:id="2347" w:name="_Toc112864169"/>
      <w:bookmarkStart w:id="2348" w:name="_Toc112865311"/>
      <w:bookmarkStart w:id="2349" w:name="_Toc117570299"/>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342"/>
      <w:bookmarkEnd w:id="2343"/>
      <w:bookmarkEnd w:id="2344"/>
      <w:bookmarkEnd w:id="2345"/>
      <w:bookmarkEnd w:id="2346"/>
      <w:bookmarkEnd w:id="2347"/>
      <w:bookmarkEnd w:id="2348"/>
      <w:bookmarkEnd w:id="2349"/>
    </w:p>
    <w:p w14:paraId="18CACE79" w14:textId="77777777" w:rsidR="001E0E0E" w:rsidRPr="00DF048C" w:rsidRDefault="001E0E0E" w:rsidP="001E0E0E">
      <w:pPr>
        <w:pStyle w:val="TH"/>
        <w:rPr>
          <w:rFonts w:eastAsia="Yu Mincho"/>
        </w:rPr>
      </w:pPr>
      <w:r>
        <w:object w:dxaOrig="9630" w:dyaOrig="5776" w14:anchorId="2C576FBF">
          <v:shape id="_x0000_i1069" type="#_x0000_t75" style="width:482.7pt;height:289.25pt" o:ole="">
            <v:imagedata r:id="rId95" o:title=""/>
          </v:shape>
          <o:OLEObject Type="Embed" ProgID="Visio.Drawing.15" ShapeID="_x0000_i1069" DrawAspect="Content" ObjectID="_1731248916" r:id="rId96"/>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493324D0"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lastRenderedPageBreak/>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350" w:name="_Toc104299531"/>
      <w:bookmarkStart w:id="2351" w:name="_Toc112768532"/>
      <w:bookmarkStart w:id="2352" w:name="_Toc112768818"/>
      <w:bookmarkStart w:id="2353" w:name="_Toc112769058"/>
      <w:bookmarkStart w:id="2354" w:name="_Toc112772495"/>
      <w:bookmarkStart w:id="2355" w:name="_Toc112864170"/>
      <w:bookmarkStart w:id="2356" w:name="_Toc112865312"/>
      <w:bookmarkStart w:id="2357" w:name="_Toc117570300"/>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350"/>
      <w:bookmarkEnd w:id="2351"/>
      <w:bookmarkEnd w:id="2352"/>
      <w:bookmarkEnd w:id="2353"/>
      <w:bookmarkEnd w:id="2354"/>
      <w:bookmarkEnd w:id="2355"/>
      <w:bookmarkEnd w:id="2356"/>
      <w:bookmarkEnd w:id="2357"/>
    </w:p>
    <w:p w14:paraId="16FE3281" w14:textId="77777777" w:rsidR="001E0E0E" w:rsidRPr="00DF048C" w:rsidRDefault="001E0E0E" w:rsidP="001E0E0E">
      <w:pPr>
        <w:pStyle w:val="TH"/>
        <w:rPr>
          <w:rFonts w:eastAsia="Yu Mincho"/>
        </w:rPr>
      </w:pPr>
      <w:r>
        <w:object w:dxaOrig="14505" w:dyaOrig="5280" w14:anchorId="3166B9DF">
          <v:shape id="_x0000_i1070" type="#_x0000_t75" style="width:481.45pt;height:174.7pt" o:ole="">
            <v:imagedata r:id="rId97" o:title=""/>
          </v:shape>
          <o:OLEObject Type="Embed" ProgID="Visio.Drawing.15" ShapeID="_x0000_i1070" DrawAspect="Content" ObjectID="_1731248917" r:id="rId98"/>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32145CFD"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358" w:name="_Toc104257803"/>
      <w:bookmarkStart w:id="2359" w:name="_Toc104257977"/>
      <w:bookmarkStart w:id="2360" w:name="_Toc104299532"/>
      <w:bookmarkStart w:id="2361" w:name="_Toc112768533"/>
      <w:bookmarkStart w:id="2362" w:name="_Toc112768819"/>
      <w:bookmarkStart w:id="2363" w:name="_Toc112769059"/>
      <w:bookmarkStart w:id="2364" w:name="_Toc112772496"/>
      <w:bookmarkStart w:id="2365" w:name="_Toc112864171"/>
      <w:bookmarkStart w:id="2366" w:name="_Toc112865313"/>
      <w:bookmarkStart w:id="2367" w:name="_Toc117042758"/>
      <w:bookmarkStart w:id="2368" w:name="_Toc117570301"/>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358"/>
      <w:bookmarkEnd w:id="2359"/>
      <w:bookmarkEnd w:id="2360"/>
      <w:bookmarkEnd w:id="2361"/>
      <w:bookmarkEnd w:id="2362"/>
      <w:bookmarkEnd w:id="2363"/>
      <w:bookmarkEnd w:id="2364"/>
      <w:bookmarkEnd w:id="2365"/>
      <w:bookmarkEnd w:id="2366"/>
      <w:bookmarkEnd w:id="2367"/>
      <w:bookmarkEnd w:id="2368"/>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lastRenderedPageBreak/>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369" w:name="_Toc104257804"/>
      <w:bookmarkStart w:id="2370" w:name="_Toc104257978"/>
      <w:bookmarkStart w:id="2371" w:name="_Toc104299533"/>
      <w:bookmarkStart w:id="2372" w:name="_Toc112768534"/>
      <w:bookmarkStart w:id="2373" w:name="_Toc112768820"/>
      <w:bookmarkStart w:id="2374" w:name="_Toc112769060"/>
      <w:bookmarkStart w:id="2375" w:name="_Toc112772497"/>
      <w:bookmarkStart w:id="2376" w:name="_Toc112864172"/>
      <w:bookmarkStart w:id="2377" w:name="_Toc112865314"/>
      <w:bookmarkStart w:id="2378" w:name="_Toc117042759"/>
      <w:bookmarkStart w:id="2379" w:name="_Toc117570302"/>
      <w:r w:rsidRPr="007B2548">
        <w:t>6.</w:t>
      </w:r>
      <w:r>
        <w:t>19</w:t>
      </w:r>
      <w:r w:rsidRPr="007B2548">
        <w:tab/>
      </w:r>
      <w:r>
        <w:t>Solution #19</w:t>
      </w:r>
      <w:r w:rsidRPr="007B2548">
        <w:t xml:space="preserve">: </w:t>
      </w:r>
      <w:r w:rsidRPr="00614997">
        <w:t>Support of Sidelink Positioning and Ranging signalling over different PC5 RATs</w:t>
      </w:r>
      <w:bookmarkEnd w:id="2369"/>
      <w:bookmarkEnd w:id="2370"/>
      <w:bookmarkEnd w:id="2371"/>
      <w:bookmarkEnd w:id="2372"/>
      <w:bookmarkEnd w:id="2373"/>
      <w:bookmarkEnd w:id="2374"/>
      <w:bookmarkEnd w:id="2375"/>
      <w:bookmarkEnd w:id="2376"/>
      <w:bookmarkEnd w:id="2377"/>
      <w:bookmarkEnd w:id="2378"/>
      <w:bookmarkEnd w:id="2379"/>
    </w:p>
    <w:p w14:paraId="0E33FF3E" w14:textId="004285CF" w:rsidR="00A72C94" w:rsidRDefault="00A72C94" w:rsidP="00A72C94">
      <w:pPr>
        <w:pStyle w:val="Heading3"/>
      </w:pPr>
      <w:bookmarkStart w:id="2380" w:name="_Toc104257805"/>
      <w:bookmarkStart w:id="2381" w:name="_Toc104257979"/>
      <w:bookmarkStart w:id="2382" w:name="_Toc104299534"/>
      <w:bookmarkStart w:id="2383" w:name="_Toc112768535"/>
      <w:bookmarkStart w:id="2384" w:name="_Toc112768821"/>
      <w:bookmarkStart w:id="2385" w:name="_Toc112769061"/>
      <w:bookmarkStart w:id="2386" w:name="_Toc112772498"/>
      <w:bookmarkStart w:id="2387" w:name="_Toc112864173"/>
      <w:bookmarkStart w:id="2388" w:name="_Toc112865315"/>
      <w:bookmarkStart w:id="2389" w:name="_Toc117042760"/>
      <w:bookmarkStart w:id="2390" w:name="_Toc117570303"/>
      <w:r w:rsidRPr="007B2548">
        <w:t>6.</w:t>
      </w:r>
      <w:r>
        <w:t>19</w:t>
      </w:r>
      <w:r w:rsidRPr="007B2548">
        <w:t>.1</w:t>
      </w:r>
      <w:r w:rsidRPr="007B2548">
        <w:tab/>
        <w:t>General</w:t>
      </w:r>
      <w:bookmarkEnd w:id="2380"/>
      <w:bookmarkEnd w:id="2381"/>
      <w:bookmarkEnd w:id="2382"/>
      <w:bookmarkEnd w:id="2383"/>
      <w:bookmarkEnd w:id="2384"/>
      <w:bookmarkEnd w:id="2385"/>
      <w:bookmarkEnd w:id="2386"/>
      <w:bookmarkEnd w:id="2387"/>
      <w:bookmarkEnd w:id="2388"/>
      <w:bookmarkEnd w:id="2389"/>
      <w:bookmarkEnd w:id="2390"/>
    </w:p>
    <w:p w14:paraId="6EB85025" w14:textId="4192D625" w:rsidR="00F44968" w:rsidRDefault="00F44968" w:rsidP="00F44968">
      <w:r>
        <w:t xml:space="preserve">This solution addresses the key issue#4 on </w:t>
      </w:r>
      <w:r w:rsidR="001F671C">
        <w:t>"</w:t>
      </w:r>
      <w:r>
        <w:t xml:space="preserve"> Control of Operations for Ranging/Sidelink positioning</w:t>
      </w:r>
      <w:r w:rsidR="001F671C">
        <w:t>"</w:t>
      </w:r>
      <w:r w:rsidR="004E5A13" w:rsidRPr="004E5A13">
        <w:t xml:space="preserve"> </w:t>
      </w:r>
      <w:r w:rsidR="004E5A13">
        <w:t>and key issue #5 on</w:t>
      </w:r>
      <w:r w:rsidR="004E5A13" w:rsidRPr="00A7432B">
        <w:t xml:space="preserve"> </w:t>
      </w:r>
      <w:r w:rsidR="001F671C">
        <w:t>"</w:t>
      </w:r>
      <w:r w:rsidR="004E5A13" w:rsidRPr="00A7432B">
        <w:t>Network assisted Sidelink Positioning for In Network Coverage and Partial Network Coverage</w:t>
      </w:r>
      <w:r w:rsidR="001F671C">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73584E73"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6D34D6">
        <w:t>TS 23.287 [</w:t>
      </w:r>
      <w:r>
        <w:t xml:space="preserve">3]), and 5G ProSe based PC5 (as of </w:t>
      </w:r>
      <w:r w:rsidR="006D34D6">
        <w:t>TS 23.304 [</w:t>
      </w:r>
      <w:r>
        <w:t>4]). For example:</w:t>
      </w:r>
    </w:p>
    <w:p w14:paraId="22D7A15E" w14:textId="0D3AC876"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6D34D6">
        <w:rPr>
          <w:lang w:val="en-US"/>
        </w:rPr>
        <w:t>TS 23.287 [</w:t>
      </w:r>
      <w:r>
        <w:rPr>
          <w:lang w:val="en-US"/>
        </w:rPr>
        <w:t>3]). The control signaling manages the actual AS layer Sidelink Positioning and Ranging signaling and measurements defined by RAN WGs.</w:t>
      </w:r>
    </w:p>
    <w:p w14:paraId="1A0E37BB" w14:textId="0032DEC1"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6D34D6">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391" w:name="_Toc104257806"/>
      <w:bookmarkStart w:id="2392" w:name="_Toc104257980"/>
      <w:bookmarkStart w:id="2393" w:name="_Toc104299535"/>
      <w:bookmarkStart w:id="2394" w:name="_Toc112768536"/>
      <w:bookmarkStart w:id="2395" w:name="_Toc112768822"/>
      <w:bookmarkStart w:id="2396" w:name="_Toc112769062"/>
      <w:bookmarkStart w:id="2397" w:name="_Toc112772499"/>
      <w:bookmarkStart w:id="2398" w:name="_Toc112864174"/>
      <w:bookmarkStart w:id="2399" w:name="_Toc112865316"/>
      <w:bookmarkStart w:id="2400" w:name="_Toc117042761"/>
      <w:bookmarkStart w:id="2401" w:name="_Toc117570304"/>
      <w:r w:rsidRPr="007B2548">
        <w:t>6.</w:t>
      </w:r>
      <w:r>
        <w:t>19</w:t>
      </w:r>
      <w:r w:rsidRPr="007B2548">
        <w:t>.2</w:t>
      </w:r>
      <w:r w:rsidRPr="007B2548">
        <w:tab/>
        <w:t>Functional descriptions</w:t>
      </w:r>
      <w:bookmarkEnd w:id="2391"/>
      <w:bookmarkEnd w:id="2392"/>
      <w:bookmarkEnd w:id="2393"/>
      <w:bookmarkEnd w:id="2394"/>
      <w:bookmarkEnd w:id="2395"/>
      <w:bookmarkEnd w:id="2396"/>
      <w:bookmarkEnd w:id="2397"/>
      <w:bookmarkEnd w:id="2398"/>
      <w:bookmarkEnd w:id="2399"/>
      <w:bookmarkEnd w:id="2400"/>
      <w:bookmarkEnd w:id="2401"/>
    </w:p>
    <w:p w14:paraId="619DFA26" w14:textId="49232321" w:rsidR="00A72C94" w:rsidRDefault="00A72C94" w:rsidP="00A72C94">
      <w:pPr>
        <w:pStyle w:val="Heading4"/>
      </w:pPr>
      <w:bookmarkStart w:id="2402" w:name="_Toc104299536"/>
      <w:bookmarkStart w:id="2403" w:name="_Toc112768537"/>
      <w:bookmarkStart w:id="2404" w:name="_Toc112768823"/>
      <w:bookmarkStart w:id="2405" w:name="_Toc112769063"/>
      <w:bookmarkStart w:id="2406" w:name="_Toc112772500"/>
      <w:bookmarkStart w:id="2407" w:name="_Toc112864175"/>
      <w:bookmarkStart w:id="2408" w:name="_Toc112865317"/>
      <w:bookmarkStart w:id="2409" w:name="_Toc117570305"/>
      <w:r>
        <w:t>6.19.2.1</w:t>
      </w:r>
      <w:r w:rsidR="00092FB4">
        <w:tab/>
      </w:r>
      <w:r>
        <w:t>Upper Protocol Layers</w:t>
      </w:r>
      <w:bookmarkEnd w:id="2402"/>
      <w:bookmarkEnd w:id="2403"/>
      <w:bookmarkEnd w:id="2404"/>
      <w:bookmarkEnd w:id="2405"/>
      <w:bookmarkEnd w:id="2406"/>
      <w:bookmarkEnd w:id="2407"/>
      <w:bookmarkEnd w:id="2408"/>
      <w:bookmarkEnd w:id="2409"/>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1" type="#_x0000_t75" style="width:482.7pt;height:176.55pt" o:ole="">
            <v:imagedata r:id="rId99" o:title=""/>
          </v:shape>
          <o:OLEObject Type="Embed" ProgID="Visio.Drawing.15" ShapeID="_x0000_i1071" DrawAspect="Content" ObjectID="_1731248918" r:id="rId100"/>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182EE621" w:rsidR="00A72C94" w:rsidRPr="00A50349" w:rsidRDefault="001F671C" w:rsidP="00A72C94">
      <w:pPr>
        <w:pStyle w:val="EditorsNote"/>
        <w:rPr>
          <w:rFonts w:eastAsia="Malgun Gothic"/>
        </w:rPr>
      </w:pPr>
      <w:r w:rsidRPr="00D76172">
        <w:rPr>
          <w:lang w:val="en-US" w:eastAsia="zh-CN"/>
        </w:rPr>
        <w:t>Editor</w:t>
      </w:r>
      <w:r>
        <w:rPr>
          <w:lang w:val="en-US" w:eastAsia="zh-CN"/>
        </w:rPr>
        <w:t>'</w:t>
      </w:r>
      <w:r w:rsidRPr="00D76172">
        <w:rPr>
          <w:lang w:val="en-US" w:eastAsia="zh-CN"/>
        </w:rPr>
        <w:t>s note:</w:t>
      </w:r>
      <w:r w:rsidR="00092FB4">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CE568C">
      <w:pPr>
        <w:pStyle w:val="B1"/>
        <w:rPr>
          <w:rFonts w:eastAsia="Malgun Gothic"/>
          <w:lang w:val="en-US"/>
        </w:rPr>
      </w:pPr>
      <w:r w:rsidRPr="00CE568C">
        <w:rPr>
          <w:rFonts w:eastAsia="Malgun Gothic"/>
        </w:rPr>
        <w:t>-</w:t>
      </w:r>
      <w:r w:rsidRPr="00CE568C">
        <w:rPr>
          <w:rFonts w:eastAsia="Malgun Gothic"/>
        </w:rPr>
        <w:tab/>
        <w:t>create a Sidelink Positioning/Ranging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0066C796"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6D34D6">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019ECEAD"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6D34D6">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FD8D78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6D34D6">
        <w:rPr>
          <w:lang w:val="en-US"/>
        </w:rPr>
        <w:t>TS 23.287 [</w:t>
      </w:r>
      <w:r>
        <w:rPr>
          <w:lang w:val="en-US"/>
        </w:rPr>
        <w:t xml:space="preserve">3]) and a ProSe Identifier (e.g. Application ID as of </w:t>
      </w:r>
      <w:r w:rsidR="006D34D6">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Heading4"/>
        <w:rPr>
          <w:lang w:val="en-US"/>
        </w:rPr>
      </w:pPr>
      <w:bookmarkStart w:id="2410" w:name="_Toc104299537"/>
      <w:bookmarkStart w:id="2411" w:name="_Toc112768538"/>
      <w:bookmarkStart w:id="2412" w:name="_Toc112768824"/>
      <w:bookmarkStart w:id="2413" w:name="_Toc112769064"/>
      <w:bookmarkStart w:id="2414" w:name="_Toc112772501"/>
      <w:bookmarkStart w:id="2415" w:name="_Toc112864176"/>
      <w:bookmarkStart w:id="2416" w:name="_Toc112865318"/>
      <w:bookmarkStart w:id="2417" w:name="_Toc117570306"/>
      <w:r>
        <w:t>6.19.2.2</w:t>
      </w:r>
      <w:r>
        <w:tab/>
        <w:t>Support of V2X UE operations</w:t>
      </w:r>
      <w:bookmarkEnd w:id="2410"/>
      <w:bookmarkEnd w:id="2411"/>
      <w:bookmarkEnd w:id="2412"/>
      <w:bookmarkEnd w:id="2413"/>
      <w:bookmarkEnd w:id="2414"/>
      <w:bookmarkEnd w:id="2415"/>
      <w:bookmarkEnd w:id="2416"/>
      <w:bookmarkEnd w:id="2417"/>
    </w:p>
    <w:p w14:paraId="62B25ABB" w14:textId="02A7C7C9" w:rsidR="00A72C94" w:rsidRDefault="00F44968" w:rsidP="00A72C94">
      <w:pPr>
        <w:rPr>
          <w:lang w:val="en-US"/>
        </w:rPr>
      </w:pPr>
      <w:r>
        <w:rPr>
          <w:lang w:val="en-US"/>
        </w:rPr>
        <w:t xml:space="preserve">For a V2X capable UE (as defined in </w:t>
      </w:r>
      <w:r w:rsidR="006D34D6">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6D34D6">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2F89B6F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6D34D6" w:rsidRPr="005736DD">
        <w:rPr>
          <w:i/>
          <w:iCs/>
        </w:rPr>
        <w:t>TS</w:t>
      </w:r>
      <w:r w:rsidR="006D34D6">
        <w:rPr>
          <w:i/>
          <w:iCs/>
        </w:rPr>
        <w:t> </w:t>
      </w:r>
      <w:r w:rsidR="006D34D6" w:rsidRPr="005736DD">
        <w:rPr>
          <w:i/>
          <w:iCs/>
        </w:rPr>
        <w:t>36.300</w:t>
      </w:r>
      <w:r w:rsidR="006D34D6">
        <w:rPr>
          <w:i/>
          <w:iCs/>
        </w:rPr>
        <w:t> </w:t>
      </w:r>
      <w:r w:rsidR="006D34D6" w:rsidRPr="005736DD">
        <w:rPr>
          <w:i/>
          <w:iCs/>
        </w:rPr>
        <w:t>[</w:t>
      </w:r>
      <w:r w:rsidR="002A1C6A">
        <w:rPr>
          <w:i/>
          <w:iCs/>
          <w:lang w:val="en-US"/>
        </w:rPr>
        <w:t>19</w:t>
      </w:r>
      <w:r w:rsidRPr="005736DD">
        <w:rPr>
          <w:i/>
          <w:iCs/>
        </w:rPr>
        <w:t>] for further information);</w:t>
      </w:r>
    </w:p>
    <w:p w14:paraId="7A4C818D" w14:textId="6748AD76"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6D34D6" w:rsidRPr="005736DD">
        <w:rPr>
          <w:i/>
          <w:iCs/>
        </w:rPr>
        <w:t>TS</w:t>
      </w:r>
      <w:r w:rsidR="006D34D6">
        <w:rPr>
          <w:i/>
          <w:iCs/>
        </w:rPr>
        <w:t> </w:t>
      </w:r>
      <w:r w:rsidR="006D34D6" w:rsidRPr="005736DD">
        <w:rPr>
          <w:i/>
          <w:iCs/>
        </w:rPr>
        <w:t>38.300</w:t>
      </w:r>
      <w:r w:rsidR="006D34D6">
        <w:rPr>
          <w:i/>
          <w:iCs/>
        </w:rPr>
        <w:t> </w:t>
      </w:r>
      <w:r w:rsidR="006D34D6" w:rsidRPr="005736DD">
        <w:rPr>
          <w:i/>
          <w:iCs/>
        </w:rPr>
        <w:t>[</w:t>
      </w:r>
      <w:r>
        <w:rPr>
          <w:i/>
          <w:iCs/>
          <w:lang w:val="en-US"/>
        </w:rPr>
        <w:t>8</w:t>
      </w:r>
      <w:r w:rsidRPr="005736DD">
        <w:rPr>
          <w:i/>
          <w:iCs/>
        </w:rPr>
        <w:t xml:space="preserve">] and </w:t>
      </w:r>
      <w:r w:rsidR="006D34D6" w:rsidRPr="005736DD">
        <w:rPr>
          <w:i/>
          <w:iCs/>
        </w:rPr>
        <w:t>TS</w:t>
      </w:r>
      <w:r w:rsidR="006D34D6">
        <w:rPr>
          <w:i/>
          <w:iCs/>
        </w:rPr>
        <w:t> </w:t>
      </w:r>
      <w:r w:rsidR="006D34D6" w:rsidRPr="005736DD">
        <w:rPr>
          <w:i/>
          <w:iCs/>
        </w:rPr>
        <w:t>38.331</w:t>
      </w:r>
      <w:r w:rsidR="006D34D6">
        <w:rPr>
          <w:i/>
          <w:iCs/>
        </w:rPr>
        <w:t> </w:t>
      </w:r>
      <w:r w:rsidR="006D34D6" w:rsidRPr="005736DD">
        <w:rPr>
          <w:i/>
          <w:iCs/>
        </w:rPr>
        <w:t>[</w:t>
      </w:r>
      <w:r w:rsidR="002A1C6A">
        <w:rPr>
          <w:i/>
          <w:iCs/>
        </w:rPr>
        <w:t>20</w:t>
      </w:r>
      <w:r w:rsidRPr="005736DD">
        <w:rPr>
          <w:i/>
          <w:iCs/>
        </w:rPr>
        <w:t>] for further information).</w:t>
      </w:r>
    </w:p>
    <w:p w14:paraId="64130085" w14:textId="6DFB3707"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6D34D6">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443FBDBB"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6D34D6">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72" type="#_x0000_t75" style="width:165.3pt;height:150.9pt" o:ole="">
            <v:imagedata r:id="rId101" o:title=""/>
          </v:shape>
          <o:OLEObject Type="Embed" ProgID="Visio.Drawing.11" ShapeID="_x0000_i1072" DrawAspect="Content" ObjectID="_1731248919" r:id="rId102"/>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1A43B9B4" w:rsidR="00A72C94" w:rsidRPr="00F44968" w:rsidRDefault="00A72C94" w:rsidP="00F44968">
      <w:pPr>
        <w:pStyle w:val="NF"/>
        <w:rPr>
          <w:lang w:eastAsia="zh-CN"/>
        </w:rPr>
      </w:pPr>
      <w:r w:rsidRPr="00F44968">
        <w:t>-</w:t>
      </w:r>
      <w:r w:rsidRPr="00F44968">
        <w:tab/>
        <w:t xml:space="preserve">For PDCP SDU type </w:t>
      </w:r>
      <w:r w:rsidR="001F671C">
        <w:t>"</w:t>
      </w:r>
      <w:r w:rsidRPr="00F44968">
        <w:t>Non-IP</w:t>
      </w:r>
      <w:r w:rsidR="001F671C">
        <w:t>"</w:t>
      </w:r>
      <w:r w:rsidRPr="00F44968">
        <w:t xml:space="preserve">, a </w:t>
      </w:r>
      <w:r w:rsidR="001F671C">
        <w:t>"</w:t>
      </w:r>
      <w:r w:rsidRPr="00F44968">
        <w:t>Non-IP Type</w:t>
      </w:r>
      <w:r w:rsidR="001F671C">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4D894FF0" w:rsidR="00A72C94" w:rsidRDefault="00A72C94" w:rsidP="00A72C94">
      <w:pPr>
        <w:rPr>
          <w:lang w:eastAsia="ko-KR"/>
        </w:rPr>
      </w:pPr>
      <w:r>
        <w:rPr>
          <w:rFonts w:eastAsia="SimSun"/>
          <w:lang w:eastAsia="ko-KR"/>
        </w:rPr>
        <w:t xml:space="preserve">The Non-IP PDCP SDU contains a Non-IP Type header, which indicates the V2X message family used by the application layer. The non-IP Type header and allowed value is defined </w:t>
      </w:r>
      <w:r w:rsidR="006D34D6">
        <w:rPr>
          <w:lang w:eastAsia="ko-KR"/>
        </w:rPr>
        <w:t>TS 24.587 [</w:t>
      </w:r>
      <w:r>
        <w:rPr>
          <w:lang w:eastAsia="ko-KR"/>
        </w:rPr>
        <w:t xml:space="preserve">17]. To support the signalling for SR5, a new non-IP Type header value can be added, e.g. </w:t>
      </w:r>
      <w:r w:rsidR="001F671C">
        <w:rPr>
          <w:lang w:eastAsia="ko-KR"/>
        </w:rPr>
        <w:t>"</w:t>
      </w:r>
      <w:r>
        <w:rPr>
          <w:lang w:eastAsia="ko-KR"/>
        </w:rPr>
        <w:t>SR5</w:t>
      </w:r>
      <w:r w:rsidR="001F671C">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418" w:name="_Toc104299538"/>
      <w:bookmarkStart w:id="2419" w:name="_Toc112768539"/>
      <w:bookmarkStart w:id="2420" w:name="_Toc112768825"/>
      <w:bookmarkStart w:id="2421" w:name="_Toc112769065"/>
      <w:bookmarkStart w:id="2422" w:name="_Toc112772502"/>
      <w:bookmarkStart w:id="2423" w:name="_Toc112864177"/>
      <w:bookmarkStart w:id="2424" w:name="_Toc112865319"/>
      <w:bookmarkStart w:id="2425" w:name="_Toc117570307"/>
      <w:r>
        <w:t>6.19.2.3</w:t>
      </w:r>
      <w:r w:rsidR="00092FB4">
        <w:tab/>
      </w:r>
      <w:r>
        <w:t>Support of 5G ProSe UE operations</w:t>
      </w:r>
      <w:bookmarkEnd w:id="2418"/>
      <w:bookmarkEnd w:id="2419"/>
      <w:bookmarkEnd w:id="2420"/>
      <w:bookmarkEnd w:id="2421"/>
      <w:bookmarkEnd w:id="2422"/>
      <w:bookmarkEnd w:id="2423"/>
      <w:bookmarkEnd w:id="2424"/>
      <w:bookmarkEnd w:id="2425"/>
    </w:p>
    <w:p w14:paraId="66EDAF75" w14:textId="053DC86E"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6D34D6">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A071D4F"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6D34D6">
        <w:rPr>
          <w:lang w:val="en-US" w:eastAsia="ko-KR"/>
        </w:rPr>
        <w:t>TS 23.304 [</w:t>
      </w:r>
      <w:r>
        <w:rPr>
          <w:lang w:val="en-US" w:eastAsia="ko-KR"/>
        </w:rPr>
        <w:t>4], there are two options:</w:t>
      </w:r>
    </w:p>
    <w:p w14:paraId="4A308FC1" w14:textId="2CFC72CE"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6D34D6">
        <w:rPr>
          <w:lang w:val="en-US" w:eastAsia="ko-KR"/>
        </w:rPr>
        <w:t>TS 38.300 [</w:t>
      </w:r>
      <w:r>
        <w:rPr>
          <w:lang w:val="en-US" w:eastAsia="ko-KR"/>
        </w:rPr>
        <w:t>8]. Therefore, the non-IP PDCP SDU type is supported without any AS layer impact.</w:t>
      </w:r>
    </w:p>
    <w:p w14:paraId="4407BA9A" w14:textId="5AEC9E19" w:rsidR="00A72C94" w:rsidRPr="000E255D" w:rsidRDefault="00A72C94" w:rsidP="00A72C94">
      <w:pPr>
        <w:pStyle w:val="B1"/>
        <w:rPr>
          <w:lang w:val="en-US"/>
        </w:rPr>
      </w:pPr>
      <w:r>
        <w:rPr>
          <w:lang w:val="en-US" w:eastAsia="ko-KR"/>
        </w:rPr>
        <w:t>-</w:t>
      </w:r>
      <w:r>
        <w:rPr>
          <w:lang w:val="en-US" w:eastAsia="ko-KR"/>
        </w:rPr>
        <w:tab/>
        <w:t xml:space="preserve">Use the </w:t>
      </w:r>
      <w:r w:rsidR="001F671C">
        <w:rPr>
          <w:lang w:val="en-US" w:eastAsia="ko-KR"/>
        </w:rPr>
        <w:t>"</w:t>
      </w:r>
      <w:r>
        <w:rPr>
          <w:lang w:val="en-US" w:eastAsia="ko-KR"/>
        </w:rPr>
        <w:t>unstructured</w:t>
      </w:r>
      <w:r w:rsidR="001F671C">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Heading3"/>
      </w:pPr>
      <w:bookmarkStart w:id="2426" w:name="_Toc104257807"/>
      <w:bookmarkStart w:id="2427" w:name="_Toc104257981"/>
      <w:bookmarkStart w:id="2428" w:name="_Toc104299539"/>
      <w:bookmarkStart w:id="2429" w:name="_Toc112768540"/>
      <w:bookmarkStart w:id="2430" w:name="_Toc112768826"/>
      <w:bookmarkStart w:id="2431" w:name="_Toc112769066"/>
      <w:bookmarkStart w:id="2432" w:name="_Toc112772503"/>
      <w:bookmarkStart w:id="2433" w:name="_Toc112864178"/>
      <w:bookmarkStart w:id="2434" w:name="_Toc112865320"/>
      <w:bookmarkStart w:id="2435" w:name="_Toc117042762"/>
      <w:bookmarkStart w:id="2436" w:name="_Toc117570308"/>
      <w:r w:rsidRPr="007B2548">
        <w:t>6.</w:t>
      </w:r>
      <w:r>
        <w:t>19</w:t>
      </w:r>
      <w:r w:rsidRPr="007B2548">
        <w:t>.3</w:t>
      </w:r>
      <w:r w:rsidRPr="007B2548">
        <w:tab/>
        <w:t>Procedures</w:t>
      </w:r>
      <w:bookmarkEnd w:id="2426"/>
      <w:bookmarkEnd w:id="2427"/>
      <w:bookmarkEnd w:id="2428"/>
      <w:bookmarkEnd w:id="2429"/>
      <w:bookmarkEnd w:id="2430"/>
      <w:bookmarkEnd w:id="2431"/>
      <w:bookmarkEnd w:id="2432"/>
      <w:bookmarkEnd w:id="2433"/>
      <w:bookmarkEnd w:id="2434"/>
      <w:bookmarkEnd w:id="2435"/>
      <w:bookmarkEnd w:id="2436"/>
    </w:p>
    <w:p w14:paraId="458E9AF7" w14:textId="06877B2A" w:rsidR="004E5A13" w:rsidRPr="000A6DB7" w:rsidRDefault="004E5A13" w:rsidP="00CE568C">
      <w:pPr>
        <w:pStyle w:val="Heading4"/>
      </w:pPr>
      <w:bookmarkStart w:id="2437" w:name="_Toc117570309"/>
      <w:r w:rsidRPr="00CE568C">
        <w:t>6.19.3.1</w:t>
      </w:r>
      <w:r w:rsidRPr="00CE568C">
        <w:tab/>
        <w:t>Procedure for Sidelink Positioning/Ranging for UE-only operation</w:t>
      </w:r>
      <w:bookmarkEnd w:id="2437"/>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6433CEF" w:rsidR="00F44968" w:rsidRDefault="00791807" w:rsidP="00A72C94">
      <w:r>
        <w:t>If</w:t>
      </w:r>
      <w:r w:rsidR="00F44968">
        <w:t xml:space="preserve"> it is determined that more than two UEs need to participate in the operation, the GMSF service is invoked to form the group or determine the group members</w:t>
      </w:r>
      <w:r w:rsidR="001F671C">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0C558AAB" w:rsidR="00F44968" w:rsidRDefault="00F44968" w:rsidP="00A72C94">
      <w:r>
        <w:t>Depending on the SPRF signaling support, some UEs may also provide a location computation service to other UEs.</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CE568C">
      <w:pPr>
        <w:pStyle w:val="TH"/>
      </w:pPr>
      <w:r w:rsidRPr="00CE568C">
        <w:object w:dxaOrig="5731" w:dyaOrig="8080" w14:anchorId="72233A2F">
          <v:shape id="_x0000_i1073" type="#_x0000_t75" style="width:220.4pt;height:309.9pt" o:ole="">
            <v:imagedata r:id="rId103" o:title=""/>
          </v:shape>
          <o:OLEObject Type="Embed" ProgID="Visio.Drawing.15" ShapeID="_x0000_i1073" DrawAspect="Content" ObjectID="_1731248920" r:id="rId104"/>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Pr="00CE568C" w:rsidRDefault="004E5A13" w:rsidP="004E5A13">
      <w:pPr>
        <w:pStyle w:val="B1"/>
      </w:pPr>
      <w:r w:rsidRPr="00CE568C">
        <w:t>1.</w:t>
      </w:r>
      <w:r w:rsidRPr="00CE568C">
        <w:tab/>
        <w:t>UEs 1 to n discover one another. The discovery may or may not be network assisted and may use the DSDF in each UE.</w:t>
      </w:r>
    </w:p>
    <w:p w14:paraId="2ED88EBF" w14:textId="6819AE78" w:rsidR="004E5A13" w:rsidRPr="0019556C" w:rsidRDefault="004E5A13" w:rsidP="004E5A13">
      <w:pPr>
        <w:pStyle w:val="B1"/>
      </w:pPr>
      <w:r>
        <w:t>2. A sidelink positioning/ranging session may be established between the UEs 1 to n. This may be supported by the GSSF and/or SPRF</w:t>
      </w:r>
      <w:r w:rsidRPr="0019556C">
        <w:t>. This signalling exchange happens over PC5 reference point.</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lastRenderedPageBreak/>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CE568C">
      <w:pPr>
        <w:pStyle w:val="Heading4"/>
        <w:rPr>
          <w:lang w:val="en-US"/>
        </w:rPr>
      </w:pPr>
      <w:bookmarkStart w:id="2438" w:name="_Toc117570310"/>
      <w:r w:rsidRPr="00CE568C">
        <w:t>6.19.3.2</w:t>
      </w:r>
      <w:r w:rsidRPr="00CE568C">
        <w:tab/>
        <w:t>MO-LR Procedure for Sidelink Positioning/Ranging with LMF Assistance</w:t>
      </w:r>
      <w:bookmarkEnd w:id="2438"/>
    </w:p>
    <w:p w14:paraId="37E932AB" w14:textId="35D34EB4" w:rsidR="004E5A13" w:rsidRDefault="006D34D6" w:rsidP="000A6DB7">
      <w:r>
        <w:t>Sidelink positioning/ranging of a group of 2 or more UEs that are in network coverage or partial network coverage may be instigated by the UEs themselves and assisted by an LMF using the 5GC-MO-LR procedure in clause 6.2 of TS 23.273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6D34D6">
      <w:pPr>
        <w:pStyle w:val="TH"/>
      </w:pPr>
      <w:r w:rsidRPr="006D34D6">
        <w:object w:dxaOrig="11220" w:dyaOrig="11680" w14:anchorId="5D123585">
          <v:shape id="_x0000_i1074" type="#_x0000_t75" style="width:388.8pt;height:403.85pt" o:ole="">
            <v:imagedata r:id="rId105" o:title=""/>
          </v:shape>
          <o:OLEObject Type="Embed" ProgID="Visio.Drawing.15" ShapeID="_x0000_i1074" DrawAspect="Content" ObjectID="_1731248921" r:id="rId106"/>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Pr="006D34D6" w:rsidRDefault="004E5A13" w:rsidP="004E5A13">
      <w:pPr>
        <w:pStyle w:val="B1"/>
      </w:pPr>
      <w:r w:rsidRPr="006D34D6">
        <w:t>1.</w:t>
      </w:r>
      <w:r w:rsidRPr="006D34D6">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18E8F2A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w:t>
      </w:r>
      <w:r w:rsidR="006D34D6">
        <w:t> </w:t>
      </w:r>
      <w:r w:rsidRPr="007B0E3A">
        <w:t xml:space="preserve">6.2 </w:t>
      </w:r>
      <w:r w:rsidR="006D34D6">
        <w:t>of</w:t>
      </w:r>
      <w:r w:rsidRPr="007B0E3A">
        <w:t xml:space="preserve"> </w:t>
      </w:r>
      <w:r w:rsidR="006D34D6" w:rsidRPr="007B0E3A">
        <w:t>TS</w:t>
      </w:r>
      <w:r w:rsidR="006D34D6">
        <w:t> </w:t>
      </w:r>
      <w:r w:rsidR="006D34D6" w:rsidRPr="007B0E3A">
        <w:t>23.273</w:t>
      </w:r>
      <w:r w:rsidR="006D34D6">
        <w:t> </w:t>
      </w:r>
      <w:r w:rsidR="006D34D6" w:rsidRPr="007B0E3A">
        <w:t>[</w:t>
      </w:r>
      <w:r w:rsidRPr="007B0E3A">
        <w:t>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w:t>
      </w:r>
      <w:r>
        <w:lastRenderedPageBreak/>
        <w:t>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p>
    <w:p w14:paraId="507F51C1" w14:textId="77777777" w:rsidR="006D34D6" w:rsidRDefault="006D34D6" w:rsidP="004E5A13">
      <w:pPr>
        <w:pStyle w:val="B1"/>
      </w:pPr>
      <w:r>
        <w:t>4.</w:t>
      </w:r>
      <w:r>
        <w:tab/>
        <w:t>The serving AMF selects an LMF (e.g. an LMF that supports sidelink positioning/ranging) and sends an Nlmf_Location_DetermineLocation service operation towards the LMF with the information from the MO-LR Request.</w:t>
      </w:r>
    </w:p>
    <w:p w14:paraId="2867C057" w14:textId="77777777" w:rsidR="006D34D6" w:rsidRDefault="006D34D6" w:rsidP="004E5A13">
      <w:pPr>
        <w:pStyle w:val="B1"/>
      </w:pPr>
      <w:r>
        <w:t>5.</w:t>
      </w:r>
      <w:r>
        <w:tab/>
        <w:t>The LMF sends a request (e.g. an SPRF request) to UE1 for the capabilities of all UEs 1 to n.</w:t>
      </w:r>
    </w:p>
    <w:p w14:paraId="501FDBB4" w14:textId="77777777" w:rsidR="006D34D6" w:rsidRDefault="006D34D6"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72A4C0CC" w14:textId="77777777" w:rsidR="006D34D6" w:rsidRDefault="006D34D6"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4F01E758" w14:textId="77777777" w:rsidR="006D34D6" w:rsidRDefault="006D34D6"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4E531B01" w14:textId="77777777" w:rsidR="006D34D6" w:rsidRDefault="006D34D6"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18B88A9F" w14:textId="77777777" w:rsidR="006D34D6" w:rsidRDefault="006D34D6"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A7BEDB9" w14:textId="77777777" w:rsidR="006D34D6" w:rsidRDefault="006D34D6" w:rsidP="004E5A13">
      <w:pPr>
        <w:pStyle w:val="B1"/>
        <w:rPr>
          <w:lang w:val="en-US" w:eastAsia="zh-CN" w:bidi="ar"/>
        </w:rPr>
      </w:pPr>
      <w:r>
        <w:rPr>
          <w:lang w:val="en-US" w:eastAsia="zh-CN" w:bidi="ar"/>
        </w:rPr>
        <w:t>11.</w:t>
      </w:r>
      <w:r>
        <w:rPr>
          <w:lang w:val="en-US" w:eastAsia="zh-CN" w:bidi="ar"/>
        </w:rP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139317EC" w14:textId="77777777" w:rsidR="006D34D6" w:rsidRDefault="006D34D6" w:rsidP="004E5A13">
      <w:pPr>
        <w:pStyle w:val="B1"/>
        <w:rPr>
          <w:lang w:val="en-US" w:eastAsia="zh-CN" w:bidi="ar"/>
        </w:rPr>
      </w:pPr>
      <w:r>
        <w:rPr>
          <w:lang w:val="en-US" w:eastAsia="zh-CN" w:bidi="ar"/>
        </w:rPr>
        <w:t>12.</w:t>
      </w:r>
      <w:r>
        <w:rPr>
          <w:lang w:val="en-US" w:eastAsia="zh-CN" w:bidi="ar"/>
        </w:rP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10940C5A" w14:textId="77777777" w:rsidR="006D34D6" w:rsidRDefault="006D34D6" w:rsidP="004E5A13">
      <w:pPr>
        <w:pStyle w:val="B1"/>
        <w:rPr>
          <w:lang w:val="en-US" w:eastAsia="zh-CN" w:bidi="ar"/>
        </w:rPr>
      </w:pPr>
      <w:r>
        <w:rPr>
          <w:lang w:val="en-US" w:eastAsia="zh-CN" w:bidi="ar"/>
        </w:rPr>
        <w:t>13.</w:t>
      </w:r>
      <w:r>
        <w:rPr>
          <w:lang w:val="en-US" w:eastAsia="zh-CN" w:bidi="ar"/>
        </w:rPr>
        <w:tab/>
        <w:t>If step 12 occurred and if location calculation assistance from the LMF was requested at step 3, the LMF calculates sidelink positioning/ranging location results for UEs 1 to n from the sidelink location measurements received at step 12. The sidelink positioning/ranging location results can include absolute locations, relative locations or ranges between pairs of the UEs 1 to n.</w:t>
      </w:r>
    </w:p>
    <w:p w14:paraId="241919C4" w14:textId="77777777" w:rsidR="006D34D6" w:rsidRDefault="006D34D6" w:rsidP="004E5A13">
      <w:pPr>
        <w:pStyle w:val="B1"/>
        <w:rPr>
          <w:lang w:val="en-US" w:eastAsia="zh-CN" w:bidi="ar"/>
        </w:rPr>
      </w:pPr>
      <w:r>
        <w:rPr>
          <w:lang w:val="en-US" w:eastAsia="zh-CN" w:bidi="ar"/>
        </w:rPr>
        <w:t>14.</w:t>
      </w:r>
      <w:r>
        <w:rPr>
          <w:lang w:val="en-US" w:eastAsia="zh-CN" w:bidi="ar"/>
        </w:rPr>
        <w:tab/>
        <w:t>The LMF returns an Nlmf_Location_DetermineLocation service operation response to the AMF and includes any sidelink positioning/ranging location results received at step 12 or calculated at step 13.</w:t>
      </w:r>
    </w:p>
    <w:p w14:paraId="5889CF74" w14:textId="521C779F" w:rsidR="006D34D6" w:rsidRDefault="006D34D6" w:rsidP="004E5A13">
      <w:pPr>
        <w:pStyle w:val="B1"/>
        <w:rPr>
          <w:lang w:val="en-US" w:eastAsia="zh-CN" w:bidi="ar"/>
        </w:rPr>
      </w:pPr>
      <w:r>
        <w:rPr>
          <w:lang w:val="en-US" w:eastAsia="zh-CN" w:bidi="ar"/>
        </w:rPr>
        <w:t>15.</w:t>
      </w:r>
      <w:r>
        <w:rPr>
          <w:lang w:val="en-US" w:eastAsia="zh-CN" w:bidi="ar"/>
        </w:rPr>
        <w:tab/>
        <w:t>If sidelink positioning/ranging location results were received at step 14, the AMF performs steps 7-12 of clause 6.2 of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CE568C">
      <w:pPr>
        <w:pStyle w:val="Heading4"/>
        <w:rPr>
          <w:lang w:val="en-US"/>
        </w:rPr>
      </w:pPr>
      <w:bookmarkStart w:id="2439" w:name="_Toc117570311"/>
      <w:r w:rsidRPr="00CE568C">
        <w:lastRenderedPageBreak/>
        <w:t>6.19.3.3</w:t>
      </w:r>
      <w:r w:rsidRPr="00CE568C">
        <w:tab/>
        <w:t>MT-LR Procedure for Sidelink Positioning/Ranging with LMF Assistance</w:t>
      </w:r>
      <w:bookmarkEnd w:id="2439"/>
    </w:p>
    <w:p w14:paraId="22B53E07" w14:textId="1D764B00" w:rsidR="004E5A13" w:rsidRDefault="006D34D6" w:rsidP="000A6DB7">
      <w:r>
        <w:t>Sidelink positioning/ranging location results for a group of 2 or more UEs that are in network coverage or partial network coverage may be requested by an LCS Client or AF and assisted by an LMF using the 5GC-MT-LR procedure in clause 6.1.2 of TS 23.273 [11] with some enhancements. A reason to reuse and enhance the existing MT-LR procedure is to reduce new impacts to UEs, 5GCN and LCS Client and AF. Figure 6.19.3.3-1 shows the enhanced MT-LR procedure applied to n UEs 1 to n where n ≥ 2. Typically this requires the LCS Client or AF to be aware that UEs 1 to n are or may be nearby to one another. This may be possible in some IIoT scenarios (e.g. factory or warehouse) or when the AF or LCS Client has other information indicating this. At least one the UEs (UE1 in this example) must be in network coverage though other UEs may or may not be in coverage.</w:t>
      </w:r>
    </w:p>
    <w:p w14:paraId="1E19480B" w14:textId="77777777" w:rsidR="004E5A13" w:rsidRDefault="004E5A13" w:rsidP="006D34D6">
      <w:pPr>
        <w:pStyle w:val="TH"/>
      </w:pPr>
      <w:r w:rsidRPr="006D34D6">
        <w:object w:dxaOrig="11220" w:dyaOrig="6280" w14:anchorId="1E9C28B4">
          <v:shape id="_x0000_i1075" type="#_x0000_t75" style="width:388.8pt;height:217.9pt" o:ole="">
            <v:imagedata r:id="rId107" o:title=""/>
          </v:shape>
          <o:OLEObject Type="Embed" ProgID="Visio.Drawing.15" ShapeID="_x0000_i1075" DrawAspect="Content" ObjectID="_1731248922" r:id="rId108"/>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3915192B" w:rsidR="004E5A13" w:rsidRPr="006D34D6" w:rsidRDefault="004E5A13" w:rsidP="004E5A13">
      <w:pPr>
        <w:pStyle w:val="B1"/>
      </w:pPr>
      <w:r w:rsidRPr="006D34D6">
        <w:t>1.</w:t>
      </w:r>
      <w:r w:rsidRPr="006D34D6">
        <w:tab/>
        <w:t xml:space="preserve">An LCS Client or AF initiates an MT-LR procedure as in steps 1-11 of clause 6.1.2 of </w:t>
      </w:r>
      <w:r w:rsidR="006D34D6" w:rsidRPr="006D34D6">
        <w:t>TS</w:t>
      </w:r>
      <w:r w:rsidR="006D34D6">
        <w:t> </w:t>
      </w:r>
      <w:r w:rsidR="006D34D6" w:rsidRPr="006D34D6">
        <w:t>23.273</w:t>
      </w:r>
      <w:r w:rsidR="006D34D6">
        <w:t> </w:t>
      </w:r>
      <w:r w:rsidR="006D34D6" w:rsidRPr="006D34D6">
        <w:t>[</w:t>
      </w:r>
      <w:r w:rsidRPr="006D34D6">
        <w:t xml:space="preserve">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w:t>
      </w:r>
      <w:r w:rsidR="006D34D6" w:rsidRPr="006D34D6">
        <w:t>TS</w:t>
      </w:r>
      <w:r w:rsidR="006D34D6">
        <w:t> </w:t>
      </w:r>
      <w:r w:rsidR="006D34D6" w:rsidRPr="006D34D6">
        <w:t>23.273</w:t>
      </w:r>
      <w:r w:rsidR="006D34D6">
        <w:t> </w:t>
      </w:r>
      <w:r w:rsidR="006D34D6" w:rsidRPr="006D34D6">
        <w:t>[</w:t>
      </w:r>
      <w:r w:rsidRPr="006D34D6">
        <w:t xml:space="preserve">11], the location request is sent to the serving AMF of the principal target UE. The MT-LR location request at step 1 of clause 6.1.2 of </w:t>
      </w:r>
      <w:r w:rsidR="006D34D6" w:rsidRPr="006D34D6">
        <w:t>TS</w:t>
      </w:r>
      <w:r w:rsidR="006D34D6">
        <w:t> </w:t>
      </w:r>
      <w:r w:rsidR="006D34D6" w:rsidRPr="006D34D6">
        <w:t>23.273</w:t>
      </w:r>
      <w:r w:rsidR="006D34D6">
        <w:t> </w:t>
      </w:r>
      <w:r w:rsidR="006D34D6" w:rsidRPr="006D34D6">
        <w:t>[</w:t>
      </w:r>
      <w:r w:rsidRPr="006D34D6">
        <w:t>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12B12E51"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One or more specific identified UEs cannot be discovered; and/or</w:t>
      </w:r>
    </w:p>
    <w:p w14:paraId="4C3932BE" w14:textId="7100CC1B"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The total number of UEs 1-n that are discovered is less than a quorum q, where 1 ≤ q ≤ n.</w:t>
      </w:r>
    </w:p>
    <w:p w14:paraId="495C8242" w14:textId="7CAE4751"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 xml:space="preserve">clause 6.1.2 of </w:t>
      </w:r>
      <w:r w:rsidR="006D34D6">
        <w:t>TS 23.273 [</w:t>
      </w:r>
      <w:r>
        <w:t>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 xml:space="preserve">clause 6.1.2 of </w:t>
      </w:r>
      <w:r w:rsidR="006D34D6">
        <w:t>TS 23.273 [</w:t>
      </w:r>
      <w:r>
        <w:t>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2A1F2852" w:rsidR="004E5A13" w:rsidRDefault="004E5A13" w:rsidP="004E5A13">
      <w:pPr>
        <w:pStyle w:val="B1"/>
      </w:pPr>
      <w:r>
        <w:t>5.</w:t>
      </w:r>
      <w:r>
        <w:tab/>
        <w:t>UE1 returns a supplementary services MT-LR response to the LMF indicating if the MT-LR request can be supported and which of UEs 2 to n have been discovered and are available for positioning.</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5837D944" w:rsidR="004E5A13" w:rsidRDefault="004E5A13" w:rsidP="004E5A13">
      <w:pPr>
        <w:pStyle w:val="B1"/>
        <w:rPr>
          <w:lang w:val="en-US" w:eastAsia="zh-CN" w:bidi="ar"/>
        </w:rPr>
      </w:pPr>
      <w:r>
        <w:t>7.</w:t>
      </w:r>
      <w:r>
        <w:tab/>
        <w:t xml:space="preserve">The LMF returns the sidelink positioning/ranging location results for UEs 1 to n to the LCS Client or AF as in steps 13-24 of clause 6.1.2 in </w:t>
      </w:r>
      <w:r w:rsidR="006D34D6">
        <w:t>TS 23.273 [</w:t>
      </w:r>
      <w:r>
        <w:t>11].</w:t>
      </w:r>
    </w:p>
    <w:p w14:paraId="5F981884" w14:textId="0AE08BC5"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 xml:space="preserve">clause 6.1.2 in </w:t>
      </w:r>
      <w:r w:rsidR="006D34D6">
        <w:t>TS 23.273 [</w:t>
      </w:r>
      <w:r>
        <w:t xml:space="preserve">11] is possible if all UEs 1 to n have the same HPLMN and same serving AMF but could otherwise require some extension of the procedure in clause 6.1.2 in </w:t>
      </w:r>
      <w:r w:rsidR="006D34D6">
        <w:t>TS 23.273 [</w:t>
      </w:r>
      <w:r>
        <w:t>11].</w:t>
      </w:r>
    </w:p>
    <w:p w14:paraId="68F16780" w14:textId="77777777" w:rsidR="004E5A13" w:rsidRPr="00D772B3" w:rsidRDefault="004E5A13" w:rsidP="00CE568C">
      <w:pPr>
        <w:pStyle w:val="Heading4"/>
        <w:rPr>
          <w:lang w:val="en-US"/>
        </w:rPr>
      </w:pPr>
      <w:bookmarkStart w:id="2440" w:name="_Toc117570312"/>
      <w:r w:rsidRPr="00CE568C">
        <w:t>6.19.3.4</w:t>
      </w:r>
      <w:r w:rsidRPr="00CE568C">
        <w:tab/>
        <w:t>Periodic or Triggered MT-LR Procedure for Sidelink Positioning/Ranging with LMF Assistance</w:t>
      </w:r>
      <w:bookmarkEnd w:id="2440"/>
    </w:p>
    <w:p w14:paraId="101C9AC1" w14:textId="7275737B"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may be assisted by an LMF using the periodic or triggered 5GC-MT-LR procedure in</w:t>
      </w:r>
      <w:r w:rsidR="006D34D6">
        <w:t xml:space="preserve"> clause 6.3.1</w:t>
      </w:r>
      <w:r>
        <w:t xml:space="preserve"> </w:t>
      </w:r>
      <w:r w:rsidR="006D34D6">
        <w:t>of TS 23.273 [</w:t>
      </w:r>
      <w:r>
        <w:t xml:space="preserve">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6D34D6">
      <w:pPr>
        <w:pStyle w:val="TH"/>
      </w:pPr>
      <w:r w:rsidRPr="006D34D6">
        <w:object w:dxaOrig="11350" w:dyaOrig="9880" w14:anchorId="67D23EC1">
          <v:shape id="_x0000_i1076" type="#_x0000_t75" style="width:393.8pt;height:343.1pt" o:ole="">
            <v:imagedata r:id="rId109" o:title=""/>
          </v:shape>
          <o:OLEObject Type="Embed" ProgID="Visio.Drawing.15" ShapeID="_x0000_i1076" DrawAspect="Content" ObjectID="_1731248923" r:id="rId110"/>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519C46B8" w:rsidR="004E5A13" w:rsidRPr="006D34D6" w:rsidRDefault="00CE568C" w:rsidP="004E5A13">
      <w:pPr>
        <w:pStyle w:val="B1"/>
      </w:pPr>
      <w:r w:rsidRPr="006D34D6">
        <w:t>1.</w:t>
      </w:r>
      <w:r w:rsidRPr="006D34D6">
        <w:tab/>
        <w:t xml:space="preserve">An LCS Client or AF initiates a periodic or triggered MT-LR procedure as in steps 1-14 of clause 6.3.1 of </w:t>
      </w:r>
      <w:r w:rsidR="006D34D6" w:rsidRPr="006D34D6">
        <w:t>TS</w:t>
      </w:r>
      <w:r w:rsidR="006D34D6">
        <w:t> </w:t>
      </w:r>
      <w:r w:rsidR="006D34D6" w:rsidRPr="006D34D6">
        <w:t>23.273</w:t>
      </w:r>
      <w:r w:rsidR="006D34D6">
        <w:t> </w:t>
      </w:r>
      <w:r w:rsidR="006D34D6" w:rsidRPr="006D34D6">
        <w:t>[</w:t>
      </w:r>
      <w:r w:rsidRPr="006D34D6">
        <w:t xml:space="preserve">11]. The LCS Client or AF includes additional information in the location request for step 1 in clause 6.3.1 of </w:t>
      </w:r>
      <w:r w:rsidR="006D34D6" w:rsidRPr="006D34D6">
        <w:t>TS</w:t>
      </w:r>
      <w:r w:rsidR="006D34D6">
        <w:t> </w:t>
      </w:r>
      <w:r w:rsidR="006D34D6" w:rsidRPr="006D34D6">
        <w:t>23.273</w:t>
      </w:r>
      <w:r w:rsidR="006D34D6">
        <w:t> </w:t>
      </w:r>
      <w:r w:rsidR="006D34D6" w:rsidRPr="006D34D6">
        <w:t>[</w:t>
      </w:r>
      <w:r w:rsidRPr="006D34D6">
        <w:t xml:space="preserve">11] as described for step 1 of Figure 6.19.3.3-1. A principal target UE (UE1 here) is also selected as described for step 1 of Figure 6.19.3.3-1. For triggered location reporting, different trigger events may be supported than for clause 6.3.1 of </w:t>
      </w:r>
      <w:r w:rsidR="006D34D6" w:rsidRPr="006D34D6">
        <w:t>TS</w:t>
      </w:r>
      <w:r w:rsidR="006D34D6">
        <w:t> </w:t>
      </w:r>
      <w:r w:rsidR="006D34D6" w:rsidRPr="006D34D6">
        <w:t>23.273</w:t>
      </w:r>
      <w:r w:rsidR="006D34D6">
        <w:t> </w:t>
      </w:r>
      <w:r w:rsidR="006D34D6" w:rsidRPr="006D34D6">
        <w:t>[</w:t>
      </w:r>
      <w:r w:rsidRPr="006D34D6">
        <w:t>11]. Some examples of different trigger types are as follows:</w:t>
      </w:r>
    </w:p>
    <w:p w14:paraId="16D0FDD2" w14:textId="3F540738" w:rsidR="004E5A13" w:rsidRDefault="004E5A13" w:rsidP="00CE568C">
      <w:pPr>
        <w:pStyle w:val="B2"/>
      </w:pPr>
      <w:r>
        <w:t>-</w:t>
      </w:r>
      <w:r>
        <w:tab/>
        <w:t>area event trigger where any one UE (or all UEs) enters an area, remains in an area or leaves an area;</w:t>
      </w:r>
    </w:p>
    <w:p w14:paraId="6AA61955" w14:textId="40B6E677" w:rsidR="004E5A13" w:rsidRDefault="004E5A13" w:rsidP="00CE568C">
      <w:pPr>
        <w:pStyle w:val="B2"/>
      </w:pPr>
      <w:bookmarkStart w:id="2441" w:name="_PERM_MCCTEMPBM_CRPT05560014___2"/>
      <w:r>
        <w:t>-</w:t>
      </w:r>
      <w:r>
        <w:tab/>
        <w:t>motion event trigger where any one UE (or all UEs) moves by more than a threshold distance from a previous position; and</w:t>
      </w:r>
    </w:p>
    <w:p w14:paraId="0126CCFE" w14:textId="77777777" w:rsidR="004E5A13" w:rsidRDefault="004E5A13" w:rsidP="00CE568C">
      <w:pPr>
        <w:pStyle w:val="B2"/>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540BC43F" w:rsidR="004E5A13" w:rsidRDefault="004E5A13" w:rsidP="00CE568C">
      <w:pPr>
        <w:pStyle w:val="B3"/>
      </w:pPr>
      <w:r>
        <w:t>-</w:t>
      </w:r>
      <w:r>
        <w:tab/>
        <w:t>the maximum range of all ranges between all pairs of the UEs 1 to n</w:t>
      </w:r>
      <w:r w:rsidR="00CE568C">
        <w:t>.</w:t>
      </w:r>
    </w:p>
    <w:p w14:paraId="425FDFCC" w14:textId="598754F3" w:rsidR="004E5A13" w:rsidRDefault="004E5A13" w:rsidP="00CE568C">
      <w:pPr>
        <w:pStyle w:val="B3"/>
      </w:pPr>
      <w:r>
        <w:t>-</w:t>
      </w:r>
      <w:r>
        <w:tab/>
        <w:t>the minimum range of all ranges between all pairs of the UEs 1 to n</w:t>
      </w:r>
      <w:r w:rsidR="00CE568C">
        <w:t>.</w:t>
      </w:r>
    </w:p>
    <w:p w14:paraId="73197BAF" w14:textId="77777777" w:rsidR="004E5A13" w:rsidRDefault="004E5A13" w:rsidP="00CE568C">
      <w:pPr>
        <w:pStyle w:val="B4"/>
      </w:pPr>
      <w:bookmarkStart w:id="2442" w:name="_PERM_MCCTEMPBM_CRPT05560015___2"/>
      <w:bookmarkEnd w:id="2441"/>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CE568C">
      <w:pPr>
        <w:pStyle w:val="B4"/>
      </w:pPr>
      <w:r>
        <w:t>-</w:t>
      </w:r>
      <w:r>
        <w:tab/>
        <w:t>the maximum range between any UE and each of the other n-1 UEs (there are n maximum ranges corresponding to the n UEs and the trigger occurs when any of the n maximum ranges crosses a threshold)</w:t>
      </w:r>
    </w:p>
    <w:bookmarkEnd w:id="2442"/>
    <w:p w14:paraId="3CC56214" w14:textId="58B570E4" w:rsidR="004E5A13" w:rsidRDefault="00CE568C"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2D422C2" w14:textId="77777777" w:rsidR="00CE568C" w:rsidRDefault="00CE568C" w:rsidP="004E5A13">
      <w:pPr>
        <w:pStyle w:val="B1"/>
      </w:pPr>
      <w:r>
        <w:lastRenderedPageBreak/>
        <w:t>2.</w:t>
      </w:r>
      <w:r>
        <w:tab/>
        <w:t>The LMF instigates MT-LR sidelink positioning/ranging of the UEs 1 to n as in steps 2-6 of Figure 6.19.3.3-1. The LMF may verify whether the conditions are met for cancelling the location request when not all UEs 1 to n are discovered (in which case the location request is cancelled by the LMF) and may obtain the capabilities of the UEs 1 to n but may not always obtain immediate sidelink positioning/ranging location results.</w:t>
      </w:r>
    </w:p>
    <w:p w14:paraId="6898ECDD" w14:textId="2C21D092" w:rsidR="00CE568C" w:rsidRDefault="00CE568C" w:rsidP="004E5A13">
      <w:pPr>
        <w:pStyle w:val="B1"/>
      </w:pPr>
      <w:r>
        <w:t>3.</w:t>
      </w:r>
      <w:r>
        <w:tab/>
        <w:t xml:space="preserve">The LMF sends a supplementary services LCS Periodic-Triggered Invoke Request to UE1 as in step 16 for clause 6.3.1 of </w:t>
      </w:r>
      <w:r w:rsidR="006D34D6">
        <w:t>TS 23.273 [</w:t>
      </w:r>
      <w:r>
        <w:t>11] and includes the event trigger(s) provided in step 1 and indicates sidelink positioning/ranging of the UEs 1 to n.</w:t>
      </w:r>
    </w:p>
    <w:p w14:paraId="3095570C" w14:textId="77777777" w:rsidR="00CE568C" w:rsidRDefault="00CE568C" w:rsidP="004E5A13">
      <w:pPr>
        <w:pStyle w:val="B1"/>
      </w:pPr>
      <w:r>
        <w:t>4.</w:t>
      </w:r>
      <w:r>
        <w:tab/>
        <w:t>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w:t>
      </w:r>
    </w:p>
    <w:p w14:paraId="6BB23142" w14:textId="11DA084E" w:rsidR="00CE568C" w:rsidRDefault="00CE568C" w:rsidP="004E5A13">
      <w:pPr>
        <w:pStyle w:val="B1"/>
      </w:pPr>
      <w:r>
        <w:t>5.</w:t>
      </w:r>
      <w:r>
        <w:tab/>
        <w:t xml:space="preserve">UE1 returns an LCS Periodic-Triggered Invoke Response to the LMF as in step 17 for clause 6.3.1 of </w:t>
      </w:r>
      <w:r w:rsidR="006D34D6">
        <w:t>TS 23.273 [</w:t>
      </w:r>
      <w:r>
        <w:t>11] and may indicate which of UEs 2 to n can support the periodic or triggered sidelink positioning/ranging.</w:t>
      </w:r>
    </w:p>
    <w:p w14:paraId="5DE3F6A1" w14:textId="5013DBBE" w:rsidR="00CE568C" w:rsidRDefault="00CE568C" w:rsidP="004E5A13">
      <w:pPr>
        <w:pStyle w:val="B1"/>
      </w:pPr>
      <w:r>
        <w:t>6.</w:t>
      </w:r>
      <w:r>
        <w:tab/>
        <w:t xml:space="preserve">The LMF sends a confirmation of whether periodic or triggered sidelink positioning/ranging was successfully activated in UE1 (and UEs 2 to n) to the LCS Client or AF using steps 18-21 in clause 6.3.1 of </w:t>
      </w:r>
      <w:r w:rsidR="006D34D6">
        <w:t>TS 23.273 [</w:t>
      </w:r>
      <w:r>
        <w:t>11].</w:t>
      </w:r>
    </w:p>
    <w:p w14:paraId="6BDBC9CF" w14:textId="33358367" w:rsidR="00CE568C" w:rsidRDefault="00CE568C"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clause 6.3.1 of </w:t>
      </w:r>
      <w:r w:rsidR="006D34D6">
        <w:t>TS 23.273 [</w:t>
      </w:r>
      <w:r>
        <w:t>11].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4BBF94BA" w14:textId="77777777" w:rsidR="00CE568C" w:rsidRDefault="00CE568C" w:rsidP="004E5A13">
      <w:pPr>
        <w:pStyle w:val="B1"/>
      </w:pPr>
      <w:r>
        <w:t>8.</w:t>
      </w:r>
      <w:r>
        <w:tab/>
        <w:t>If sidelink positioning/ranging location results for UEs 1 to n are needed and were not provided to the LMF as part of step 7, the LMF performs sidelink positioning/ranging of UEs 1 to n as in steps 5-13 of Figure 6.19.3.2-1.</w:t>
      </w:r>
    </w:p>
    <w:p w14:paraId="6D30CF04" w14:textId="31A781A6" w:rsidR="00CE568C" w:rsidRDefault="00CE568C" w:rsidP="004E5A13">
      <w:pPr>
        <w:pStyle w:val="B1"/>
      </w:pPr>
      <w:r>
        <w:t>9.</w:t>
      </w:r>
      <w:r>
        <w:tab/>
        <w:t xml:space="preserve">The LMF sends an event report to the LCS Client or AF as in steps 28-30 in clause 6.3.1 of </w:t>
      </w:r>
      <w:r w:rsidR="006D34D6">
        <w:t>TS 23.273 [</w:t>
      </w:r>
      <w:r>
        <w:t xml:space="preserve">11]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of </w:t>
      </w:r>
      <w:r w:rsidR="006D34D6">
        <w:t>TS 23.273 [</w:t>
      </w:r>
      <w:r>
        <w:t>11] with some additional steps to propagate the cancellation to the other UEs 2 to n.</w:t>
      </w:r>
    </w:p>
    <w:p w14:paraId="299E9305" w14:textId="77777777" w:rsidR="00CE568C" w:rsidRDefault="00CE568C"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Heading3"/>
      </w:pPr>
      <w:bookmarkStart w:id="2443" w:name="_Toc104257808"/>
      <w:bookmarkStart w:id="2444" w:name="_Toc104257982"/>
      <w:bookmarkStart w:id="2445" w:name="_Toc104299540"/>
      <w:bookmarkStart w:id="2446" w:name="_Toc112768541"/>
      <w:bookmarkStart w:id="2447" w:name="_Toc112768827"/>
      <w:bookmarkStart w:id="2448" w:name="_Toc112769067"/>
      <w:bookmarkStart w:id="2449" w:name="_Toc112772504"/>
      <w:bookmarkStart w:id="2450" w:name="_Toc112864179"/>
      <w:bookmarkStart w:id="2451" w:name="_Toc112865321"/>
      <w:bookmarkStart w:id="2452" w:name="_Toc117042763"/>
      <w:bookmarkStart w:id="2453" w:name="_Toc117570313"/>
      <w:r w:rsidRPr="007B2548">
        <w:t>6.</w:t>
      </w:r>
      <w:r>
        <w:t>19</w:t>
      </w:r>
      <w:r w:rsidRPr="007B2548">
        <w:t>.4</w:t>
      </w:r>
      <w:r w:rsidRPr="007B2548">
        <w:tab/>
        <w:t>Impacts on services, entities, and interfaces</w:t>
      </w:r>
      <w:bookmarkEnd w:id="2443"/>
      <w:bookmarkEnd w:id="2444"/>
      <w:bookmarkEnd w:id="2445"/>
      <w:bookmarkEnd w:id="2446"/>
      <w:bookmarkEnd w:id="2447"/>
      <w:bookmarkEnd w:id="2448"/>
      <w:bookmarkEnd w:id="2449"/>
      <w:bookmarkEnd w:id="2450"/>
      <w:bookmarkEnd w:id="2451"/>
      <w:bookmarkEnd w:id="2452"/>
      <w:bookmarkEnd w:id="2453"/>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Heading2"/>
      </w:pPr>
      <w:bookmarkStart w:id="2454" w:name="_Toc104257809"/>
      <w:bookmarkStart w:id="2455" w:name="_Toc104257983"/>
      <w:bookmarkStart w:id="2456" w:name="_Toc104299541"/>
      <w:bookmarkStart w:id="2457" w:name="_Toc112768542"/>
      <w:bookmarkStart w:id="2458" w:name="_Toc112768828"/>
      <w:bookmarkStart w:id="2459" w:name="_Toc112769068"/>
      <w:bookmarkStart w:id="2460" w:name="_Toc112772505"/>
      <w:bookmarkStart w:id="2461" w:name="_Toc112864180"/>
      <w:bookmarkStart w:id="2462" w:name="_Toc112865322"/>
      <w:bookmarkStart w:id="2463" w:name="_Toc117042764"/>
      <w:bookmarkStart w:id="2464" w:name="_Toc117570314"/>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454"/>
      <w:bookmarkEnd w:id="2455"/>
      <w:bookmarkEnd w:id="2456"/>
      <w:bookmarkEnd w:id="2457"/>
      <w:bookmarkEnd w:id="2458"/>
      <w:bookmarkEnd w:id="2459"/>
      <w:bookmarkEnd w:id="2460"/>
      <w:bookmarkEnd w:id="2461"/>
      <w:bookmarkEnd w:id="2462"/>
      <w:r w:rsidR="007A4C92">
        <w:t xml:space="preserve"> and local co-ordinates</w:t>
      </w:r>
      <w:bookmarkEnd w:id="2463"/>
      <w:bookmarkEnd w:id="2464"/>
    </w:p>
    <w:p w14:paraId="1C0BA58E" w14:textId="2B5634F4" w:rsidR="007E706A" w:rsidRPr="00DF048C" w:rsidRDefault="007E706A" w:rsidP="007E706A">
      <w:pPr>
        <w:pStyle w:val="Heading3"/>
      </w:pPr>
      <w:bookmarkStart w:id="2465" w:name="_Toc104257810"/>
      <w:bookmarkStart w:id="2466" w:name="_Toc104257984"/>
      <w:bookmarkStart w:id="2467" w:name="_Toc104299542"/>
      <w:bookmarkStart w:id="2468" w:name="_Toc112768543"/>
      <w:bookmarkStart w:id="2469" w:name="_Toc112768829"/>
      <w:bookmarkStart w:id="2470" w:name="_Toc112769069"/>
      <w:bookmarkStart w:id="2471" w:name="_Toc112772506"/>
      <w:bookmarkStart w:id="2472" w:name="_Toc112864181"/>
      <w:bookmarkStart w:id="2473" w:name="_Toc112865323"/>
      <w:bookmarkStart w:id="2474" w:name="_Toc117042765"/>
      <w:bookmarkStart w:id="2475" w:name="_Toc117570315"/>
      <w:r w:rsidRPr="00DF048C">
        <w:t>6.</w:t>
      </w:r>
      <w:r w:rsidRPr="007E706A">
        <w:rPr>
          <w:rFonts w:hint="eastAsia"/>
        </w:rPr>
        <w:t>20</w:t>
      </w:r>
      <w:r w:rsidRPr="00DF048C">
        <w:t>.1</w:t>
      </w:r>
      <w:r w:rsidRPr="00DF048C">
        <w:tab/>
        <w:t>General</w:t>
      </w:r>
      <w:bookmarkEnd w:id="2465"/>
      <w:bookmarkEnd w:id="2466"/>
      <w:bookmarkEnd w:id="2467"/>
      <w:bookmarkEnd w:id="2468"/>
      <w:bookmarkEnd w:id="2469"/>
      <w:bookmarkEnd w:id="2470"/>
      <w:bookmarkEnd w:id="2471"/>
      <w:bookmarkEnd w:id="2472"/>
      <w:bookmarkEnd w:id="2473"/>
      <w:bookmarkEnd w:id="2474"/>
      <w:bookmarkEnd w:id="2475"/>
    </w:p>
    <w:p w14:paraId="05DAF5CE" w14:textId="7E4F402E" w:rsidR="007E706A" w:rsidRPr="00DF048C" w:rsidRDefault="00CC7FBD" w:rsidP="007E706A">
      <w:r>
        <w:t xml:space="preserve">This solution relates to the KI#5. The scheduled location time defined in </w:t>
      </w:r>
      <w:r w:rsidR="006D34D6">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2476" w:name="_Toc104257811"/>
      <w:bookmarkStart w:id="2477" w:name="_Toc104257985"/>
      <w:bookmarkStart w:id="2478" w:name="_Toc104299543"/>
      <w:bookmarkStart w:id="2479" w:name="_Toc112768544"/>
      <w:bookmarkStart w:id="2480" w:name="_Toc112768830"/>
      <w:bookmarkStart w:id="2481" w:name="_Toc112769070"/>
      <w:bookmarkStart w:id="2482" w:name="_Toc112772507"/>
      <w:bookmarkStart w:id="2483" w:name="_Toc112864182"/>
      <w:bookmarkStart w:id="2484" w:name="_Toc112865324"/>
      <w:bookmarkStart w:id="2485" w:name="_Toc117042766"/>
      <w:bookmarkStart w:id="2486" w:name="_Toc117570316"/>
      <w:r w:rsidRPr="00DF048C">
        <w:t>6.</w:t>
      </w:r>
      <w:r w:rsidRPr="007E706A">
        <w:rPr>
          <w:rFonts w:hint="eastAsia"/>
        </w:rPr>
        <w:t>20</w:t>
      </w:r>
      <w:r w:rsidRPr="00DF048C">
        <w:t>.2</w:t>
      </w:r>
      <w:r w:rsidRPr="00DF048C">
        <w:tab/>
        <w:t>Functional descriptions</w:t>
      </w:r>
      <w:bookmarkEnd w:id="2476"/>
      <w:bookmarkEnd w:id="2477"/>
      <w:bookmarkEnd w:id="2478"/>
      <w:bookmarkEnd w:id="2479"/>
      <w:bookmarkEnd w:id="2480"/>
      <w:bookmarkEnd w:id="2481"/>
      <w:bookmarkEnd w:id="2482"/>
      <w:bookmarkEnd w:id="2483"/>
      <w:bookmarkEnd w:id="2484"/>
      <w:bookmarkEnd w:id="2485"/>
      <w:bookmarkEnd w:id="2486"/>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532A9B65" w:rsidR="00CC7FBD" w:rsidRDefault="00CC7FBD" w:rsidP="00CC7FBD">
      <w:pPr>
        <w:pStyle w:val="B1"/>
      </w:pPr>
      <w:r>
        <w:t>-</w:t>
      </w:r>
      <w:r>
        <w:tab/>
        <w:t xml:space="preserve">Both MT-LR procedure and MO-LR procedure as specified in clause 6.1 of </w:t>
      </w:r>
      <w:r w:rsidR="006D34D6">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Heading3"/>
      </w:pPr>
      <w:bookmarkStart w:id="2487" w:name="_Toc104257812"/>
      <w:bookmarkStart w:id="2488" w:name="_Toc104257986"/>
      <w:bookmarkStart w:id="2489" w:name="_Toc104299544"/>
      <w:bookmarkStart w:id="2490" w:name="_Toc112768545"/>
      <w:bookmarkStart w:id="2491" w:name="_Toc112768831"/>
      <w:bookmarkStart w:id="2492" w:name="_Toc112769071"/>
      <w:bookmarkStart w:id="2493" w:name="_Toc112772508"/>
      <w:bookmarkStart w:id="2494" w:name="_Toc112864183"/>
      <w:bookmarkStart w:id="2495" w:name="_Toc112865325"/>
      <w:bookmarkStart w:id="2496" w:name="_Toc117042767"/>
      <w:bookmarkStart w:id="2497" w:name="_Toc117570317"/>
      <w:r w:rsidRPr="00DF048C">
        <w:t>6.</w:t>
      </w:r>
      <w:r>
        <w:rPr>
          <w:lang w:eastAsia="zh-CN"/>
        </w:rPr>
        <w:t>20</w:t>
      </w:r>
      <w:r w:rsidRPr="00DF048C">
        <w:t>.3</w:t>
      </w:r>
      <w:r w:rsidRPr="00DF048C">
        <w:tab/>
        <w:t>Procedures</w:t>
      </w:r>
      <w:bookmarkEnd w:id="2487"/>
      <w:bookmarkEnd w:id="2488"/>
      <w:bookmarkEnd w:id="2489"/>
      <w:bookmarkEnd w:id="2490"/>
      <w:bookmarkEnd w:id="2491"/>
      <w:bookmarkEnd w:id="2492"/>
      <w:bookmarkEnd w:id="2493"/>
      <w:bookmarkEnd w:id="2494"/>
      <w:bookmarkEnd w:id="2495"/>
      <w:bookmarkEnd w:id="2496"/>
      <w:bookmarkEnd w:id="2497"/>
    </w:p>
    <w:p w14:paraId="638B42FA" w14:textId="77777777" w:rsidR="007A4C92" w:rsidRDefault="007A4C92" w:rsidP="00CE568C">
      <w:pPr>
        <w:pStyle w:val="Heading4"/>
      </w:pPr>
      <w:bookmarkStart w:id="2498" w:name="_Toc117570318"/>
      <w:r w:rsidRPr="00CE568C">
        <w:t>6.20.3.0</w:t>
      </w:r>
      <w:r w:rsidRPr="00CE568C">
        <w:tab/>
        <w:t>Located UE discovery for a specific coordination system</w:t>
      </w:r>
      <w:bookmarkEnd w:id="2498"/>
    </w:p>
    <w:p w14:paraId="7095578B" w14:textId="71988430"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w:t>
      </w:r>
      <w:r w:rsidR="001F671C">
        <w:rPr>
          <w:lang w:eastAsia="zh-CN"/>
        </w:rPr>
        <w:t>.</w:t>
      </w:r>
      <w:r>
        <w:rPr>
          <w:lang w:eastAsia="zh-CN"/>
        </w:rPr>
        <w:t xml:space="preserv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Heading4"/>
      </w:pPr>
      <w:bookmarkStart w:id="2499" w:name="_Toc104299545"/>
      <w:bookmarkStart w:id="2500" w:name="_Toc112768546"/>
      <w:bookmarkStart w:id="2501" w:name="_Toc112768832"/>
      <w:bookmarkStart w:id="2502" w:name="_Toc112769072"/>
      <w:bookmarkStart w:id="2503" w:name="_Toc112772509"/>
      <w:bookmarkStart w:id="2504" w:name="_Toc112864184"/>
      <w:bookmarkStart w:id="2505" w:name="_Toc112865326"/>
      <w:bookmarkStart w:id="2506" w:name="_Toc117570319"/>
      <w:r w:rsidRPr="00DF048C">
        <w:lastRenderedPageBreak/>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2499"/>
      <w:bookmarkEnd w:id="2500"/>
      <w:bookmarkEnd w:id="2501"/>
      <w:bookmarkEnd w:id="2502"/>
      <w:bookmarkEnd w:id="2503"/>
      <w:bookmarkEnd w:id="2504"/>
      <w:bookmarkEnd w:id="2505"/>
      <w:r w:rsidR="007A4C92">
        <w:t xml:space="preserve"> </w:t>
      </w:r>
      <w:r w:rsidR="007A4C92" w:rsidRPr="00AE1946">
        <w:t>in Network Coverage</w:t>
      </w:r>
      <w:r w:rsidR="007A4C92">
        <w:t xml:space="preserve"> case</w:t>
      </w:r>
      <w:bookmarkEnd w:id="2506"/>
    </w:p>
    <w:bookmarkStart w:id="2507" w:name="_MON_1723479343"/>
    <w:bookmarkEnd w:id="2507"/>
    <w:p w14:paraId="51A44369" w14:textId="2E5F972F" w:rsidR="007E706A" w:rsidRPr="00B03B00" w:rsidRDefault="002C7CA3" w:rsidP="00D47663">
      <w:pPr>
        <w:pStyle w:val="TH"/>
      </w:pPr>
      <w:r>
        <w:rPr>
          <w:rFonts w:eastAsia="MS Mincho"/>
        </w:rPr>
        <w:object w:dxaOrig="5501" w:dyaOrig="4411" w14:anchorId="7B71B82C">
          <v:shape id="_x0000_i1077" type="#_x0000_t75" style="width:274.85pt;height:221pt" o:ole="">
            <v:imagedata r:id="rId111" o:title=""/>
          </v:shape>
          <o:OLEObject Type="Embed" ProgID="Word.Document.12" ShapeID="_x0000_i1077" DrawAspect="Content" ObjectID="_1731248924" r:id="rId112">
            <o:FieldCodes>\s</o:FieldCodes>
          </o:OLEObject>
        </w:object>
      </w:r>
    </w:p>
    <w:p w14:paraId="25BB06E9" w14:textId="3ACCEA04"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3F3CFFFE" w:rsidR="00CC7FBD" w:rsidRDefault="00CC7FBD" w:rsidP="00CC7FBD">
      <w:pPr>
        <w:pStyle w:val="B1"/>
      </w:pPr>
      <w:r>
        <w:t>1.</w:t>
      </w:r>
      <w:r>
        <w:tab/>
        <w:t xml:space="preserve">MT-LR procedure is triggered and UE1 LMF receives a location request for UE1 as specified in clause 6.1 of </w:t>
      </w:r>
      <w:r w:rsidR="006D34D6">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6372B09A" w:rsidR="00CC7FBD" w:rsidRDefault="00CC7FBD" w:rsidP="00CC7FBD">
      <w:pPr>
        <w:pStyle w:val="B1"/>
      </w:pPr>
      <w:r>
        <w:t>6.</w:t>
      </w:r>
      <w:r>
        <w:tab/>
        <w:t xml:space="preserve">GMLC triggers the procedure for UE2 positioning, as specified in clause 6.1 of </w:t>
      </w:r>
      <w:r w:rsidR="006D34D6">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Heading4"/>
      </w:pPr>
      <w:bookmarkStart w:id="2508" w:name="_Toc104299546"/>
      <w:bookmarkStart w:id="2509" w:name="_Toc112768547"/>
      <w:bookmarkStart w:id="2510" w:name="_Toc112768833"/>
      <w:bookmarkStart w:id="2511" w:name="_Toc112769073"/>
      <w:bookmarkStart w:id="2512" w:name="_Toc112772510"/>
      <w:bookmarkStart w:id="2513" w:name="_Toc112864185"/>
      <w:bookmarkStart w:id="2514" w:name="_Toc112865327"/>
      <w:bookmarkStart w:id="2515" w:name="_Toc117570320"/>
      <w:r w:rsidRPr="00DF048C">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2508"/>
      <w:bookmarkEnd w:id="2509"/>
      <w:bookmarkEnd w:id="2510"/>
      <w:bookmarkEnd w:id="2511"/>
      <w:bookmarkEnd w:id="2512"/>
      <w:bookmarkEnd w:id="2513"/>
      <w:bookmarkEnd w:id="2514"/>
      <w:r w:rsidR="007A4C92" w:rsidRPr="007A4C92">
        <w:t xml:space="preserve"> </w:t>
      </w:r>
      <w:r w:rsidR="007A4C92" w:rsidRPr="00AE1946">
        <w:t>in Network Coverage</w:t>
      </w:r>
      <w:r w:rsidR="007A4C92">
        <w:t xml:space="preserve"> case</w:t>
      </w:r>
      <w:bookmarkEnd w:id="2515"/>
    </w:p>
    <w:bookmarkStart w:id="2516" w:name="_MON_1723479525"/>
    <w:bookmarkEnd w:id="2516"/>
    <w:p w14:paraId="192BC710" w14:textId="1044306D" w:rsidR="007E706A" w:rsidRPr="00B03B00" w:rsidRDefault="002C7CA3" w:rsidP="00D47663">
      <w:pPr>
        <w:pStyle w:val="TH"/>
      </w:pPr>
      <w:r>
        <w:rPr>
          <w:rFonts w:eastAsia="MS Mincho"/>
        </w:rPr>
        <w:object w:dxaOrig="4942" w:dyaOrig="4817" w14:anchorId="697E328E">
          <v:shape id="_x0000_i1078" type="#_x0000_t75" style="width:247.95pt;height:241.05pt" o:ole="">
            <v:imagedata r:id="rId113" o:title=""/>
          </v:shape>
          <o:OLEObject Type="Embed" ProgID="Word.Document.12" ShapeID="_x0000_i1078" DrawAspect="Content" ObjectID="_1731248925" r:id="rId114">
            <o:FieldCodes>\s</o:FieldCodes>
          </o:OLEObject>
        </w:object>
      </w:r>
    </w:p>
    <w:p w14:paraId="3F8079A5" w14:textId="2AEF2FB7"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2517" w:name="_Toc104257813"/>
      <w:bookmarkStart w:id="2518"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4CE3C2F" w:rsidR="00CC7FBD" w:rsidRDefault="00CC7FBD" w:rsidP="00CC7FBD">
      <w:pPr>
        <w:pStyle w:val="B1"/>
      </w:pPr>
      <w:r>
        <w:t>4.</w:t>
      </w:r>
      <w:r>
        <w:tab/>
        <w:t xml:space="preserve">GMLC triggers the procedure for UE2 positioning, as specified in clause 6.1 of </w:t>
      </w:r>
      <w:r w:rsidR="006D34D6">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lastRenderedPageBreak/>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CE568C">
      <w:pPr>
        <w:pStyle w:val="Heading4"/>
      </w:pPr>
      <w:bookmarkStart w:id="2519" w:name="_Toc117570321"/>
      <w:r w:rsidRPr="00CE568C">
        <w:t>6.20.3.3</w:t>
      </w:r>
      <w:r w:rsidRPr="00CE568C">
        <w:tab/>
        <w:t>MO-LR procedure for Network assisted Sidelink positioning in Partial Coverage case</w:t>
      </w:r>
      <w:bookmarkEnd w:id="2519"/>
    </w:p>
    <w:bookmarkStart w:id="2520" w:name="_PERM_MCCTEMPBM_CRPT05560018___4"/>
    <w:bookmarkStart w:id="2521" w:name="_MON_1716905678"/>
    <w:bookmarkEnd w:id="2521"/>
    <w:p w14:paraId="3164DF44" w14:textId="77777777" w:rsidR="007A4C92" w:rsidRPr="00AE1946" w:rsidRDefault="007A4C92" w:rsidP="006D34D6">
      <w:pPr>
        <w:pStyle w:val="TH"/>
        <w:rPr>
          <w:rFonts w:eastAsia="MS Mincho"/>
        </w:rPr>
      </w:pPr>
      <w:r>
        <w:rPr>
          <w:rFonts w:eastAsia="MS Mincho"/>
        </w:rPr>
        <w:object w:dxaOrig="3371" w:dyaOrig="3985" w14:anchorId="16B729E8">
          <v:shape id="_x0000_i1079" type="#_x0000_t75" style="width:168.4pt;height:199.7pt" o:ole="">
            <v:imagedata r:id="rId115" o:title=""/>
          </v:shape>
          <o:OLEObject Type="Embed" ProgID="Word.Document.12" ShapeID="_x0000_i1079" DrawAspect="Content" ObjectID="_1731248926" r:id="rId116">
            <o:FieldCodes>\s</o:FieldCodes>
          </o:OLEObject>
        </w:object>
      </w:r>
    </w:p>
    <w:p w14:paraId="05D5F5DE" w14:textId="77777777" w:rsidR="007A4C92" w:rsidRPr="00AE1946" w:rsidRDefault="007A4C92" w:rsidP="006D34D6">
      <w:pPr>
        <w:pStyle w:val="TF"/>
        <w:rPr>
          <w:rFonts w:eastAsia="SimSun"/>
          <w:lang w:eastAsia="zh-CN"/>
        </w:rPr>
      </w:pPr>
      <w:r w:rsidRPr="00AE1946">
        <w:rPr>
          <w:rFonts w:eastAsia="SimSun"/>
        </w:rPr>
        <w:t>Figure 6.</w:t>
      </w:r>
      <w:r w:rsidRPr="00AE1946">
        <w:rPr>
          <w:rFonts w:eastAsia="SimSun"/>
          <w:lang w:eastAsia="zh-CN"/>
        </w:rPr>
        <w:t>20</w:t>
      </w:r>
      <w:r w:rsidRPr="00AE1946">
        <w:rPr>
          <w:rFonts w:eastAsia="SimSun"/>
        </w:rPr>
        <w:t>.</w:t>
      </w:r>
      <w:r w:rsidRPr="00AE1946">
        <w:rPr>
          <w:rFonts w:eastAsia="SimSun"/>
          <w:lang w:val="en-US"/>
        </w:rPr>
        <w:t>3.</w:t>
      </w:r>
      <w:r>
        <w:rPr>
          <w:rFonts w:eastAsia="SimSun"/>
        </w:rPr>
        <w:t>3</w:t>
      </w:r>
      <w:r w:rsidRPr="00AE1946">
        <w:rPr>
          <w:rFonts w:eastAsia="SimSun"/>
        </w:rPr>
        <w:t>-</w:t>
      </w:r>
      <w:r w:rsidRPr="00AE1946">
        <w:rPr>
          <w:rFonts w:eastAsia="SimSun"/>
          <w:lang w:val="en-US"/>
        </w:rPr>
        <w:t>1</w:t>
      </w:r>
      <w:r w:rsidRPr="00AE1946">
        <w:rPr>
          <w:rFonts w:eastAsia="SimSun"/>
        </w:rPr>
        <w:t xml:space="preserve">: </w:t>
      </w:r>
      <w:r w:rsidRPr="00AE1946">
        <w:t>MO-LR</w:t>
      </w:r>
      <w:r w:rsidRPr="00AE1946">
        <w:rPr>
          <w:rFonts w:eastAsia="SimSun"/>
        </w:rPr>
        <w:t xml:space="preserve"> procedure for </w:t>
      </w:r>
      <w:r w:rsidRPr="00AE1946">
        <w:t xml:space="preserve">Network assisted Sidelink positioning in </w:t>
      </w:r>
      <w:r>
        <w:t xml:space="preserve">Partial </w:t>
      </w:r>
      <w:r w:rsidRPr="00AE1946">
        <w:t>Coverage case (UE</w:t>
      </w:r>
      <w:r>
        <w:t>1</w:t>
      </w:r>
      <w:r w:rsidRPr="00AE1946">
        <w:t xml:space="preserve"> is </w:t>
      </w:r>
      <w:r>
        <w:t>out of</w:t>
      </w:r>
      <w:r w:rsidRPr="00AE1946">
        <w:t xml:space="preserve"> Network Coverage</w:t>
      </w:r>
      <w:r>
        <w:t xml:space="preserve">, UE2 is in </w:t>
      </w:r>
      <w:r w:rsidRPr="00AE1946">
        <w:t>Network Coverage)</w:t>
      </w:r>
    </w:p>
    <w:bookmarkEnd w:id="2520"/>
    <w:p w14:paraId="7C460808" w14:textId="77777777" w:rsidR="007A4C92" w:rsidRPr="00AE1946" w:rsidRDefault="007A4C92" w:rsidP="00CE568C">
      <w:pPr>
        <w:pStyle w:val="B1"/>
      </w:pPr>
      <w:r w:rsidRPr="00CE568C">
        <w:t>1.</w:t>
      </w:r>
      <w:r w:rsidRPr="00CE568C">
        <w:tab/>
        <w:t>UE1 performs the Located UE discovery for positioning assistance, using the procedure defined by the solutions for KI#3. After the discovery procedure, UE2 is discovered and selected as Located UE.</w:t>
      </w:r>
    </w:p>
    <w:p w14:paraId="25AF1890" w14:textId="77777777" w:rsidR="007A4C92" w:rsidRDefault="007A4C92" w:rsidP="00CE568C">
      <w:pPr>
        <w:pStyle w:val="B1"/>
      </w:pPr>
      <w:r w:rsidRPr="00CE568C">
        <w:t>2.</w:t>
      </w:r>
      <w:r w:rsidRPr="00CE568C">
        <w:tab/>
        <w:t>UE1 requests the UE2 location at a scheduled location time (Time T).</w:t>
      </w:r>
    </w:p>
    <w:p w14:paraId="494E1751" w14:textId="1DC3F388" w:rsidR="007A4C92" w:rsidRDefault="007A4C92" w:rsidP="00CE568C">
      <w:pPr>
        <w:pStyle w:val="B1"/>
      </w:pPr>
      <w:r w:rsidRPr="00CE568C">
        <w:t>3.</w:t>
      </w:r>
      <w:r w:rsidRPr="00CE568C">
        <w:tab/>
        <w:t xml:space="preserve">MO-LR procedure is triggered, as specified in clause 6.2 of </w:t>
      </w:r>
      <w:r w:rsidR="006D34D6" w:rsidRPr="00CE568C">
        <w:t>TS</w:t>
      </w:r>
      <w:r w:rsidR="006D34D6">
        <w:t> </w:t>
      </w:r>
      <w:r w:rsidR="006D34D6" w:rsidRPr="00CE568C">
        <w:t>23.273</w:t>
      </w:r>
      <w:r w:rsidR="006D34D6">
        <w:t> </w:t>
      </w:r>
      <w:r w:rsidR="006D34D6" w:rsidRPr="00CE568C">
        <w:t>[</w:t>
      </w:r>
      <w:r w:rsidRPr="00CE568C">
        <w:t>11], with the Time T.</w:t>
      </w:r>
    </w:p>
    <w:p w14:paraId="53E15172" w14:textId="77777777" w:rsidR="007A4C92" w:rsidRDefault="007A4C92" w:rsidP="00CE568C">
      <w:pPr>
        <w:pStyle w:val="B1"/>
      </w:pPr>
      <w:r w:rsidRPr="00CE568C">
        <w:t>4.</w:t>
      </w:r>
      <w:r w:rsidRPr="00CE568C">
        <w:tab/>
        <w:t>UE2 responses the UE2 location at Time T to UE1.</w:t>
      </w:r>
    </w:p>
    <w:p w14:paraId="05FE6626" w14:textId="77777777" w:rsidR="007A4C92" w:rsidRDefault="007A4C92" w:rsidP="00CE568C">
      <w:pPr>
        <w:pStyle w:val="NO"/>
      </w:pPr>
      <w:r w:rsidRPr="00CE568C">
        <w:t>NOTE 1:</w:t>
      </w:r>
      <w:r w:rsidRPr="00CE568C">
        <w:tab/>
        <w:t>UE1 and UE2 can set up a PC5 link before step 2 then the UE2 location can be transmitted over the encrypted PC5 link.</w:t>
      </w:r>
    </w:p>
    <w:p w14:paraId="0BA16A38" w14:textId="77777777" w:rsidR="007A4C92" w:rsidRDefault="007A4C92" w:rsidP="00CE568C">
      <w:pPr>
        <w:pStyle w:val="B1"/>
      </w:pPr>
      <w:r w:rsidRPr="00CE568C">
        <w:t>5.</w:t>
      </w:r>
      <w:r w:rsidRPr="00CE568C">
        <w:tab/>
        <w:t>UE1 performs Ranging/Sidelink positioning procedure with UE2 defined by the solutions for KI#3, and obtains the Ranging/Sidelink positioning measurement data at the Time T.</w:t>
      </w:r>
    </w:p>
    <w:p w14:paraId="4A74927A" w14:textId="77777777" w:rsidR="007A4C92" w:rsidRDefault="007A4C92" w:rsidP="00CE568C">
      <w:pPr>
        <w:pStyle w:val="NO"/>
      </w:pPr>
      <w:r w:rsidRPr="00CE568C">
        <w:t>NOTE 2:</w:t>
      </w:r>
      <w:r w:rsidRPr="00CE568C">
        <w:tab/>
        <w:t>Step 5 is triggered by UE1 itself based on the Time T, not by step 4.</w:t>
      </w:r>
    </w:p>
    <w:p w14:paraId="75242BA2" w14:textId="77777777" w:rsidR="007A4C92" w:rsidRDefault="007A4C92" w:rsidP="00CE568C">
      <w:pPr>
        <w:pStyle w:val="B1"/>
      </w:pPr>
      <w:r w:rsidRPr="00CE568C">
        <w:t>6.</w:t>
      </w:r>
      <w:r w:rsidRPr="00CE568C">
        <w:tab/>
        <w:t>UE1 determines the UE1 location based on the Ranging/Sidelink positioning measurement data received in step 5 and UE2 location received in step 4.</w:t>
      </w:r>
    </w:p>
    <w:p w14:paraId="60A44B28" w14:textId="0CC5F94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533F2D21" w14:textId="78A89891" w:rsidR="007E706A" w:rsidRPr="00DF048C" w:rsidRDefault="007E706A" w:rsidP="007E706A">
      <w:pPr>
        <w:pStyle w:val="Heading3"/>
      </w:pPr>
      <w:bookmarkStart w:id="2522" w:name="_Toc104299547"/>
      <w:bookmarkStart w:id="2523" w:name="_Toc112768548"/>
      <w:bookmarkStart w:id="2524" w:name="_Toc112768834"/>
      <w:bookmarkStart w:id="2525" w:name="_Toc112769074"/>
      <w:bookmarkStart w:id="2526" w:name="_Toc112772511"/>
      <w:bookmarkStart w:id="2527" w:name="_Toc112864186"/>
      <w:bookmarkStart w:id="2528" w:name="_Toc112865328"/>
      <w:bookmarkStart w:id="2529" w:name="_Toc117042768"/>
      <w:bookmarkStart w:id="2530" w:name="_Toc117570322"/>
      <w:r w:rsidRPr="00DF048C">
        <w:t>6.</w:t>
      </w:r>
      <w:r>
        <w:rPr>
          <w:lang w:eastAsia="zh-CN"/>
        </w:rPr>
        <w:t>20</w:t>
      </w:r>
      <w:r w:rsidRPr="00DF048C">
        <w:t>.4</w:t>
      </w:r>
      <w:r w:rsidRPr="00DF048C">
        <w:tab/>
        <w:t>Impacts on services, entities, and interfaces</w:t>
      </w:r>
      <w:bookmarkEnd w:id="2517"/>
      <w:bookmarkEnd w:id="2518"/>
      <w:bookmarkEnd w:id="2522"/>
      <w:bookmarkEnd w:id="2523"/>
      <w:bookmarkEnd w:id="2524"/>
      <w:bookmarkEnd w:id="2525"/>
      <w:bookmarkEnd w:id="2526"/>
      <w:bookmarkEnd w:id="2527"/>
      <w:bookmarkEnd w:id="2528"/>
      <w:bookmarkEnd w:id="2529"/>
      <w:bookmarkEnd w:id="2530"/>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lastRenderedPageBreak/>
        <w:t>-</w:t>
      </w:r>
      <w:r w:rsidRPr="00DF048C">
        <w:tab/>
        <w:t>Support Ranging and Sidelink positioning</w:t>
      </w:r>
      <w:r w:rsidR="00CC7FBD">
        <w:t>.</w:t>
      </w:r>
    </w:p>
    <w:p w14:paraId="24D9ACD5" w14:textId="61C4E759" w:rsidR="007A4C92" w:rsidRPr="00DF048C" w:rsidRDefault="007A4C92" w:rsidP="00CE568C">
      <w:pPr>
        <w:pStyle w:val="B1"/>
      </w:pPr>
      <w:r w:rsidRPr="00CE568C">
        <w:t>-</w:t>
      </w:r>
      <w:r w:rsidRPr="00CE568C">
        <w:tab/>
        <w:t>Support the calculation of the UE location based on Ranging/Sidelink positioning measurement data and the location of the Located 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Heading2"/>
      </w:pPr>
      <w:bookmarkStart w:id="2531" w:name="_Toc104257814"/>
      <w:bookmarkStart w:id="2532" w:name="_Toc104257988"/>
      <w:bookmarkStart w:id="2533" w:name="_Toc104299548"/>
      <w:bookmarkStart w:id="2534" w:name="_Toc112768549"/>
      <w:bookmarkStart w:id="2535" w:name="_Toc112768835"/>
      <w:bookmarkStart w:id="2536" w:name="_Toc112769075"/>
      <w:bookmarkStart w:id="2537" w:name="_Toc112772512"/>
      <w:bookmarkStart w:id="2538" w:name="_Toc112864187"/>
      <w:bookmarkStart w:id="2539" w:name="_Toc112865329"/>
      <w:bookmarkStart w:id="2540" w:name="_Toc117042769"/>
      <w:bookmarkStart w:id="2541" w:name="_Toc117570323"/>
      <w:r>
        <w:t>6.21</w:t>
      </w:r>
      <w:r w:rsidRPr="004D3578">
        <w:tab/>
      </w:r>
      <w:r>
        <w:t xml:space="preserve">Solution #21: </w:t>
      </w:r>
      <w:r w:rsidRPr="005E16FA">
        <w:t>Network assisted sidelink positioning for partial coverage</w:t>
      </w:r>
      <w:bookmarkEnd w:id="2531"/>
      <w:bookmarkEnd w:id="2532"/>
      <w:bookmarkEnd w:id="2533"/>
      <w:bookmarkEnd w:id="2534"/>
      <w:bookmarkEnd w:id="2535"/>
      <w:bookmarkEnd w:id="2536"/>
      <w:bookmarkEnd w:id="2537"/>
      <w:bookmarkEnd w:id="2538"/>
      <w:bookmarkEnd w:id="2539"/>
      <w:bookmarkEnd w:id="2540"/>
      <w:bookmarkEnd w:id="2541"/>
    </w:p>
    <w:p w14:paraId="6E3DFA31" w14:textId="713DC362" w:rsidR="00BC676C" w:rsidRDefault="00BC676C" w:rsidP="00BC676C">
      <w:pPr>
        <w:pStyle w:val="Heading3"/>
      </w:pPr>
      <w:bookmarkStart w:id="2542" w:name="_Toc104257815"/>
      <w:bookmarkStart w:id="2543" w:name="_Toc104257989"/>
      <w:bookmarkStart w:id="2544" w:name="_Toc104299549"/>
      <w:bookmarkStart w:id="2545" w:name="_Toc112768550"/>
      <w:bookmarkStart w:id="2546" w:name="_Toc112768836"/>
      <w:bookmarkStart w:id="2547" w:name="_Toc112769076"/>
      <w:bookmarkStart w:id="2548" w:name="_Toc112772513"/>
      <w:bookmarkStart w:id="2549" w:name="_Toc112864188"/>
      <w:bookmarkStart w:id="2550" w:name="_Toc112865330"/>
      <w:bookmarkStart w:id="2551" w:name="_Toc117042770"/>
      <w:bookmarkStart w:id="2552" w:name="_Toc117570324"/>
      <w:r>
        <w:t>6.21.1</w:t>
      </w:r>
      <w:r>
        <w:tab/>
        <w:t>General</w:t>
      </w:r>
      <w:bookmarkEnd w:id="2542"/>
      <w:bookmarkEnd w:id="2543"/>
      <w:bookmarkEnd w:id="2544"/>
      <w:bookmarkEnd w:id="2545"/>
      <w:bookmarkEnd w:id="2546"/>
      <w:bookmarkEnd w:id="2547"/>
      <w:bookmarkEnd w:id="2548"/>
      <w:bookmarkEnd w:id="2549"/>
      <w:bookmarkEnd w:id="2550"/>
      <w:bookmarkEnd w:id="2551"/>
      <w:bookmarkEnd w:id="2552"/>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57B02339"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F671C">
        <w:rPr>
          <w:lang w:eastAsia="zh-CN"/>
        </w:rPr>
        <w:t>'</w:t>
      </w:r>
      <w:r>
        <w:rPr>
          <w:lang w:eastAsia="zh-CN"/>
        </w:rPr>
        <w:t>t know when a location service request comes.</w:t>
      </w:r>
    </w:p>
    <w:p w14:paraId="26F3F159" w14:textId="7E5AA1BA" w:rsidR="00BC676C" w:rsidRDefault="00BC676C" w:rsidP="00BC676C">
      <w:pPr>
        <w:pStyle w:val="Heading3"/>
      </w:pPr>
      <w:bookmarkStart w:id="2553" w:name="_Toc104257816"/>
      <w:bookmarkStart w:id="2554" w:name="_Toc104257990"/>
      <w:bookmarkStart w:id="2555" w:name="_Toc104299550"/>
      <w:bookmarkStart w:id="2556" w:name="_Toc112768551"/>
      <w:bookmarkStart w:id="2557" w:name="_Toc112768837"/>
      <w:bookmarkStart w:id="2558" w:name="_Toc112769077"/>
      <w:bookmarkStart w:id="2559" w:name="_Toc112772514"/>
      <w:bookmarkStart w:id="2560" w:name="_Toc112864189"/>
      <w:bookmarkStart w:id="2561" w:name="_Toc112865331"/>
      <w:bookmarkStart w:id="2562" w:name="_Toc117042771"/>
      <w:bookmarkStart w:id="2563" w:name="_Toc117570325"/>
      <w:r>
        <w:t>6.21.2</w:t>
      </w:r>
      <w:r>
        <w:tab/>
        <w:t>Functional descriptions</w:t>
      </w:r>
      <w:bookmarkEnd w:id="2553"/>
      <w:bookmarkEnd w:id="2554"/>
      <w:bookmarkEnd w:id="2555"/>
      <w:bookmarkEnd w:id="2556"/>
      <w:bookmarkEnd w:id="2557"/>
      <w:bookmarkEnd w:id="2558"/>
      <w:bookmarkEnd w:id="2559"/>
      <w:bookmarkEnd w:id="2560"/>
      <w:bookmarkEnd w:id="2561"/>
      <w:bookmarkEnd w:id="2562"/>
      <w:bookmarkEnd w:id="2563"/>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p>
    <w:p w14:paraId="435E151F" w14:textId="4360D44D"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F671C">
        <w:rPr>
          <w:rFonts w:eastAsia="DengXian"/>
          <w:lang w:eastAsia="zh-CN"/>
        </w:rPr>
        <w:t>'</w:t>
      </w:r>
      <w:r>
        <w:rPr>
          <w:rFonts w:eastAsia="DengXian"/>
          <w:lang w:eastAsia="zh-CN"/>
        </w:rPr>
        <w:t>s serving AMF identifies that UE is in CM-IDLE state and paging couldn</w:t>
      </w:r>
      <w:r w:rsidR="001F671C">
        <w:rPr>
          <w:rFonts w:eastAsia="DengXian"/>
          <w:lang w:eastAsia="zh-CN"/>
        </w:rPr>
        <w:t>'</w:t>
      </w:r>
      <w:r>
        <w:rPr>
          <w:rFonts w:eastAsia="DengXian"/>
          <w:lang w:eastAsia="zh-CN"/>
        </w:rPr>
        <w:t>t be successful</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lastRenderedPageBreak/>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2564" w:name="_Toc104257817"/>
      <w:bookmarkStart w:id="2565" w:name="_Toc104257991"/>
      <w:bookmarkStart w:id="2566" w:name="_Toc104299551"/>
      <w:bookmarkStart w:id="2567" w:name="_Toc112768552"/>
      <w:bookmarkStart w:id="2568" w:name="_Toc112768838"/>
      <w:bookmarkStart w:id="2569" w:name="_Toc112769078"/>
      <w:bookmarkStart w:id="2570" w:name="_Toc112772515"/>
      <w:bookmarkStart w:id="2571" w:name="_Toc112864190"/>
      <w:bookmarkStart w:id="2572" w:name="_Toc112865332"/>
      <w:bookmarkStart w:id="2573" w:name="_Toc117042772"/>
      <w:bookmarkStart w:id="2574" w:name="_Toc117570326"/>
      <w:r>
        <w:t>6.21.3</w:t>
      </w:r>
      <w:r>
        <w:tab/>
        <w:t>Procedures</w:t>
      </w:r>
      <w:bookmarkEnd w:id="2564"/>
      <w:bookmarkEnd w:id="2565"/>
      <w:bookmarkEnd w:id="2566"/>
      <w:bookmarkEnd w:id="2567"/>
      <w:bookmarkEnd w:id="2568"/>
      <w:bookmarkEnd w:id="2569"/>
      <w:bookmarkEnd w:id="2570"/>
      <w:bookmarkEnd w:id="2571"/>
      <w:bookmarkEnd w:id="2572"/>
      <w:bookmarkEnd w:id="2573"/>
      <w:bookmarkEnd w:id="2574"/>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80" type="#_x0000_t75" style="width:455.8pt;height:333.7pt" o:ole="">
            <v:imagedata r:id="rId117" o:title=""/>
          </v:shape>
          <o:OLEObject Type="Embed" ProgID="Visio.Drawing.15" ShapeID="_x0000_i1080" DrawAspect="Content" ObjectID="_1731248927" r:id="rId118"/>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t>
      </w:r>
      <w:r w:rsidRPr="00CC7FBD">
        <w:lastRenderedPageBreak/>
        <w:t xml:space="preserve">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4B4B9A39"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6D34D6" w:rsidRPr="00CC7FBD">
        <w:t>TS</w:t>
      </w:r>
      <w:r w:rsidR="006D34D6">
        <w:t> </w:t>
      </w:r>
      <w:r w:rsidR="006D34D6" w:rsidRPr="00CC7FBD">
        <w:t>23.502</w:t>
      </w:r>
      <w:r w:rsidR="006D34D6">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233E517A" w:rsidR="00CC7FBD" w:rsidRPr="00CC7FBD" w:rsidRDefault="00CC7FBD" w:rsidP="00CC7FBD">
      <w:pPr>
        <w:pStyle w:val="B1"/>
      </w:pPr>
      <w:r w:rsidRPr="00CC7FBD">
        <w:t>5.</w:t>
      </w:r>
      <w:r w:rsidRPr="00CC7FBD">
        <w:tab/>
        <w:t>If the UE couldn</w:t>
      </w:r>
      <w:r w:rsidR="001F671C">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476C5978" w:rsidR="00CC7FBD" w:rsidRPr="00113622" w:rsidRDefault="001F671C" w:rsidP="00CC7FB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CC7FBD">
        <w:rPr>
          <w:lang w:eastAsia="zh-CN" w:bidi="ar"/>
        </w:rPr>
        <w:tab/>
        <w:t xml:space="preserve">The security issue, e.g. whether the selected list of </w:t>
      </w:r>
      <w:r w:rsidR="001B03C9">
        <w:rPr>
          <w:lang w:eastAsia="zh-CN" w:bidi="ar"/>
        </w:rPr>
        <w:t>Located UE</w:t>
      </w:r>
      <w:r w:rsidR="00CC7FBD">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2575" w:name="_Toc104257818"/>
      <w:bookmarkStart w:id="2576" w:name="_Toc104257992"/>
      <w:bookmarkStart w:id="2577" w:name="_Toc104299552"/>
      <w:bookmarkStart w:id="2578" w:name="_Toc112768553"/>
      <w:bookmarkStart w:id="2579" w:name="_Toc112768839"/>
      <w:bookmarkStart w:id="2580" w:name="_Toc112769079"/>
      <w:bookmarkStart w:id="2581" w:name="_Toc112772516"/>
      <w:bookmarkStart w:id="2582" w:name="_Toc112864191"/>
      <w:bookmarkStart w:id="2583" w:name="_Toc112865333"/>
      <w:bookmarkStart w:id="2584" w:name="_Toc117042773"/>
      <w:bookmarkStart w:id="2585" w:name="_Toc117570327"/>
      <w:r>
        <w:t>6.</w:t>
      </w:r>
      <w:r w:rsidR="00E51017">
        <w:t>21</w:t>
      </w:r>
      <w:r>
        <w:t>.4</w:t>
      </w:r>
      <w:r>
        <w:tab/>
        <w:t>Impacts on services, entities, and interfaces</w:t>
      </w:r>
      <w:bookmarkEnd w:id="2575"/>
      <w:bookmarkEnd w:id="2576"/>
      <w:bookmarkEnd w:id="2577"/>
      <w:bookmarkEnd w:id="2578"/>
      <w:bookmarkEnd w:id="2579"/>
      <w:bookmarkEnd w:id="2580"/>
      <w:bookmarkEnd w:id="2581"/>
      <w:bookmarkEnd w:id="2582"/>
      <w:bookmarkEnd w:id="2583"/>
      <w:bookmarkEnd w:id="2584"/>
      <w:bookmarkEnd w:id="2585"/>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2586" w:name="_Toc104257819"/>
      <w:bookmarkStart w:id="2587" w:name="_Toc104257993"/>
      <w:bookmarkStart w:id="2588" w:name="_Toc104299553"/>
      <w:bookmarkStart w:id="2589" w:name="_Toc112768554"/>
      <w:bookmarkStart w:id="2590" w:name="_Toc112768840"/>
      <w:bookmarkStart w:id="2591" w:name="_Toc112769080"/>
      <w:bookmarkStart w:id="2592" w:name="_Toc112772517"/>
      <w:bookmarkStart w:id="2593" w:name="_Toc112864192"/>
      <w:bookmarkStart w:id="2594" w:name="_Toc112865334"/>
      <w:bookmarkStart w:id="2595" w:name="_Toc117042774"/>
      <w:bookmarkStart w:id="2596" w:name="_Toc117570328"/>
      <w:r w:rsidRPr="00DC6CCE">
        <w:lastRenderedPageBreak/>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2586"/>
      <w:bookmarkEnd w:id="2587"/>
      <w:bookmarkEnd w:id="2588"/>
      <w:bookmarkEnd w:id="2589"/>
      <w:bookmarkEnd w:id="2590"/>
      <w:bookmarkEnd w:id="2591"/>
      <w:bookmarkEnd w:id="2592"/>
      <w:bookmarkEnd w:id="2593"/>
      <w:bookmarkEnd w:id="2594"/>
      <w:bookmarkEnd w:id="2595"/>
      <w:bookmarkEnd w:id="2596"/>
    </w:p>
    <w:p w14:paraId="71254994" w14:textId="61D4D362" w:rsidR="00DC6CCE" w:rsidRPr="00DC6CCE" w:rsidRDefault="00DC6CCE" w:rsidP="00DC6CCE">
      <w:pPr>
        <w:pStyle w:val="Heading3"/>
      </w:pPr>
      <w:bookmarkStart w:id="2597" w:name="_Toc104257820"/>
      <w:bookmarkStart w:id="2598" w:name="_Toc104257994"/>
      <w:bookmarkStart w:id="2599" w:name="_Toc104299554"/>
      <w:bookmarkStart w:id="2600" w:name="_Toc112768555"/>
      <w:bookmarkStart w:id="2601" w:name="_Toc112768841"/>
      <w:bookmarkStart w:id="2602" w:name="_Toc112769081"/>
      <w:bookmarkStart w:id="2603" w:name="_Toc112772518"/>
      <w:bookmarkStart w:id="2604" w:name="_Toc112864193"/>
      <w:bookmarkStart w:id="2605" w:name="_Toc112865335"/>
      <w:bookmarkStart w:id="2606" w:name="_Toc117042775"/>
      <w:bookmarkStart w:id="2607" w:name="_Toc117570329"/>
      <w:r w:rsidRPr="00DC6CCE">
        <w:t>6.22.1</w:t>
      </w:r>
      <w:r w:rsidRPr="00DC6CCE">
        <w:tab/>
        <w:t>General</w:t>
      </w:r>
      <w:bookmarkEnd w:id="2597"/>
      <w:bookmarkEnd w:id="2598"/>
      <w:bookmarkEnd w:id="2599"/>
      <w:bookmarkEnd w:id="2600"/>
      <w:bookmarkEnd w:id="2601"/>
      <w:bookmarkEnd w:id="2602"/>
      <w:bookmarkEnd w:id="2603"/>
      <w:bookmarkEnd w:id="2604"/>
      <w:bookmarkEnd w:id="2605"/>
      <w:bookmarkEnd w:id="2606"/>
      <w:bookmarkEnd w:id="2607"/>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2608" w:name="_Toc104257821"/>
      <w:bookmarkStart w:id="2609" w:name="_Toc104257995"/>
      <w:bookmarkStart w:id="2610" w:name="_Toc104299555"/>
      <w:bookmarkStart w:id="2611" w:name="_Toc112768556"/>
      <w:bookmarkStart w:id="2612" w:name="_Toc112768842"/>
      <w:bookmarkStart w:id="2613" w:name="_Toc112769082"/>
      <w:bookmarkStart w:id="2614" w:name="_Toc112772519"/>
      <w:bookmarkStart w:id="2615" w:name="_Toc112864194"/>
      <w:bookmarkStart w:id="2616" w:name="_Toc112865336"/>
      <w:bookmarkStart w:id="2617" w:name="_Toc117042776"/>
      <w:bookmarkStart w:id="2618" w:name="_Toc117570330"/>
      <w:r w:rsidRPr="00DF048C">
        <w:t>6.</w:t>
      </w:r>
      <w:r w:rsidRPr="00DC6CCE">
        <w:t>22</w:t>
      </w:r>
      <w:r w:rsidRPr="00DF048C">
        <w:t>.</w:t>
      </w:r>
      <w:r>
        <w:t>2</w:t>
      </w:r>
      <w:r w:rsidRPr="00DF048C">
        <w:tab/>
      </w:r>
      <w:r>
        <w:t>Functional descriptions</w:t>
      </w:r>
      <w:bookmarkEnd w:id="2608"/>
      <w:bookmarkEnd w:id="2609"/>
      <w:bookmarkEnd w:id="2610"/>
      <w:bookmarkEnd w:id="2611"/>
      <w:bookmarkEnd w:id="2612"/>
      <w:bookmarkEnd w:id="2613"/>
      <w:bookmarkEnd w:id="2614"/>
      <w:bookmarkEnd w:id="2615"/>
      <w:bookmarkEnd w:id="2616"/>
      <w:bookmarkEnd w:id="2617"/>
      <w:bookmarkEnd w:id="2618"/>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2619" w:name="_Toc104257822"/>
      <w:bookmarkStart w:id="2620" w:name="_Toc104257996"/>
      <w:bookmarkStart w:id="2621" w:name="_Toc104299556"/>
      <w:bookmarkStart w:id="2622" w:name="_Toc112768557"/>
      <w:bookmarkStart w:id="2623" w:name="_Toc112768843"/>
      <w:bookmarkStart w:id="2624" w:name="_Toc112769083"/>
      <w:bookmarkStart w:id="2625" w:name="_Toc112772520"/>
      <w:bookmarkStart w:id="2626" w:name="_Toc112864195"/>
      <w:bookmarkStart w:id="2627" w:name="_Toc112865337"/>
      <w:bookmarkStart w:id="2628" w:name="_Toc117042777"/>
      <w:bookmarkStart w:id="2629" w:name="_Toc117570331"/>
      <w:r>
        <w:t>6.22.3</w:t>
      </w:r>
      <w:r w:rsidRPr="00DF048C">
        <w:tab/>
        <w:t>Procedures</w:t>
      </w:r>
      <w:bookmarkEnd w:id="2619"/>
      <w:bookmarkEnd w:id="2620"/>
      <w:bookmarkEnd w:id="2621"/>
      <w:bookmarkEnd w:id="2622"/>
      <w:bookmarkEnd w:id="2623"/>
      <w:bookmarkEnd w:id="2624"/>
      <w:bookmarkEnd w:id="2625"/>
      <w:bookmarkEnd w:id="2626"/>
      <w:bookmarkEnd w:id="2627"/>
      <w:bookmarkEnd w:id="2628"/>
      <w:bookmarkEnd w:id="2629"/>
    </w:p>
    <w:p w14:paraId="1DADA60E" w14:textId="5D439A72" w:rsidR="00CC7FBD" w:rsidRDefault="00CC7FBD" w:rsidP="009523CA">
      <w:pPr>
        <w:pStyle w:val="TH"/>
      </w:pPr>
      <w:r>
        <w:object w:dxaOrig="8941" w:dyaOrig="6188" w14:anchorId="2CC1B0F0">
          <v:shape id="_x0000_i1081" type="#_x0000_t75" style="width:447.05pt;height:306.15pt" o:ole="">
            <v:imagedata r:id="rId119" o:title=""/>
          </v:shape>
          <o:OLEObject Type="Embed" ProgID="Word.Picture.8" ShapeID="_x0000_i1081" DrawAspect="Content" ObjectID="_1731248928" r:id="rId120"/>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Heading3"/>
      </w:pPr>
      <w:bookmarkStart w:id="2630" w:name="_Toc104257823"/>
      <w:bookmarkStart w:id="2631" w:name="_Toc104257997"/>
      <w:bookmarkStart w:id="2632" w:name="_Toc104299557"/>
      <w:bookmarkStart w:id="2633" w:name="_Toc112768558"/>
      <w:bookmarkStart w:id="2634" w:name="_Toc112768844"/>
      <w:bookmarkStart w:id="2635" w:name="_Toc112769084"/>
      <w:bookmarkStart w:id="2636" w:name="_Toc112772521"/>
      <w:bookmarkStart w:id="2637" w:name="_Toc112864196"/>
      <w:bookmarkStart w:id="2638" w:name="_Toc112865338"/>
      <w:bookmarkStart w:id="2639" w:name="_Toc117042778"/>
      <w:bookmarkStart w:id="2640" w:name="_Toc117570332"/>
      <w:r>
        <w:t>6.22.4</w:t>
      </w:r>
      <w:r w:rsidRPr="00DF048C">
        <w:tab/>
        <w:t>Impacts on services, entities, and interfaces</w:t>
      </w:r>
      <w:bookmarkEnd w:id="2630"/>
      <w:bookmarkEnd w:id="2631"/>
      <w:bookmarkEnd w:id="2632"/>
      <w:bookmarkEnd w:id="2633"/>
      <w:bookmarkEnd w:id="2634"/>
      <w:bookmarkEnd w:id="2635"/>
      <w:bookmarkEnd w:id="2636"/>
      <w:bookmarkEnd w:id="2637"/>
      <w:bookmarkEnd w:id="2638"/>
      <w:bookmarkEnd w:id="2639"/>
      <w:bookmarkEnd w:id="2640"/>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641" w:name="_Toc104257824"/>
      <w:bookmarkStart w:id="2642" w:name="_Toc104257998"/>
    </w:p>
    <w:p w14:paraId="4F99BF17" w14:textId="66A1F7F0" w:rsidR="006B6F47" w:rsidRPr="00A7799E" w:rsidRDefault="006B6F47" w:rsidP="006B6F47">
      <w:pPr>
        <w:pStyle w:val="Heading2"/>
        <w:rPr>
          <w:lang w:eastAsia="zh-CN"/>
        </w:rPr>
      </w:pPr>
      <w:bookmarkStart w:id="2643" w:name="_Toc104299558"/>
      <w:bookmarkStart w:id="2644" w:name="_Toc112768559"/>
      <w:bookmarkStart w:id="2645" w:name="_Toc112768845"/>
      <w:bookmarkStart w:id="2646" w:name="_Toc112769085"/>
      <w:bookmarkStart w:id="2647" w:name="_Toc112772522"/>
      <w:bookmarkStart w:id="2648" w:name="_Toc112864197"/>
      <w:bookmarkStart w:id="2649" w:name="_Toc112865339"/>
      <w:bookmarkStart w:id="2650" w:name="_Toc117042779"/>
      <w:bookmarkStart w:id="2651" w:name="_Toc117570333"/>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2641"/>
      <w:bookmarkEnd w:id="2642"/>
      <w:bookmarkEnd w:id="2643"/>
      <w:bookmarkEnd w:id="2644"/>
      <w:bookmarkEnd w:id="2645"/>
      <w:bookmarkEnd w:id="2646"/>
      <w:bookmarkEnd w:id="2647"/>
      <w:bookmarkEnd w:id="2648"/>
      <w:bookmarkEnd w:id="2649"/>
      <w:bookmarkEnd w:id="2650"/>
      <w:bookmarkEnd w:id="2651"/>
    </w:p>
    <w:p w14:paraId="5844A4EE" w14:textId="3D032F52" w:rsidR="006B6F47" w:rsidRPr="00A7799E" w:rsidRDefault="006B6F47" w:rsidP="006B6F47">
      <w:pPr>
        <w:pStyle w:val="Heading3"/>
      </w:pPr>
      <w:bookmarkStart w:id="2652" w:name="_Toc104257825"/>
      <w:bookmarkStart w:id="2653" w:name="_Toc104257999"/>
      <w:bookmarkStart w:id="2654" w:name="_Toc104299559"/>
      <w:bookmarkStart w:id="2655" w:name="_Toc112768560"/>
      <w:bookmarkStart w:id="2656" w:name="_Toc112768846"/>
      <w:bookmarkStart w:id="2657" w:name="_Toc112769086"/>
      <w:bookmarkStart w:id="2658" w:name="_Toc112772523"/>
      <w:bookmarkStart w:id="2659" w:name="_Toc112864198"/>
      <w:bookmarkStart w:id="2660" w:name="_Toc112865340"/>
      <w:bookmarkStart w:id="2661" w:name="_Toc117042780"/>
      <w:bookmarkStart w:id="2662" w:name="_Toc117570334"/>
      <w:r w:rsidRPr="00A7799E">
        <w:t>6.</w:t>
      </w:r>
      <w:r>
        <w:rPr>
          <w:rFonts w:eastAsia="SimSun"/>
          <w:lang w:eastAsia="zh-CN"/>
        </w:rPr>
        <w:t>23</w:t>
      </w:r>
      <w:r w:rsidRPr="00A7799E">
        <w:t>.1</w:t>
      </w:r>
      <w:r w:rsidRPr="00A7799E">
        <w:tab/>
        <w:t>Description</w:t>
      </w:r>
      <w:bookmarkEnd w:id="2652"/>
      <w:bookmarkEnd w:id="2653"/>
      <w:bookmarkEnd w:id="2654"/>
      <w:bookmarkEnd w:id="2655"/>
      <w:bookmarkEnd w:id="2656"/>
      <w:bookmarkEnd w:id="2657"/>
      <w:bookmarkEnd w:id="2658"/>
      <w:bookmarkEnd w:id="2659"/>
      <w:bookmarkEnd w:id="2660"/>
      <w:bookmarkEnd w:id="2661"/>
      <w:bookmarkEnd w:id="2662"/>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lastRenderedPageBreak/>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2663" w:name="_Toc104257826"/>
      <w:bookmarkStart w:id="2664" w:name="_Toc104258000"/>
      <w:bookmarkStart w:id="2665" w:name="_Toc104299560"/>
      <w:bookmarkStart w:id="2666" w:name="_Toc112768561"/>
      <w:bookmarkStart w:id="2667" w:name="_Toc112768847"/>
      <w:bookmarkStart w:id="2668" w:name="_Toc112769087"/>
      <w:bookmarkStart w:id="2669" w:name="_Toc112772524"/>
      <w:bookmarkStart w:id="2670" w:name="_Toc112864199"/>
      <w:bookmarkStart w:id="2671" w:name="_Toc112865341"/>
      <w:bookmarkStart w:id="2672" w:name="_Toc117042781"/>
      <w:bookmarkStart w:id="2673" w:name="_Toc117570335"/>
      <w:r w:rsidRPr="00A7799E">
        <w:t>6.</w:t>
      </w:r>
      <w:r>
        <w:rPr>
          <w:rFonts w:eastAsia="SimSun"/>
          <w:lang w:eastAsia="zh-CN"/>
        </w:rPr>
        <w:t>23</w:t>
      </w:r>
      <w:r w:rsidRPr="00A7799E">
        <w:t>.2</w:t>
      </w:r>
      <w:r w:rsidRPr="00A7799E">
        <w:tab/>
        <w:t>Procedures</w:t>
      </w:r>
      <w:r>
        <w:t xml:space="preserve"> of NW assistant </w:t>
      </w:r>
      <w:r w:rsidRPr="004B5DB8">
        <w:t>Ranging service exposure to server</w:t>
      </w:r>
      <w:bookmarkEnd w:id="2663"/>
      <w:bookmarkEnd w:id="2664"/>
      <w:bookmarkEnd w:id="2665"/>
      <w:bookmarkEnd w:id="2666"/>
      <w:bookmarkEnd w:id="2667"/>
      <w:bookmarkEnd w:id="2668"/>
      <w:bookmarkEnd w:id="2669"/>
      <w:bookmarkEnd w:id="2670"/>
      <w:bookmarkEnd w:id="2671"/>
      <w:bookmarkEnd w:id="2672"/>
      <w:bookmarkEnd w:id="2673"/>
    </w:p>
    <w:p w14:paraId="620D3A17" w14:textId="77777777" w:rsidR="006B6F47" w:rsidRDefault="006B6F47" w:rsidP="00CC7FBD">
      <w:pPr>
        <w:pStyle w:val="TH"/>
        <w:rPr>
          <w:rFonts w:eastAsia="Yu Mincho"/>
        </w:rPr>
      </w:pPr>
      <w:r>
        <w:object w:dxaOrig="12300" w:dyaOrig="8310" w14:anchorId="51694C1C">
          <v:shape id="_x0000_i1082" type="#_x0000_t75" style="width:481.45pt;height:324.3pt" o:ole="">
            <v:imagedata r:id="rId121" o:title=""/>
          </v:shape>
          <o:OLEObject Type="Embed" ProgID="Visio.Drawing.15" ShapeID="_x0000_i1082" DrawAspect="Content" ObjectID="_1731248929" r:id="rId122"/>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1AF598EC"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6D34D6">
        <w:rPr>
          <w:lang w:eastAsia="zh-CN"/>
        </w:rPr>
        <w:t>TS 23.273 [</w:t>
      </w:r>
      <w:r w:rsidR="002A1C6A">
        <w:rPr>
          <w:lang w:eastAsia="zh-CN"/>
        </w:rPr>
        <w:t>11</w:t>
      </w:r>
      <w:r>
        <w:rPr>
          <w:lang w:eastAsia="zh-CN"/>
        </w:rPr>
        <w:t>] as basis.</w:t>
      </w:r>
    </w:p>
    <w:p w14:paraId="48D9FB29" w14:textId="35387082"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F671C">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172EDE39" w:rsidR="006B6F47" w:rsidRDefault="00CC7FBD" w:rsidP="006B6F47">
      <w:pPr>
        <w:pStyle w:val="B1"/>
        <w:rPr>
          <w:rFonts w:eastAsia="DengXian"/>
          <w:lang w:eastAsia="zh-CN"/>
        </w:rPr>
      </w:pPr>
      <w:r>
        <w:rPr>
          <w:rFonts w:eastAsia="DengXian"/>
          <w:lang w:eastAsia="zh-CN"/>
        </w:rPr>
        <w:lastRenderedPageBreak/>
        <w:t>5.</w:t>
      </w:r>
      <w:r>
        <w:rPr>
          <w:rFonts w:eastAsia="DengXian"/>
          <w:lang w:eastAsia="zh-CN"/>
        </w:rPr>
        <w:tab/>
        <w:t xml:space="preserve">If the UE is in CM-IDLE, the AMF initiates a network triggered Service Request procedure as defined in clause 4.2.3.3 of </w:t>
      </w:r>
      <w:r w:rsidR="006D34D6">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3B441E8A"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6D34D6">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42D6D792"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6D34D6">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2674" w:name="_Toc104257827"/>
      <w:bookmarkStart w:id="2675" w:name="_Toc104258001"/>
      <w:bookmarkStart w:id="2676" w:name="_Toc104299561"/>
      <w:bookmarkStart w:id="2677" w:name="_Toc112768562"/>
      <w:bookmarkStart w:id="2678" w:name="_Toc112768848"/>
      <w:bookmarkStart w:id="2679" w:name="_Toc112769088"/>
      <w:bookmarkStart w:id="2680" w:name="_Toc112772525"/>
      <w:bookmarkStart w:id="2681" w:name="_Toc112864200"/>
      <w:bookmarkStart w:id="2682" w:name="_Toc112865342"/>
      <w:bookmarkStart w:id="2683" w:name="_Toc117042782"/>
      <w:bookmarkStart w:id="2684" w:name="_Toc117570336"/>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674"/>
      <w:bookmarkEnd w:id="2675"/>
      <w:bookmarkEnd w:id="2676"/>
      <w:bookmarkEnd w:id="2677"/>
      <w:bookmarkEnd w:id="2678"/>
      <w:bookmarkEnd w:id="2679"/>
      <w:bookmarkEnd w:id="2680"/>
      <w:bookmarkEnd w:id="2681"/>
      <w:bookmarkEnd w:id="2682"/>
      <w:bookmarkEnd w:id="2683"/>
      <w:bookmarkEnd w:id="2684"/>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2685" w:name="_Toc104257828"/>
      <w:bookmarkStart w:id="2686" w:name="_Toc104258002"/>
    </w:p>
    <w:p w14:paraId="0DBCE978" w14:textId="565C387B" w:rsidR="00540FB0" w:rsidRDefault="00540FB0" w:rsidP="00540FB0">
      <w:pPr>
        <w:pStyle w:val="Heading2"/>
      </w:pPr>
      <w:bookmarkStart w:id="2687" w:name="_Toc104299562"/>
      <w:bookmarkStart w:id="2688" w:name="_Toc112768563"/>
      <w:bookmarkStart w:id="2689" w:name="_Toc112768849"/>
      <w:bookmarkStart w:id="2690" w:name="_Toc112769089"/>
      <w:bookmarkStart w:id="2691" w:name="_Toc112772526"/>
      <w:bookmarkStart w:id="2692" w:name="_Toc112864201"/>
      <w:bookmarkStart w:id="2693" w:name="_Toc112865343"/>
      <w:bookmarkStart w:id="2694" w:name="_Toc117042783"/>
      <w:bookmarkStart w:id="2695" w:name="_Toc117570337"/>
      <w:r>
        <w:lastRenderedPageBreak/>
        <w:t>6.24</w:t>
      </w:r>
      <w:r w:rsidRPr="004D3578">
        <w:tab/>
      </w:r>
      <w:r>
        <w:t xml:space="preserve">Solution #24: </w:t>
      </w:r>
      <w:r w:rsidRPr="00566386">
        <w:t>Service initiated by Application server over user plane</w:t>
      </w:r>
      <w:bookmarkEnd w:id="2685"/>
      <w:bookmarkEnd w:id="2686"/>
      <w:bookmarkEnd w:id="2687"/>
      <w:bookmarkEnd w:id="2688"/>
      <w:bookmarkEnd w:id="2689"/>
      <w:bookmarkEnd w:id="2690"/>
      <w:bookmarkEnd w:id="2691"/>
      <w:bookmarkEnd w:id="2692"/>
      <w:bookmarkEnd w:id="2693"/>
      <w:bookmarkEnd w:id="2694"/>
      <w:bookmarkEnd w:id="2695"/>
    </w:p>
    <w:p w14:paraId="2355641B" w14:textId="3FCBD1A6" w:rsidR="00540FB0" w:rsidRDefault="00540FB0" w:rsidP="00540FB0">
      <w:pPr>
        <w:pStyle w:val="Heading3"/>
      </w:pPr>
      <w:bookmarkStart w:id="2696" w:name="_Toc104257829"/>
      <w:bookmarkStart w:id="2697" w:name="_Toc104258003"/>
      <w:bookmarkStart w:id="2698" w:name="_Toc104299563"/>
      <w:bookmarkStart w:id="2699" w:name="_Toc112768564"/>
      <w:bookmarkStart w:id="2700" w:name="_Toc112768850"/>
      <w:bookmarkStart w:id="2701" w:name="_Toc112769090"/>
      <w:bookmarkStart w:id="2702" w:name="_Toc112772527"/>
      <w:bookmarkStart w:id="2703" w:name="_Toc112864202"/>
      <w:bookmarkStart w:id="2704" w:name="_Toc112865344"/>
      <w:bookmarkStart w:id="2705" w:name="_Toc117042784"/>
      <w:bookmarkStart w:id="2706" w:name="_Toc117570338"/>
      <w:r>
        <w:t>6.24.1</w:t>
      </w:r>
      <w:r>
        <w:tab/>
        <w:t>General</w:t>
      </w:r>
      <w:bookmarkEnd w:id="2696"/>
      <w:bookmarkEnd w:id="2697"/>
      <w:bookmarkEnd w:id="2698"/>
      <w:bookmarkEnd w:id="2699"/>
      <w:bookmarkEnd w:id="2700"/>
      <w:bookmarkEnd w:id="2701"/>
      <w:bookmarkEnd w:id="2702"/>
      <w:bookmarkEnd w:id="2703"/>
      <w:bookmarkEnd w:id="2704"/>
      <w:bookmarkEnd w:id="2705"/>
      <w:bookmarkEnd w:id="2706"/>
    </w:p>
    <w:p w14:paraId="1B517A58" w14:textId="77777777" w:rsidR="006D1F10" w:rsidRDefault="006D1F10" w:rsidP="006D1F10">
      <w:pPr>
        <w:rPr>
          <w:lang w:eastAsia="zh-CN" w:bidi="ar"/>
        </w:rPr>
      </w:pPr>
      <w:r>
        <w:rPr>
          <w:lang w:eastAsia="zh-CN" w:bidi="ar"/>
        </w:rPr>
        <w:t>This solution is to address KI#7.</w:t>
      </w:r>
    </w:p>
    <w:p w14:paraId="427C653A" w14:textId="441649B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F671C">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2707" w:name="_Toc104257830"/>
      <w:bookmarkStart w:id="2708" w:name="_Toc104258004"/>
      <w:bookmarkStart w:id="2709" w:name="_Toc104299564"/>
      <w:bookmarkStart w:id="2710" w:name="_Toc112768565"/>
      <w:bookmarkStart w:id="2711" w:name="_Toc112768851"/>
      <w:bookmarkStart w:id="2712" w:name="_Toc112769091"/>
      <w:bookmarkStart w:id="2713" w:name="_Toc112772528"/>
      <w:bookmarkStart w:id="2714" w:name="_Toc112864203"/>
      <w:bookmarkStart w:id="2715" w:name="_Toc112865345"/>
      <w:bookmarkStart w:id="2716" w:name="_Toc117042785"/>
      <w:bookmarkStart w:id="2717" w:name="_Toc117570339"/>
      <w:r>
        <w:t>6.24.2</w:t>
      </w:r>
      <w:r>
        <w:tab/>
        <w:t>Functional descriptions</w:t>
      </w:r>
      <w:bookmarkEnd w:id="2707"/>
      <w:bookmarkEnd w:id="2708"/>
      <w:bookmarkEnd w:id="2709"/>
      <w:bookmarkEnd w:id="2710"/>
      <w:bookmarkEnd w:id="2711"/>
      <w:bookmarkEnd w:id="2712"/>
      <w:bookmarkEnd w:id="2713"/>
      <w:bookmarkEnd w:id="2714"/>
      <w:bookmarkEnd w:id="2715"/>
      <w:bookmarkEnd w:id="2716"/>
      <w:bookmarkEnd w:id="2717"/>
    </w:p>
    <w:p w14:paraId="78CFEFA5" w14:textId="036972C3"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F671C">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2718" w:name="_Toc104257831"/>
      <w:bookmarkStart w:id="2719" w:name="_Toc104258005"/>
      <w:bookmarkStart w:id="2720" w:name="_Toc104299565"/>
      <w:bookmarkStart w:id="2721" w:name="_Toc112768566"/>
      <w:bookmarkStart w:id="2722" w:name="_Toc112768852"/>
      <w:bookmarkStart w:id="2723" w:name="_Toc112769092"/>
      <w:bookmarkStart w:id="2724" w:name="_Toc112772529"/>
      <w:bookmarkStart w:id="2725" w:name="_Toc112864204"/>
      <w:bookmarkStart w:id="2726" w:name="_Toc112865346"/>
      <w:bookmarkStart w:id="2727" w:name="_Toc117042786"/>
      <w:bookmarkStart w:id="2728" w:name="_Toc117570340"/>
      <w:r>
        <w:t>6.24.3</w:t>
      </w:r>
      <w:r>
        <w:tab/>
        <w:t>Procedures</w:t>
      </w:r>
      <w:bookmarkEnd w:id="2718"/>
      <w:bookmarkEnd w:id="2719"/>
      <w:bookmarkEnd w:id="2720"/>
      <w:bookmarkEnd w:id="2721"/>
      <w:bookmarkEnd w:id="2722"/>
      <w:bookmarkEnd w:id="2723"/>
      <w:bookmarkEnd w:id="2724"/>
      <w:bookmarkEnd w:id="2725"/>
      <w:bookmarkEnd w:id="2726"/>
      <w:bookmarkEnd w:id="2727"/>
      <w:bookmarkEnd w:id="2728"/>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83" type="#_x0000_t75" style="width:482.1pt;height:229.15pt" o:ole="">
            <v:imagedata r:id="rId123" o:title=""/>
          </v:shape>
          <o:OLEObject Type="Embed" ProgID="Visio.Drawing.15" ShapeID="_x0000_i1083" DrawAspect="Content" ObjectID="_1731248930" r:id="rId124"/>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1CCB4F7" w:rsidR="00540FB0" w:rsidRPr="004F34F5" w:rsidRDefault="001F671C" w:rsidP="00540FB0">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tab/>
      </w:r>
      <w:r w:rsidR="00540FB0">
        <w:t>It is FFS how privacy checking and authorization is performed.</w:t>
      </w:r>
    </w:p>
    <w:p w14:paraId="30DB7D7D" w14:textId="050F7EB9" w:rsidR="00540FB0" w:rsidRPr="00DD01A3" w:rsidRDefault="00540FB0" w:rsidP="00540FB0">
      <w:pPr>
        <w:pStyle w:val="Heading3"/>
      </w:pPr>
      <w:bookmarkStart w:id="2729" w:name="_Toc104257832"/>
      <w:bookmarkStart w:id="2730" w:name="_Toc104258006"/>
      <w:bookmarkStart w:id="2731" w:name="_Toc104299566"/>
      <w:bookmarkStart w:id="2732" w:name="_Toc112768567"/>
      <w:bookmarkStart w:id="2733" w:name="_Toc112768853"/>
      <w:bookmarkStart w:id="2734" w:name="_Toc112769093"/>
      <w:bookmarkStart w:id="2735" w:name="_Toc112772530"/>
      <w:bookmarkStart w:id="2736" w:name="_Toc112864205"/>
      <w:bookmarkStart w:id="2737" w:name="_Toc112865347"/>
      <w:bookmarkStart w:id="2738" w:name="_Toc117042787"/>
      <w:bookmarkStart w:id="2739" w:name="_Toc117570341"/>
      <w:r>
        <w:lastRenderedPageBreak/>
        <w:t>6.24.4</w:t>
      </w:r>
      <w:r>
        <w:tab/>
        <w:t>Impacts on services, entities, and interfaces</w:t>
      </w:r>
      <w:bookmarkEnd w:id="2729"/>
      <w:bookmarkEnd w:id="2730"/>
      <w:bookmarkEnd w:id="2731"/>
      <w:bookmarkEnd w:id="2732"/>
      <w:bookmarkEnd w:id="2733"/>
      <w:bookmarkEnd w:id="2734"/>
      <w:bookmarkEnd w:id="2735"/>
      <w:bookmarkEnd w:id="2736"/>
      <w:bookmarkEnd w:id="2737"/>
      <w:bookmarkEnd w:id="2738"/>
      <w:bookmarkEnd w:id="2739"/>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2740" w:name="_Toc104257833"/>
      <w:bookmarkStart w:id="2741" w:name="_Toc104258007"/>
      <w:bookmarkStart w:id="2742" w:name="_Toc104299567"/>
      <w:bookmarkStart w:id="2743" w:name="_Toc112768568"/>
      <w:bookmarkStart w:id="2744" w:name="_Toc112768854"/>
      <w:bookmarkStart w:id="2745" w:name="_Toc112769094"/>
      <w:bookmarkStart w:id="2746" w:name="_Toc112772531"/>
      <w:bookmarkStart w:id="2747" w:name="_Toc112864206"/>
      <w:bookmarkStart w:id="2748" w:name="_Toc112865348"/>
      <w:bookmarkStart w:id="2749" w:name="_Toc117042788"/>
      <w:bookmarkStart w:id="2750" w:name="_Toc11757034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740"/>
      <w:bookmarkEnd w:id="2741"/>
      <w:bookmarkEnd w:id="2742"/>
      <w:bookmarkEnd w:id="2743"/>
      <w:bookmarkEnd w:id="2744"/>
      <w:bookmarkEnd w:id="2745"/>
      <w:bookmarkEnd w:id="2746"/>
      <w:bookmarkEnd w:id="2747"/>
      <w:bookmarkEnd w:id="2748"/>
      <w:bookmarkEnd w:id="2749"/>
      <w:bookmarkEnd w:id="2750"/>
    </w:p>
    <w:p w14:paraId="2915B73E" w14:textId="7DB9A4C5" w:rsidR="004054BA" w:rsidRDefault="004054BA" w:rsidP="004054BA">
      <w:pPr>
        <w:pStyle w:val="Heading3"/>
      </w:pPr>
      <w:bookmarkStart w:id="2751" w:name="_Toc104257834"/>
      <w:bookmarkStart w:id="2752" w:name="_Toc104258008"/>
      <w:bookmarkStart w:id="2753" w:name="_Toc104299568"/>
      <w:bookmarkStart w:id="2754" w:name="_Toc112768569"/>
      <w:bookmarkStart w:id="2755" w:name="_Toc112768855"/>
      <w:bookmarkStart w:id="2756" w:name="_Toc112769095"/>
      <w:bookmarkStart w:id="2757" w:name="_Toc112772532"/>
      <w:bookmarkStart w:id="2758" w:name="_Toc112864207"/>
      <w:bookmarkStart w:id="2759" w:name="_Toc112865349"/>
      <w:bookmarkStart w:id="2760" w:name="_Toc117042789"/>
      <w:bookmarkStart w:id="2761" w:name="_Toc117570343"/>
      <w:r>
        <w:t>6.25.1</w:t>
      </w:r>
      <w:r>
        <w:tab/>
        <w:t>General</w:t>
      </w:r>
      <w:bookmarkEnd w:id="2751"/>
      <w:bookmarkEnd w:id="2752"/>
      <w:bookmarkEnd w:id="2753"/>
      <w:bookmarkEnd w:id="2754"/>
      <w:bookmarkEnd w:id="2755"/>
      <w:bookmarkEnd w:id="2756"/>
      <w:bookmarkEnd w:id="2757"/>
      <w:bookmarkEnd w:id="2758"/>
      <w:bookmarkEnd w:id="2759"/>
      <w:bookmarkEnd w:id="2760"/>
      <w:bookmarkEnd w:id="2761"/>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2762" w:name="_Toc104257835"/>
      <w:bookmarkStart w:id="2763" w:name="_Toc104258009"/>
      <w:bookmarkStart w:id="2764" w:name="_Toc104299569"/>
      <w:bookmarkStart w:id="2765" w:name="_Toc112768570"/>
      <w:bookmarkStart w:id="2766" w:name="_Toc112768856"/>
      <w:bookmarkStart w:id="2767" w:name="_Toc112769096"/>
      <w:bookmarkStart w:id="2768" w:name="_Toc112772533"/>
      <w:bookmarkStart w:id="2769" w:name="_Toc112864208"/>
      <w:bookmarkStart w:id="2770" w:name="_Toc112865350"/>
      <w:bookmarkStart w:id="2771" w:name="_Toc117042790"/>
      <w:bookmarkStart w:id="2772" w:name="_Toc117570344"/>
      <w:r>
        <w:t>6.25.2</w:t>
      </w:r>
      <w:r>
        <w:tab/>
        <w:t>Functional descriptions</w:t>
      </w:r>
      <w:bookmarkEnd w:id="2762"/>
      <w:bookmarkEnd w:id="2763"/>
      <w:bookmarkEnd w:id="2764"/>
      <w:bookmarkEnd w:id="2765"/>
      <w:bookmarkEnd w:id="2766"/>
      <w:bookmarkEnd w:id="2767"/>
      <w:bookmarkEnd w:id="2768"/>
      <w:bookmarkEnd w:id="2769"/>
      <w:bookmarkEnd w:id="2770"/>
      <w:bookmarkEnd w:id="2771"/>
      <w:bookmarkEnd w:id="2772"/>
    </w:p>
    <w:p w14:paraId="7F62B2D9" w14:textId="77777777"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Ranging/SL positioning</w:t>
      </w:r>
      <w:r>
        <w:rPr>
          <w:rFonts w:eastAsia="DengXian"/>
          <w:lang w:eastAsia="zh-CN"/>
        </w:rPr>
        <w:t xml:space="preserve"> procedure to the other UE directly.</w:t>
      </w:r>
    </w:p>
    <w:p w14:paraId="08742718" w14:textId="49B3AAC1"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34A94965" w:rsidR="004054BA" w:rsidRDefault="001F671C" w:rsidP="004054BA">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63A05150" w:rsidR="00B76422" w:rsidRPr="00B76422" w:rsidRDefault="001F671C" w:rsidP="004054BA">
      <w:pPr>
        <w:pStyle w:val="EditorsNote"/>
        <w:rPr>
          <w:lang w:eastAsia="zh-CN"/>
        </w:rPr>
      </w:pPr>
      <w:r w:rsidRPr="00D76172">
        <w:rPr>
          <w:lang w:val="en-US" w:eastAsia="zh-CN"/>
        </w:rPr>
        <w:t>Editor</w:t>
      </w:r>
      <w:r>
        <w:rPr>
          <w:lang w:val="en-US" w:eastAsia="zh-CN"/>
        </w:rPr>
        <w:t>'</w:t>
      </w:r>
      <w:r w:rsidRPr="00D76172">
        <w:rPr>
          <w:lang w:val="en-US" w:eastAsia="zh-CN"/>
        </w:rPr>
        <w:t>s note:</w:t>
      </w:r>
      <w:r w:rsidR="009304F4">
        <w:rPr>
          <w:lang w:eastAsia="zh-CN"/>
        </w:rPr>
        <w:tab/>
      </w:r>
      <w:r w:rsidR="00B76422">
        <w:rPr>
          <w:lang w:eastAsia="zh-CN"/>
        </w:rPr>
        <w:t xml:space="preserve">It is FFS whether it is possible that the </w:t>
      </w:r>
      <w:r w:rsidR="00B76422" w:rsidRPr="00067666">
        <w:rPr>
          <w:lang w:val="en-US" w:eastAsia="zh-CN"/>
        </w:rPr>
        <w:t xml:space="preserve">mapping table between </w:t>
      </w:r>
      <w:r w:rsidR="00B76422" w:rsidRPr="00067666">
        <w:rPr>
          <w:rFonts w:hint="eastAsia"/>
          <w:lang w:val="en-US" w:eastAsia="zh-CN"/>
        </w:rPr>
        <w:t>A</w:t>
      </w:r>
      <w:r w:rsidR="00B76422" w:rsidRPr="00067666">
        <w:rPr>
          <w:lang w:val="en-US" w:eastAsia="zh-CN"/>
        </w:rPr>
        <w:t>pplication Layer ID</w:t>
      </w:r>
      <w:r w:rsidR="00B76422">
        <w:rPr>
          <w:lang w:val="en-US" w:eastAsia="zh-CN"/>
        </w:rPr>
        <w:t>(s)</w:t>
      </w:r>
      <w:r w:rsidR="00B76422" w:rsidRPr="00067666">
        <w:rPr>
          <w:lang w:val="en-US" w:eastAsia="zh-CN"/>
        </w:rPr>
        <w:t xml:space="preserve"> and SUPI of the UE</w:t>
      </w:r>
      <w:r w:rsidR="00B76422">
        <w:rPr>
          <w:lang w:val="en-US" w:eastAsia="zh-CN"/>
        </w:rPr>
        <w:t xml:space="preserve"> can be managed by other 5GC NF</w:t>
      </w:r>
      <w:r w:rsidR="00B76422">
        <w:rPr>
          <w:rFonts w:eastAsia="DengXian"/>
          <w:lang w:eastAsia="zh-CN"/>
        </w:rPr>
        <w:t>.</w:t>
      </w:r>
    </w:p>
    <w:p w14:paraId="710D3281" w14:textId="566EF8C3" w:rsidR="004054BA" w:rsidRDefault="004054BA" w:rsidP="004054BA">
      <w:pPr>
        <w:pStyle w:val="Heading3"/>
      </w:pPr>
      <w:bookmarkStart w:id="2773" w:name="_Toc104257836"/>
      <w:bookmarkStart w:id="2774" w:name="_Toc104258010"/>
      <w:bookmarkStart w:id="2775" w:name="_Toc104299570"/>
      <w:bookmarkStart w:id="2776" w:name="_Toc112768571"/>
      <w:bookmarkStart w:id="2777" w:name="_Toc112768857"/>
      <w:bookmarkStart w:id="2778" w:name="_Toc112769097"/>
      <w:bookmarkStart w:id="2779" w:name="_Toc112772534"/>
      <w:bookmarkStart w:id="2780" w:name="_Toc112864209"/>
      <w:bookmarkStart w:id="2781" w:name="_Toc112865351"/>
      <w:bookmarkStart w:id="2782" w:name="_Toc117042791"/>
      <w:bookmarkStart w:id="2783" w:name="_Toc117570345"/>
      <w:r>
        <w:t>6.25.3</w:t>
      </w:r>
      <w:r>
        <w:tab/>
        <w:t>Procedures</w:t>
      </w:r>
      <w:bookmarkEnd w:id="2773"/>
      <w:bookmarkEnd w:id="2774"/>
      <w:bookmarkEnd w:id="2775"/>
      <w:bookmarkEnd w:id="2776"/>
      <w:bookmarkEnd w:id="2777"/>
      <w:bookmarkEnd w:id="2778"/>
      <w:bookmarkEnd w:id="2779"/>
      <w:bookmarkEnd w:id="2780"/>
      <w:bookmarkEnd w:id="2781"/>
      <w:bookmarkEnd w:id="2782"/>
      <w:bookmarkEnd w:id="2783"/>
    </w:p>
    <w:p w14:paraId="22576BE3" w14:textId="4E3C4024" w:rsidR="004054BA" w:rsidRDefault="004054BA" w:rsidP="004054BA">
      <w:pPr>
        <w:pStyle w:val="Heading4"/>
        <w:rPr>
          <w:lang w:eastAsia="zh-CN"/>
        </w:rPr>
      </w:pPr>
      <w:bookmarkStart w:id="2784" w:name="_Toc104299571"/>
      <w:bookmarkStart w:id="2785" w:name="_Toc112768572"/>
      <w:bookmarkStart w:id="2786" w:name="_Toc112768858"/>
      <w:bookmarkStart w:id="2787" w:name="_Toc112769098"/>
      <w:bookmarkStart w:id="2788" w:name="_Toc112772535"/>
      <w:bookmarkStart w:id="2789" w:name="_Toc112864210"/>
      <w:bookmarkStart w:id="2790" w:name="_Toc112865352"/>
      <w:bookmarkStart w:id="2791" w:name="_Toc117570346"/>
      <w:r>
        <w:rPr>
          <w:lang w:eastAsia="zh-CN"/>
        </w:rPr>
        <w:t>6.25.3.1</w:t>
      </w:r>
      <w:r w:rsidR="008422C7">
        <w:rPr>
          <w:lang w:eastAsia="zh-CN"/>
        </w:rPr>
        <w:tab/>
      </w:r>
      <w:r>
        <w:rPr>
          <w:lang w:eastAsia="zh-CN"/>
        </w:rPr>
        <w:t xml:space="preserve">PC5 based procedure for Ranging/SL positioning initiated by the </w:t>
      </w:r>
      <w:bookmarkEnd w:id="2784"/>
      <w:bookmarkEnd w:id="2785"/>
      <w:bookmarkEnd w:id="2786"/>
      <w:bookmarkEnd w:id="2787"/>
      <w:bookmarkEnd w:id="2788"/>
      <w:r w:rsidR="009E4CA0">
        <w:rPr>
          <w:lang w:eastAsia="zh-CN"/>
        </w:rPr>
        <w:t>SL Positioning Client UE</w:t>
      </w:r>
      <w:bookmarkEnd w:id="2789"/>
      <w:bookmarkEnd w:id="2790"/>
      <w:bookmarkEnd w:id="2791"/>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77777777"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76F17BC2"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DengXian"/>
          <w:lang w:eastAsia="zh-CN"/>
        </w:rPr>
      </w:pPr>
      <w:r>
        <w:object w:dxaOrig="9570" w:dyaOrig="6390" w14:anchorId="574275A3">
          <v:shape id="_x0000_i1084" type="#_x0000_t75" style="width:480.2pt;height:321.2pt" o:ole="">
            <v:imagedata r:id="rId125" o:title=""/>
          </v:shape>
          <o:OLEObject Type="Embed" ProgID="Visio.Drawing.15" ShapeID="_x0000_i1084" DrawAspect="Content" ObjectID="_1731248931" r:id="rId126"/>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Heading4"/>
        <w:rPr>
          <w:lang w:eastAsia="zh-CN"/>
        </w:rPr>
      </w:pPr>
      <w:bookmarkStart w:id="2792" w:name="_Toc104299572"/>
      <w:bookmarkStart w:id="2793" w:name="_Toc112768573"/>
      <w:bookmarkStart w:id="2794" w:name="_Toc112768859"/>
      <w:bookmarkStart w:id="2795" w:name="_Toc112769099"/>
      <w:bookmarkStart w:id="2796" w:name="_Toc112772536"/>
      <w:bookmarkStart w:id="2797" w:name="_Toc112864211"/>
      <w:bookmarkStart w:id="2798" w:name="_Toc112865353"/>
      <w:bookmarkStart w:id="2799" w:name="_Toc117570347"/>
      <w:r>
        <w:rPr>
          <w:lang w:eastAsia="zh-CN"/>
        </w:rPr>
        <w:lastRenderedPageBreak/>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792"/>
      <w:bookmarkEnd w:id="2793"/>
      <w:bookmarkEnd w:id="2794"/>
      <w:bookmarkEnd w:id="2795"/>
      <w:bookmarkEnd w:id="2796"/>
      <w:bookmarkEnd w:id="2797"/>
      <w:bookmarkEnd w:id="2798"/>
      <w:bookmarkEnd w:id="2799"/>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85" type="#_x0000_t75" style="width:456.4pt;height:298.65pt" o:ole="">
            <v:imagedata r:id="rId127" o:title=""/>
          </v:shape>
          <o:OLEObject Type="Embed" ProgID="Visio.Drawing.15" ShapeID="_x0000_i1085" DrawAspect="Content" ObjectID="_1731248932" r:id="rId128"/>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2A127F26" w:rsidR="00CA1A7F" w:rsidRPr="00CA1A7F" w:rsidRDefault="001F671C" w:rsidP="004A433B">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4A433B">
        <w:rPr>
          <w:lang w:eastAsia="zh-CN" w:bidi="ar"/>
        </w:rPr>
        <w:tab/>
      </w:r>
      <w:r w:rsidR="00CA1A7F"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5794F5" w:rsidR="004054BA" w:rsidRPr="0079069E" w:rsidRDefault="001F671C" w:rsidP="004054BA">
      <w:pPr>
        <w:pStyle w:val="EditorsNote"/>
        <w:rPr>
          <w:lang w:eastAsia="zh-CN" w:bidi="ar"/>
        </w:rPr>
      </w:pPr>
      <w:r w:rsidRPr="00D76172">
        <w:rPr>
          <w:lang w:val="en-US" w:eastAsia="zh-CN"/>
        </w:rPr>
        <w:lastRenderedPageBreak/>
        <w:t>Editor</w:t>
      </w:r>
      <w:r>
        <w:rPr>
          <w:lang w:val="en-US" w:eastAsia="zh-CN"/>
        </w:rPr>
        <w:t>'</w:t>
      </w:r>
      <w:r w:rsidRPr="00D76172">
        <w:rPr>
          <w:lang w:val="en-US" w:eastAsia="zh-CN"/>
        </w:rPr>
        <w:t>s note:</w:t>
      </w:r>
      <w:r w:rsidR="00092FB4">
        <w:rPr>
          <w:lang w:eastAsia="zh-CN" w:bidi="ar"/>
        </w:rPr>
        <w:tab/>
      </w:r>
      <w:r w:rsidR="004054BA">
        <w:rPr>
          <w:lang w:eastAsia="zh-CN" w:bidi="ar"/>
        </w:rPr>
        <w:t>How AMF1 performs service authorization and privacy checking will be developed by SA3.</w:t>
      </w:r>
    </w:p>
    <w:p w14:paraId="27FB23FB" w14:textId="5EDC6097"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F671C">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2800" w:name="_Toc112768574"/>
      <w:bookmarkStart w:id="2801" w:name="_Toc112768860"/>
      <w:bookmarkStart w:id="2802" w:name="_Toc112769100"/>
      <w:bookmarkStart w:id="2803" w:name="_Toc112772537"/>
      <w:bookmarkStart w:id="2804" w:name="_Toc112864212"/>
      <w:bookmarkStart w:id="2805" w:name="_Toc112865354"/>
      <w:bookmarkStart w:id="2806" w:name="_Toc11757034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800"/>
      <w:bookmarkEnd w:id="2801"/>
      <w:bookmarkEnd w:id="2802"/>
      <w:bookmarkEnd w:id="2803"/>
      <w:bookmarkEnd w:id="2804"/>
      <w:bookmarkEnd w:id="2805"/>
      <w:bookmarkEnd w:id="2806"/>
    </w:p>
    <w:p w14:paraId="63D168F5" w14:textId="77777777" w:rsidR="004E7284" w:rsidRPr="004A433B" w:rsidRDefault="00EE013D" w:rsidP="004A433B">
      <w:pPr>
        <w:pStyle w:val="TH"/>
        <w:rPr>
          <w:rFonts w:eastAsia="SimSun"/>
        </w:rPr>
      </w:pPr>
      <w:r>
        <w:rPr>
          <w:rFonts w:eastAsia="SimSun"/>
        </w:rPr>
        <w:pict w14:anchorId="59A681E1">
          <v:shape id="_x0000_i1086" type="#_x0000_t75" style="width:455.8pt;height:163.4pt">
            <v:imagedata r:id="rId129"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3C7C2C53"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Whether there is security issue, e.g. A malicious UE may hijack any other UE</w:t>
      </w:r>
      <w:r>
        <w:rPr>
          <w:lang w:val="en-US"/>
        </w:rPr>
        <w:t>'</w:t>
      </w:r>
      <w:r w:rsidR="004A433B">
        <w:rPr>
          <w:lang w:val="en-US"/>
        </w:rPr>
        <w:t>s service by registering other UE</w:t>
      </w:r>
      <w:r>
        <w:rPr>
          <w:lang w:val="en-US"/>
        </w:rPr>
        <w:t>'</w:t>
      </w:r>
      <w:r w:rsidR="004A433B">
        <w:rPr>
          <w:lang w:val="en-US"/>
        </w:rPr>
        <w:t>s application layer ID, will be evaluated and studied by SA WG3.</w:t>
      </w:r>
    </w:p>
    <w:p w14:paraId="7C08B007" w14:textId="32A30DE7"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2807" w:name="_Toc104257837"/>
      <w:bookmarkStart w:id="2808" w:name="_Toc104258011"/>
      <w:bookmarkStart w:id="2809" w:name="_Toc104299573"/>
      <w:bookmarkStart w:id="2810" w:name="_Toc112768575"/>
      <w:bookmarkStart w:id="2811" w:name="_Toc112768861"/>
      <w:bookmarkStart w:id="2812" w:name="_Toc112769101"/>
      <w:bookmarkStart w:id="2813" w:name="_Toc112772538"/>
      <w:bookmarkStart w:id="2814" w:name="_Toc112864213"/>
      <w:bookmarkStart w:id="2815" w:name="_Toc112865355"/>
      <w:bookmarkStart w:id="2816" w:name="_Toc117042792"/>
      <w:bookmarkStart w:id="2817" w:name="_Toc117570349"/>
      <w:r>
        <w:t>6.25.4</w:t>
      </w:r>
      <w:r>
        <w:tab/>
        <w:t>Impacts on services, entities, and interfaces</w:t>
      </w:r>
      <w:bookmarkEnd w:id="2807"/>
      <w:bookmarkEnd w:id="2808"/>
      <w:bookmarkEnd w:id="2809"/>
      <w:bookmarkEnd w:id="2810"/>
      <w:bookmarkEnd w:id="2811"/>
      <w:bookmarkEnd w:id="2812"/>
      <w:bookmarkEnd w:id="2813"/>
      <w:bookmarkEnd w:id="2814"/>
      <w:bookmarkEnd w:id="2815"/>
      <w:bookmarkEnd w:id="2816"/>
      <w:bookmarkEnd w:id="2817"/>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77777777" w:rsidR="006D1F10" w:rsidRDefault="006D1F10" w:rsidP="006D1F10">
      <w:pPr>
        <w:pStyle w:val="B1"/>
        <w:rPr>
          <w:rFonts w:eastAsia="DengXian"/>
        </w:rPr>
      </w:pPr>
      <w:r>
        <w:rPr>
          <w:rFonts w:eastAsia="DengXian"/>
        </w:rPr>
        <w:t>-</w:t>
      </w:r>
      <w:r>
        <w:rPr>
          <w:rFonts w:eastAsia="DengXian"/>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lastRenderedPageBreak/>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2818" w:name="_Toc104257838"/>
      <w:bookmarkStart w:id="2819" w:name="_Toc104258012"/>
      <w:bookmarkStart w:id="2820" w:name="_Toc104299574"/>
      <w:bookmarkStart w:id="2821" w:name="_Toc112768576"/>
      <w:bookmarkStart w:id="2822" w:name="_Toc112768862"/>
      <w:bookmarkStart w:id="2823" w:name="_Toc112769102"/>
      <w:bookmarkStart w:id="2824" w:name="_Toc112772539"/>
      <w:bookmarkStart w:id="2825" w:name="_Toc112864214"/>
      <w:bookmarkStart w:id="2826" w:name="_Toc112865356"/>
      <w:bookmarkStart w:id="2827" w:name="_Toc117042793"/>
      <w:bookmarkStart w:id="2828" w:name="_Toc117570350"/>
      <w:r>
        <w:t>6.26</w:t>
      </w:r>
      <w:r>
        <w:tab/>
        <w:t>Solution #26</w:t>
      </w:r>
      <w:r w:rsidRPr="00A22904">
        <w:t>: Functional Split and Positioning Protocol for SL Positioning</w:t>
      </w:r>
      <w:bookmarkEnd w:id="2818"/>
      <w:bookmarkEnd w:id="2819"/>
      <w:bookmarkEnd w:id="2820"/>
      <w:bookmarkEnd w:id="2821"/>
      <w:bookmarkEnd w:id="2822"/>
      <w:bookmarkEnd w:id="2823"/>
      <w:bookmarkEnd w:id="2824"/>
      <w:bookmarkEnd w:id="2825"/>
      <w:bookmarkEnd w:id="2826"/>
      <w:bookmarkEnd w:id="2827"/>
      <w:bookmarkEnd w:id="2828"/>
    </w:p>
    <w:p w14:paraId="595BF1F6" w14:textId="5B885878" w:rsid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This clause describes a solution addressing one or more key issues identified in clause</w:t>
      </w:r>
      <w:r w:rsidR="006D1F10">
        <w:t> </w:t>
      </w:r>
      <w:r w:rsidR="00A22904"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2829" w:name="_Toc104257839"/>
      <w:bookmarkStart w:id="2830" w:name="_Toc104258013"/>
      <w:bookmarkStart w:id="2831" w:name="_Toc104299575"/>
      <w:bookmarkStart w:id="2832" w:name="_Toc112768577"/>
      <w:bookmarkStart w:id="2833" w:name="_Toc112768863"/>
      <w:bookmarkStart w:id="2834" w:name="_Toc112769103"/>
      <w:bookmarkStart w:id="2835" w:name="_Toc112772540"/>
      <w:bookmarkStart w:id="2836" w:name="_Toc112864215"/>
      <w:bookmarkStart w:id="2837" w:name="_Toc112865357"/>
      <w:bookmarkStart w:id="2838" w:name="_Toc117042794"/>
      <w:bookmarkStart w:id="2839" w:name="_Toc117570351"/>
      <w:r w:rsidRPr="00A22904">
        <w:t>6.</w:t>
      </w:r>
      <w:r w:rsidR="007D1B57">
        <w:t>26</w:t>
      </w:r>
      <w:r w:rsidRPr="00A22904">
        <w:t>.1</w:t>
      </w:r>
      <w:r w:rsidRPr="00A22904">
        <w:tab/>
        <w:t>General</w:t>
      </w:r>
      <w:bookmarkEnd w:id="2829"/>
      <w:bookmarkEnd w:id="2830"/>
      <w:bookmarkEnd w:id="2831"/>
      <w:bookmarkEnd w:id="2832"/>
      <w:bookmarkEnd w:id="2833"/>
      <w:bookmarkEnd w:id="2834"/>
      <w:bookmarkEnd w:id="2835"/>
      <w:bookmarkEnd w:id="2836"/>
      <w:bookmarkEnd w:id="2837"/>
      <w:bookmarkEnd w:id="2838"/>
      <w:bookmarkEnd w:id="2839"/>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35C6C6E0" w:rsidR="00A22904" w:rsidRPr="00A22904" w:rsidRDefault="00A22904" w:rsidP="00A22904">
      <w:pPr>
        <w:rPr>
          <w:lang w:val="x-none"/>
        </w:rPr>
      </w:pPr>
      <w:r w:rsidRPr="00A22904">
        <w:rPr>
          <w:lang w:val="x-none"/>
        </w:rPr>
        <w:t xml:space="preserve">In the following the term </w:t>
      </w:r>
      <w:r w:rsidR="001F671C">
        <w:rPr>
          <w:lang w:val="x-none"/>
        </w:rPr>
        <w:t>"</w:t>
      </w:r>
      <w:r w:rsidRPr="00A22904">
        <w:rPr>
          <w:lang w:val="x-none"/>
        </w:rPr>
        <w:t>Location Server</w:t>
      </w:r>
      <w:r w:rsidR="001F671C">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144F0850"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F671C">
        <w:rPr>
          <w:lang w:val="x-none"/>
        </w:rPr>
        <w:t>"</w:t>
      </w:r>
      <w:r w:rsidRPr="00A22904">
        <w:rPr>
          <w:lang w:val="x-none"/>
        </w:rPr>
        <w:t>network</w:t>
      </w:r>
      <w:r w:rsidR="001F671C">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60E9AB9A"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F671C">
        <w:rPr>
          <w:lang w:val="x-none"/>
        </w:rPr>
        <w:t>"</w:t>
      </w:r>
      <w:r w:rsidRPr="00A22904">
        <w:rPr>
          <w:lang w:val="x-none"/>
        </w:rPr>
        <w:t>network-based</w:t>
      </w:r>
      <w:r w:rsidR="001F671C">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Heading3"/>
      </w:pPr>
      <w:bookmarkStart w:id="2840" w:name="_Toc104257840"/>
      <w:bookmarkStart w:id="2841" w:name="_Toc104258014"/>
      <w:bookmarkStart w:id="2842" w:name="_Toc104299576"/>
      <w:bookmarkStart w:id="2843" w:name="_Toc112768578"/>
      <w:bookmarkStart w:id="2844" w:name="_Toc112768864"/>
      <w:bookmarkStart w:id="2845" w:name="_Toc112769104"/>
      <w:bookmarkStart w:id="2846" w:name="_Toc112772541"/>
      <w:bookmarkStart w:id="2847" w:name="_Toc112864216"/>
      <w:bookmarkStart w:id="2848" w:name="_Toc112865358"/>
      <w:bookmarkStart w:id="2849" w:name="_Toc117042795"/>
      <w:bookmarkStart w:id="2850" w:name="_Toc117570352"/>
      <w:r>
        <w:t>6.26</w:t>
      </w:r>
      <w:r w:rsidR="00A22904" w:rsidRPr="00A22904">
        <w:t>.2</w:t>
      </w:r>
      <w:r w:rsidR="00A22904" w:rsidRPr="00A22904">
        <w:tab/>
        <w:t>Functional Split</w:t>
      </w:r>
      <w:bookmarkEnd w:id="2840"/>
      <w:bookmarkEnd w:id="2841"/>
      <w:bookmarkEnd w:id="2842"/>
      <w:bookmarkEnd w:id="2843"/>
      <w:bookmarkEnd w:id="2844"/>
      <w:bookmarkEnd w:id="2845"/>
      <w:bookmarkEnd w:id="2846"/>
      <w:bookmarkEnd w:id="2847"/>
      <w:bookmarkEnd w:id="2848"/>
      <w:bookmarkEnd w:id="2849"/>
      <w:bookmarkEnd w:id="2850"/>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lastRenderedPageBreak/>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2851" w:name="_Toc104257841"/>
      <w:bookmarkStart w:id="2852" w:name="_Toc104258015"/>
      <w:bookmarkStart w:id="2853" w:name="_Toc104299577"/>
      <w:bookmarkStart w:id="2854" w:name="_Toc112768579"/>
      <w:bookmarkStart w:id="2855" w:name="_Toc112768865"/>
      <w:bookmarkStart w:id="2856" w:name="_Toc112769105"/>
      <w:bookmarkStart w:id="2857" w:name="_Toc112772542"/>
      <w:bookmarkStart w:id="2858" w:name="_Toc112864217"/>
      <w:bookmarkStart w:id="2859" w:name="_Toc112865359"/>
      <w:bookmarkStart w:id="2860" w:name="_Toc117042796"/>
      <w:bookmarkStart w:id="2861" w:name="_Toc117570353"/>
      <w:r>
        <w:t>6.26</w:t>
      </w:r>
      <w:r w:rsidR="00A22904" w:rsidRPr="00A22904">
        <w:t>.3</w:t>
      </w:r>
      <w:r w:rsidR="00A22904" w:rsidRPr="00A22904">
        <w:tab/>
        <w:t>Positioning Protocol</w:t>
      </w:r>
      <w:bookmarkEnd w:id="2851"/>
      <w:bookmarkEnd w:id="2852"/>
      <w:bookmarkEnd w:id="2853"/>
      <w:bookmarkEnd w:id="2854"/>
      <w:bookmarkEnd w:id="2855"/>
      <w:bookmarkEnd w:id="2856"/>
      <w:bookmarkEnd w:id="2857"/>
      <w:bookmarkEnd w:id="2858"/>
      <w:bookmarkEnd w:id="2859"/>
      <w:bookmarkEnd w:id="2860"/>
      <w:bookmarkEnd w:id="2861"/>
    </w:p>
    <w:p w14:paraId="59C4E7F0" w14:textId="402F5052" w:rsidR="006D1F10" w:rsidRDefault="006D1F10" w:rsidP="006D1F10">
      <w:pPr>
        <w:pStyle w:val="B1"/>
      </w:pPr>
      <w:r>
        <w:t>-</w:t>
      </w:r>
      <w:r>
        <w:tab/>
        <w:t xml:space="preserve">A Sidelink Positioning Protocol (hereafter </w:t>
      </w:r>
      <w:r w:rsidR="001F671C">
        <w:t>"</w:t>
      </w:r>
      <w:r>
        <w:t>RSPP</w:t>
      </w:r>
      <w:r w:rsidR="001F671C">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3E0F02B6" w:rsidR="00A22904" w:rsidRDefault="00092FB4" w:rsidP="00A22904">
      <w:pPr>
        <w:pStyle w:val="NO"/>
      </w:pPr>
      <w:r>
        <w:t>NOTE </w:t>
      </w:r>
      <w:r w:rsidR="00A22904" w:rsidRPr="00A22904">
        <w:t>2:</w:t>
      </w:r>
      <w:r w:rsidR="00A22904" w:rsidRPr="00A22904">
        <w:tab/>
        <w:t xml:space="preserve">RSPP should be defined as a </w:t>
      </w:r>
      <w:r w:rsidR="001F671C">
        <w:t>"</w:t>
      </w:r>
      <w:r w:rsidR="00A22904" w:rsidRPr="00A22904">
        <w:t>standalone</w:t>
      </w:r>
      <w:r w:rsidR="001F671C">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3CA576F0" w:rsidR="00A22904" w:rsidRP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2862" w:name="_Toc104257842"/>
      <w:bookmarkStart w:id="2863" w:name="_Toc104258016"/>
      <w:bookmarkStart w:id="2864" w:name="_Toc104299578"/>
      <w:bookmarkStart w:id="2865" w:name="_Toc112768580"/>
      <w:bookmarkStart w:id="2866" w:name="_Toc112768866"/>
      <w:bookmarkStart w:id="2867" w:name="_Toc112769106"/>
      <w:bookmarkStart w:id="2868" w:name="_Toc112772543"/>
      <w:bookmarkStart w:id="2869" w:name="_Toc112864218"/>
      <w:bookmarkStart w:id="2870" w:name="_Toc112865360"/>
      <w:bookmarkStart w:id="2871" w:name="_Toc117042797"/>
      <w:bookmarkStart w:id="2872" w:name="_Toc117570354"/>
      <w:r>
        <w:t>6.26</w:t>
      </w:r>
      <w:r w:rsidR="00A22904" w:rsidRPr="00A22904">
        <w:t>.4</w:t>
      </w:r>
      <w:r w:rsidR="00A22904" w:rsidRPr="00A22904">
        <w:tab/>
        <w:t>Impacts on services, entities, and interfaces</w:t>
      </w:r>
      <w:bookmarkEnd w:id="2862"/>
      <w:bookmarkEnd w:id="2863"/>
      <w:bookmarkEnd w:id="2864"/>
      <w:bookmarkEnd w:id="2865"/>
      <w:bookmarkEnd w:id="2866"/>
      <w:bookmarkEnd w:id="2867"/>
      <w:bookmarkEnd w:id="2868"/>
      <w:bookmarkEnd w:id="2869"/>
      <w:bookmarkEnd w:id="2870"/>
      <w:bookmarkEnd w:id="2871"/>
      <w:bookmarkEnd w:id="2872"/>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lastRenderedPageBreak/>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2873" w:name="_Toc104257843"/>
      <w:bookmarkStart w:id="2874" w:name="_Toc104258017"/>
      <w:bookmarkStart w:id="2875" w:name="_Toc104299579"/>
      <w:bookmarkStart w:id="2876" w:name="_Toc112768581"/>
      <w:bookmarkStart w:id="2877" w:name="_Toc112768867"/>
      <w:bookmarkStart w:id="2878" w:name="_Toc112769107"/>
      <w:bookmarkStart w:id="2879" w:name="_Toc112772544"/>
      <w:bookmarkStart w:id="2880" w:name="_Toc112864219"/>
      <w:bookmarkStart w:id="2881" w:name="_Toc112865361"/>
      <w:bookmarkStart w:id="2882" w:name="_Toc117042798"/>
      <w:bookmarkStart w:id="2883" w:name="_Toc117570355"/>
      <w:r>
        <w:t>6.27</w:t>
      </w:r>
      <w:r w:rsidRPr="004D3578">
        <w:tab/>
      </w:r>
      <w:r>
        <w:t xml:space="preserve">Solution #27: LMF selection for </w:t>
      </w:r>
      <w:r w:rsidRPr="006405C1">
        <w:t>Ranging/</w:t>
      </w:r>
      <w:r w:rsidRPr="006405C1">
        <w:rPr>
          <w:rFonts w:hint="eastAsia"/>
        </w:rPr>
        <w:t>Sidelink</w:t>
      </w:r>
      <w:r>
        <w:t xml:space="preserve"> positioning</w:t>
      </w:r>
      <w:bookmarkEnd w:id="2873"/>
      <w:bookmarkEnd w:id="2874"/>
      <w:bookmarkEnd w:id="2875"/>
      <w:bookmarkEnd w:id="2876"/>
      <w:bookmarkEnd w:id="2877"/>
      <w:bookmarkEnd w:id="2878"/>
      <w:bookmarkEnd w:id="2879"/>
      <w:bookmarkEnd w:id="2880"/>
      <w:bookmarkEnd w:id="2881"/>
      <w:bookmarkEnd w:id="2882"/>
      <w:bookmarkEnd w:id="2883"/>
    </w:p>
    <w:p w14:paraId="5D1E1479" w14:textId="69A96464" w:rsidR="00E146E5" w:rsidRDefault="00E146E5" w:rsidP="00E146E5">
      <w:pPr>
        <w:pStyle w:val="Heading3"/>
      </w:pPr>
      <w:bookmarkStart w:id="2884" w:name="_Toc104257844"/>
      <w:bookmarkStart w:id="2885" w:name="_Toc104258018"/>
      <w:bookmarkStart w:id="2886" w:name="_Toc104299580"/>
      <w:bookmarkStart w:id="2887" w:name="_Toc112768582"/>
      <w:bookmarkStart w:id="2888" w:name="_Toc112768868"/>
      <w:bookmarkStart w:id="2889" w:name="_Toc112769108"/>
      <w:bookmarkStart w:id="2890" w:name="_Toc112772545"/>
      <w:bookmarkStart w:id="2891" w:name="_Toc112864220"/>
      <w:bookmarkStart w:id="2892" w:name="_Toc112865362"/>
      <w:bookmarkStart w:id="2893" w:name="_Toc117042799"/>
      <w:bookmarkStart w:id="2894" w:name="_Toc117570356"/>
      <w:r>
        <w:t>6.27.1</w:t>
      </w:r>
      <w:r>
        <w:tab/>
        <w:t>General</w:t>
      </w:r>
      <w:bookmarkEnd w:id="2884"/>
      <w:bookmarkEnd w:id="2885"/>
      <w:bookmarkEnd w:id="2886"/>
      <w:bookmarkEnd w:id="2887"/>
      <w:bookmarkEnd w:id="2888"/>
      <w:bookmarkEnd w:id="2889"/>
      <w:bookmarkEnd w:id="2890"/>
      <w:bookmarkEnd w:id="2891"/>
      <w:bookmarkEnd w:id="2892"/>
      <w:bookmarkEnd w:id="2893"/>
      <w:bookmarkEnd w:id="2894"/>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2895" w:name="_Toc104257845"/>
      <w:bookmarkStart w:id="2896" w:name="_Toc104258019"/>
      <w:bookmarkStart w:id="2897" w:name="_Toc104299581"/>
      <w:bookmarkStart w:id="2898" w:name="_Toc112768583"/>
      <w:bookmarkStart w:id="2899" w:name="_Toc112768869"/>
      <w:bookmarkStart w:id="2900" w:name="_Toc112769109"/>
      <w:bookmarkStart w:id="2901" w:name="_Toc112772546"/>
      <w:bookmarkStart w:id="2902" w:name="_Toc112864221"/>
      <w:bookmarkStart w:id="2903" w:name="_Toc112865363"/>
      <w:bookmarkStart w:id="2904" w:name="_Toc117042800"/>
      <w:bookmarkStart w:id="2905" w:name="_Toc117570357"/>
      <w:r>
        <w:t>6.27.2</w:t>
      </w:r>
      <w:r>
        <w:tab/>
        <w:t>Functional descriptions</w:t>
      </w:r>
      <w:bookmarkEnd w:id="2895"/>
      <w:bookmarkEnd w:id="2896"/>
      <w:bookmarkEnd w:id="2897"/>
      <w:bookmarkEnd w:id="2898"/>
      <w:bookmarkEnd w:id="2899"/>
      <w:bookmarkEnd w:id="2900"/>
      <w:bookmarkEnd w:id="2901"/>
      <w:bookmarkEnd w:id="2902"/>
      <w:bookmarkEnd w:id="2903"/>
      <w:bookmarkEnd w:id="2904"/>
      <w:bookmarkEnd w:id="2905"/>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lastRenderedPageBreak/>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B55EB87" w:rsidR="00E146E5" w:rsidRPr="00281157" w:rsidRDefault="001F671C" w:rsidP="00E146E5">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3E8B32E1"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6D34D6">
        <w:t>TS 23.273 [</w:t>
      </w:r>
      <w:r>
        <w:t>11] and factors of LMF selection for Ranging/SL positioning.</w:t>
      </w:r>
    </w:p>
    <w:p w14:paraId="53BE67F3" w14:textId="3C448A0E" w:rsidR="00E146E5" w:rsidRPr="00DD01A3" w:rsidRDefault="00E146E5" w:rsidP="00E146E5">
      <w:pPr>
        <w:pStyle w:val="Heading3"/>
      </w:pPr>
      <w:bookmarkStart w:id="2906" w:name="_Toc104257846"/>
      <w:bookmarkStart w:id="2907" w:name="_Toc104258020"/>
      <w:bookmarkStart w:id="2908" w:name="_Toc104299582"/>
      <w:bookmarkStart w:id="2909" w:name="_Toc112768584"/>
      <w:bookmarkStart w:id="2910" w:name="_Toc112768870"/>
      <w:bookmarkStart w:id="2911" w:name="_Toc112769110"/>
      <w:bookmarkStart w:id="2912" w:name="_Toc112772547"/>
      <w:bookmarkStart w:id="2913" w:name="_Toc112864222"/>
      <w:bookmarkStart w:id="2914" w:name="_Toc112865364"/>
      <w:bookmarkStart w:id="2915" w:name="_Toc117042801"/>
      <w:bookmarkStart w:id="2916" w:name="_Toc117570358"/>
      <w:r>
        <w:t>6.27.3</w:t>
      </w:r>
      <w:r>
        <w:tab/>
        <w:t>Impacts on services, entities, and interfaces</w:t>
      </w:r>
      <w:bookmarkEnd w:id="2906"/>
      <w:bookmarkEnd w:id="2907"/>
      <w:bookmarkEnd w:id="2908"/>
      <w:bookmarkEnd w:id="2909"/>
      <w:bookmarkEnd w:id="2910"/>
      <w:bookmarkEnd w:id="2911"/>
      <w:bookmarkEnd w:id="2912"/>
      <w:bookmarkEnd w:id="2913"/>
      <w:bookmarkEnd w:id="2914"/>
      <w:bookmarkEnd w:id="2915"/>
      <w:bookmarkEnd w:id="2916"/>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2917" w:name="_Toc104257847"/>
      <w:bookmarkStart w:id="2918" w:name="_Toc104258021"/>
      <w:bookmarkStart w:id="2919" w:name="_Toc104299583"/>
      <w:bookmarkStart w:id="2920" w:name="_Toc112768585"/>
      <w:bookmarkStart w:id="2921" w:name="_Toc112768871"/>
      <w:bookmarkStart w:id="2922" w:name="_Toc112769111"/>
      <w:bookmarkStart w:id="2923" w:name="_Toc112772548"/>
      <w:bookmarkStart w:id="2924" w:name="_Toc112864223"/>
      <w:bookmarkStart w:id="2925" w:name="_Toc112865365"/>
      <w:bookmarkStart w:id="2926" w:name="_Toc117042802"/>
      <w:bookmarkStart w:id="2927" w:name="_Toc117570359"/>
      <w:r>
        <w:t>6.28</w:t>
      </w:r>
      <w:r w:rsidRPr="004D3578">
        <w:tab/>
      </w:r>
      <w:r>
        <w:t xml:space="preserve">Solution #28: </w:t>
      </w:r>
      <w:r w:rsidRPr="009C7FE0">
        <w:t>Using LMF for Ranging/</w:t>
      </w:r>
      <w:r w:rsidRPr="009C7FE0">
        <w:rPr>
          <w:rFonts w:hint="eastAsia"/>
        </w:rPr>
        <w:t>Sidelink</w:t>
      </w:r>
      <w:r w:rsidRPr="009C7FE0">
        <w:t xml:space="preserve"> positioning</w:t>
      </w:r>
      <w:bookmarkEnd w:id="2917"/>
      <w:bookmarkEnd w:id="2918"/>
      <w:bookmarkEnd w:id="2919"/>
      <w:bookmarkEnd w:id="2920"/>
      <w:bookmarkEnd w:id="2921"/>
      <w:bookmarkEnd w:id="2922"/>
      <w:bookmarkEnd w:id="2923"/>
      <w:bookmarkEnd w:id="2924"/>
      <w:bookmarkEnd w:id="2925"/>
      <w:bookmarkEnd w:id="2926"/>
      <w:bookmarkEnd w:id="2927"/>
    </w:p>
    <w:p w14:paraId="5C13DCD5" w14:textId="1C14C37F" w:rsidR="007D79C9" w:rsidRDefault="007D79C9" w:rsidP="007D79C9">
      <w:pPr>
        <w:pStyle w:val="Heading3"/>
      </w:pPr>
      <w:bookmarkStart w:id="2928" w:name="_Toc104257848"/>
      <w:bookmarkStart w:id="2929" w:name="_Toc104258022"/>
      <w:bookmarkStart w:id="2930" w:name="_Toc104299584"/>
      <w:bookmarkStart w:id="2931" w:name="_Toc112768586"/>
      <w:bookmarkStart w:id="2932" w:name="_Toc112768872"/>
      <w:bookmarkStart w:id="2933" w:name="_Toc112769112"/>
      <w:bookmarkStart w:id="2934" w:name="_Toc112772549"/>
      <w:bookmarkStart w:id="2935" w:name="_Toc112864224"/>
      <w:bookmarkStart w:id="2936" w:name="_Toc112865366"/>
      <w:bookmarkStart w:id="2937" w:name="_Toc117042803"/>
      <w:bookmarkStart w:id="2938" w:name="_Toc117570360"/>
      <w:r>
        <w:t>6.28.1</w:t>
      </w:r>
      <w:r>
        <w:tab/>
        <w:t>General</w:t>
      </w:r>
      <w:bookmarkEnd w:id="2928"/>
      <w:bookmarkEnd w:id="2929"/>
      <w:bookmarkEnd w:id="2930"/>
      <w:bookmarkEnd w:id="2931"/>
      <w:bookmarkEnd w:id="2932"/>
      <w:bookmarkEnd w:id="2933"/>
      <w:bookmarkEnd w:id="2934"/>
      <w:bookmarkEnd w:id="2935"/>
      <w:bookmarkEnd w:id="2936"/>
      <w:bookmarkEnd w:id="2937"/>
      <w:bookmarkEnd w:id="2938"/>
    </w:p>
    <w:p w14:paraId="5224C154" w14:textId="77777777" w:rsidR="008422C7" w:rsidRDefault="008422C7" w:rsidP="008422C7">
      <w:bookmarkStart w:id="2939" w:name="_Toc104257849"/>
      <w:bookmarkStart w:id="2940"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3FE08"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F671C">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2941" w:name="_Toc104299585"/>
      <w:bookmarkStart w:id="2942" w:name="_Toc112768587"/>
      <w:bookmarkStart w:id="2943" w:name="_Toc112768873"/>
      <w:bookmarkStart w:id="2944" w:name="_Toc112769113"/>
      <w:bookmarkStart w:id="2945" w:name="_Toc112772550"/>
      <w:bookmarkStart w:id="2946" w:name="_Toc112864225"/>
      <w:bookmarkStart w:id="2947" w:name="_Toc112865367"/>
      <w:bookmarkStart w:id="2948" w:name="_Toc117042804"/>
      <w:bookmarkStart w:id="2949" w:name="_Toc117570361"/>
      <w:r>
        <w:lastRenderedPageBreak/>
        <w:t>6.28.2</w:t>
      </w:r>
      <w:r>
        <w:tab/>
        <w:t>Functional descriptions</w:t>
      </w:r>
      <w:bookmarkEnd w:id="2939"/>
      <w:bookmarkEnd w:id="2940"/>
      <w:bookmarkEnd w:id="2941"/>
      <w:bookmarkEnd w:id="2942"/>
      <w:bookmarkEnd w:id="2943"/>
      <w:bookmarkEnd w:id="2944"/>
      <w:bookmarkEnd w:id="2945"/>
      <w:bookmarkEnd w:id="2946"/>
      <w:bookmarkEnd w:id="2947"/>
      <w:bookmarkEnd w:id="2948"/>
      <w:bookmarkEnd w:id="2949"/>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2950" w:name="_Toc104257850"/>
      <w:bookmarkStart w:id="2951" w:name="_Toc104258024"/>
      <w:bookmarkStart w:id="2952" w:name="_Toc104299586"/>
      <w:bookmarkStart w:id="2953" w:name="_Toc112768588"/>
      <w:bookmarkStart w:id="2954" w:name="_Toc112768874"/>
      <w:bookmarkStart w:id="2955" w:name="_Toc112769114"/>
      <w:bookmarkStart w:id="2956" w:name="_Toc112772551"/>
      <w:bookmarkStart w:id="2957" w:name="_Toc112864226"/>
      <w:bookmarkStart w:id="2958" w:name="_Toc112865368"/>
      <w:bookmarkStart w:id="2959" w:name="_Toc117042805"/>
      <w:bookmarkStart w:id="2960" w:name="_Toc117570362"/>
      <w:r>
        <w:t>6.28.3</w:t>
      </w:r>
      <w:r>
        <w:tab/>
        <w:t>Procedures</w:t>
      </w:r>
      <w:bookmarkEnd w:id="2950"/>
      <w:bookmarkEnd w:id="2951"/>
      <w:bookmarkEnd w:id="2952"/>
      <w:bookmarkEnd w:id="2953"/>
      <w:bookmarkEnd w:id="2954"/>
      <w:bookmarkEnd w:id="2955"/>
      <w:bookmarkEnd w:id="2956"/>
      <w:bookmarkEnd w:id="2957"/>
      <w:bookmarkEnd w:id="2958"/>
      <w:bookmarkEnd w:id="2959"/>
      <w:bookmarkEnd w:id="2960"/>
    </w:p>
    <w:p w14:paraId="36BC5473" w14:textId="1EB93F21" w:rsidR="007D79C9" w:rsidRDefault="007D79C9" w:rsidP="007D79C9">
      <w:pPr>
        <w:pStyle w:val="Heading4"/>
        <w:rPr>
          <w:rFonts w:eastAsia="DengXian"/>
        </w:rPr>
      </w:pPr>
      <w:bookmarkStart w:id="2961" w:name="_Toc104299587"/>
      <w:bookmarkStart w:id="2962" w:name="_Toc112768589"/>
      <w:bookmarkStart w:id="2963" w:name="_Toc112768875"/>
      <w:bookmarkStart w:id="2964" w:name="_Toc112769115"/>
      <w:bookmarkStart w:id="2965" w:name="_Toc112772552"/>
      <w:bookmarkStart w:id="2966" w:name="_Toc112864227"/>
      <w:bookmarkStart w:id="2967" w:name="_Toc112865369"/>
      <w:bookmarkStart w:id="2968" w:name="_Toc11757036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2961"/>
      <w:bookmarkEnd w:id="2962"/>
      <w:bookmarkEnd w:id="2963"/>
      <w:bookmarkEnd w:id="2964"/>
      <w:bookmarkEnd w:id="2965"/>
      <w:bookmarkEnd w:id="2966"/>
      <w:bookmarkEnd w:id="2967"/>
      <w:bookmarkEnd w:id="2968"/>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87" type="#_x0000_t75" style="width:455.15pt;height:500.25pt" o:ole="">
            <v:imagedata r:id="rId130" o:title=""/>
          </v:shape>
          <o:OLEObject Type="Embed" ProgID="Visio.Drawing.15" ShapeID="_x0000_i1087" DrawAspect="Content" ObjectID="_1731248933" r:id="rId131"/>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2969" w:name="_Toc104299588"/>
      <w:bookmarkStart w:id="2970" w:name="_Toc112768590"/>
      <w:bookmarkStart w:id="2971" w:name="_Toc112768876"/>
      <w:bookmarkStart w:id="2972" w:name="_Toc112769116"/>
      <w:bookmarkStart w:id="2973" w:name="_Toc112772553"/>
      <w:bookmarkStart w:id="2974" w:name="_Toc112864228"/>
      <w:bookmarkStart w:id="2975" w:name="_Toc112865370"/>
      <w:bookmarkStart w:id="2976" w:name="_Toc117570364"/>
      <w:r>
        <w:rPr>
          <w:lang w:bidi="ar"/>
        </w:rPr>
        <w:t>6.28.3.2</w:t>
      </w:r>
      <w:r w:rsidR="008422C7">
        <w:rPr>
          <w:lang w:bidi="ar"/>
        </w:rPr>
        <w:tab/>
      </w:r>
      <w:r w:rsidRPr="003F5239">
        <w:rPr>
          <w:lang w:bidi="ar"/>
        </w:rPr>
        <w:t>Procedure of LMF initiated Ranging/sidelink positioning capability negotiation between UE and LMF</w:t>
      </w:r>
      <w:bookmarkEnd w:id="2969"/>
      <w:bookmarkEnd w:id="2970"/>
      <w:bookmarkEnd w:id="2971"/>
      <w:bookmarkEnd w:id="2972"/>
      <w:bookmarkEnd w:id="2973"/>
      <w:bookmarkEnd w:id="2974"/>
      <w:bookmarkEnd w:id="2975"/>
      <w:bookmarkEnd w:id="2976"/>
    </w:p>
    <w:p w14:paraId="7FB34C50" w14:textId="77777777" w:rsidR="007D79C9" w:rsidRDefault="007D79C9" w:rsidP="008422C7">
      <w:pPr>
        <w:pStyle w:val="TH"/>
      </w:pPr>
      <w:r>
        <w:object w:dxaOrig="6461" w:dyaOrig="4590" w14:anchorId="5E760A4D">
          <v:shape id="_x0000_i1088" type="#_x0000_t75" style="width:323.05pt;height:229.75pt" o:ole="">
            <v:imagedata r:id="rId132" o:title=""/>
          </v:shape>
          <o:OLEObject Type="Embed" ProgID="Visio.Drawing.15" ShapeID="_x0000_i1088" DrawAspect="Content" ObjectID="_1731248934" r:id="rId133"/>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2977" w:name="_Toc104257851"/>
      <w:bookmarkStart w:id="2978"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04E0E7AA" w:rsidR="008422C7" w:rsidRDefault="001F671C" w:rsidP="008422C7">
      <w:pPr>
        <w:pStyle w:val="EditorsNote"/>
      </w:pPr>
      <w:r w:rsidRPr="00D76172">
        <w:rPr>
          <w:lang w:val="en-US" w:eastAsia="zh-CN"/>
        </w:rPr>
        <w:t>Editor</w:t>
      </w:r>
      <w:r>
        <w:rPr>
          <w:lang w:val="en-US" w:eastAsia="zh-CN"/>
        </w:rPr>
        <w:t>'</w:t>
      </w:r>
      <w:r w:rsidRPr="00D76172">
        <w:rPr>
          <w:lang w:val="en-US" w:eastAsia="zh-CN"/>
        </w:rPr>
        <w:t>s note:</w:t>
      </w:r>
      <w:r w:rsidR="008422C7">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2979" w:name="_Toc104299589"/>
      <w:bookmarkStart w:id="2980" w:name="_Toc112768591"/>
      <w:bookmarkStart w:id="2981" w:name="_Toc112768877"/>
      <w:bookmarkStart w:id="2982" w:name="_Toc112769117"/>
      <w:bookmarkStart w:id="2983" w:name="_Toc112772554"/>
      <w:bookmarkStart w:id="2984" w:name="_Toc112864229"/>
      <w:bookmarkStart w:id="2985" w:name="_Toc112865371"/>
      <w:bookmarkStart w:id="2986" w:name="_Toc117042806"/>
      <w:bookmarkStart w:id="2987" w:name="_Toc117570365"/>
      <w:r>
        <w:t>6.</w:t>
      </w:r>
      <w:r w:rsidR="009B704B">
        <w:t>28</w:t>
      </w:r>
      <w:r>
        <w:t>.4</w:t>
      </w:r>
      <w:r>
        <w:tab/>
        <w:t>Impacts on services, entities, and interfaces</w:t>
      </w:r>
      <w:bookmarkEnd w:id="2977"/>
      <w:bookmarkEnd w:id="2978"/>
      <w:bookmarkEnd w:id="2979"/>
      <w:bookmarkEnd w:id="2980"/>
      <w:bookmarkEnd w:id="2981"/>
      <w:bookmarkEnd w:id="2982"/>
      <w:bookmarkEnd w:id="2983"/>
      <w:bookmarkEnd w:id="2984"/>
      <w:bookmarkEnd w:id="2985"/>
      <w:bookmarkEnd w:id="2986"/>
      <w:bookmarkEnd w:id="2987"/>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586CA25E" w:rsidR="007D79C9" w:rsidRDefault="001F671C" w:rsidP="009B704B">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eastAsia="zh-CN"/>
        </w:rPr>
        <w:tab/>
      </w:r>
      <w:r w:rsidR="007D79C9">
        <w:t>The interactions between the UE and LMF regarding the capability negotiation and switching of the mode should be determined by RAN WGs, and alignment is needed once there</w:t>
      </w:r>
      <w:r>
        <w:t>'</w:t>
      </w:r>
      <w:r w:rsidR="007D79C9">
        <w:t>s any conclusion in RAN.</w:t>
      </w:r>
    </w:p>
    <w:p w14:paraId="698FC4A3" w14:textId="0C5A53AD" w:rsidR="003F34CE" w:rsidRPr="00DF048C" w:rsidRDefault="003F34CE" w:rsidP="004A433B">
      <w:pPr>
        <w:pStyle w:val="Heading2"/>
      </w:pPr>
      <w:bookmarkStart w:id="2988" w:name="_Toc104258278"/>
      <w:bookmarkStart w:id="2989" w:name="_Toc112768592"/>
      <w:bookmarkStart w:id="2990" w:name="_Toc112768878"/>
      <w:bookmarkStart w:id="2991" w:name="_Toc112769118"/>
      <w:bookmarkStart w:id="2992" w:name="_Toc112772555"/>
      <w:bookmarkStart w:id="2993" w:name="_Toc112864230"/>
      <w:bookmarkStart w:id="2994" w:name="_Toc112865372"/>
      <w:bookmarkStart w:id="2995" w:name="_Toc117042807"/>
      <w:bookmarkStart w:id="2996" w:name="_Toc117570366"/>
      <w:r w:rsidRPr="00DF048C">
        <w:t>6.</w:t>
      </w:r>
      <w:r w:rsidR="00A102E7">
        <w:rPr>
          <w:lang w:eastAsia="zh-CN"/>
        </w:rPr>
        <w:t>29</w:t>
      </w:r>
      <w:r w:rsidR="004E7144">
        <w:tab/>
        <w:t>Solution #29</w:t>
      </w:r>
      <w:r w:rsidRPr="00DF048C">
        <w:t xml:space="preserve">: </w:t>
      </w:r>
      <w:bookmarkEnd w:id="2988"/>
      <w:r>
        <w:t>Service continuity of periodic ranging with assistant UE</w:t>
      </w:r>
      <w:bookmarkEnd w:id="2989"/>
      <w:bookmarkEnd w:id="2990"/>
      <w:bookmarkEnd w:id="2991"/>
      <w:bookmarkEnd w:id="2992"/>
      <w:bookmarkEnd w:id="2993"/>
      <w:bookmarkEnd w:id="2994"/>
      <w:bookmarkEnd w:id="2995"/>
      <w:bookmarkEnd w:id="2996"/>
    </w:p>
    <w:p w14:paraId="4B77822C" w14:textId="2F6E2E8E" w:rsidR="003F34CE" w:rsidRPr="00DF048C" w:rsidRDefault="003F34CE" w:rsidP="004A433B">
      <w:pPr>
        <w:pStyle w:val="Heading3"/>
      </w:pPr>
      <w:bookmarkStart w:id="2997" w:name="_Toc104258279"/>
      <w:bookmarkStart w:id="2998" w:name="_Toc112768593"/>
      <w:bookmarkStart w:id="2999" w:name="_Toc112768879"/>
      <w:bookmarkStart w:id="3000" w:name="_Toc112769119"/>
      <w:bookmarkStart w:id="3001" w:name="_Toc112772556"/>
      <w:bookmarkStart w:id="3002" w:name="_Toc112864231"/>
      <w:bookmarkStart w:id="3003" w:name="_Toc112865373"/>
      <w:bookmarkStart w:id="3004" w:name="_Toc117042808"/>
      <w:bookmarkStart w:id="3005" w:name="_Toc117570367"/>
      <w:r w:rsidRPr="00DF048C">
        <w:t>6.</w:t>
      </w:r>
      <w:r w:rsidR="00A102E7">
        <w:rPr>
          <w:lang w:eastAsia="zh-CN"/>
        </w:rPr>
        <w:t>29</w:t>
      </w:r>
      <w:r w:rsidRPr="00DF048C">
        <w:t>.1</w:t>
      </w:r>
      <w:r w:rsidRPr="00DF048C">
        <w:tab/>
        <w:t>General</w:t>
      </w:r>
      <w:bookmarkEnd w:id="2997"/>
      <w:bookmarkEnd w:id="2998"/>
      <w:bookmarkEnd w:id="2999"/>
      <w:bookmarkEnd w:id="3000"/>
      <w:bookmarkEnd w:id="3001"/>
      <w:bookmarkEnd w:id="3002"/>
      <w:bookmarkEnd w:id="3003"/>
      <w:bookmarkEnd w:id="3004"/>
      <w:bookmarkEnd w:id="3005"/>
    </w:p>
    <w:p w14:paraId="75815622" w14:textId="7F568DDC" w:rsidR="003F34CE" w:rsidRPr="004A433B" w:rsidRDefault="003F34CE" w:rsidP="004A433B">
      <w:pPr>
        <w:rPr>
          <w:rFonts w:eastAsiaTheme="minorEastAsia"/>
        </w:rPr>
      </w:pPr>
      <w:r w:rsidRPr="004A433B">
        <w:t xml:space="preserve">This solution address the key issue#2 on </w:t>
      </w:r>
      <w:r w:rsidR="001F671C">
        <w:t>"</w:t>
      </w:r>
      <w:r w:rsidRPr="004A433B">
        <w:t>Ranging service operation procedure with the assistance of another UE</w:t>
      </w:r>
      <w:r w:rsidR="001F671C">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3006" w:name="_Toc104258280"/>
      <w:bookmarkStart w:id="3007" w:name="_Toc112768594"/>
      <w:bookmarkStart w:id="3008" w:name="_Toc112768880"/>
      <w:bookmarkStart w:id="3009" w:name="_Toc112769120"/>
      <w:bookmarkStart w:id="3010" w:name="_Toc112772557"/>
      <w:bookmarkStart w:id="3011" w:name="_Toc112864232"/>
      <w:bookmarkStart w:id="3012" w:name="_Toc112865374"/>
      <w:bookmarkStart w:id="3013" w:name="_Toc117042809"/>
      <w:bookmarkStart w:id="3014" w:name="_Toc117570368"/>
      <w:r w:rsidRPr="00DF048C">
        <w:t>6.</w:t>
      </w:r>
      <w:r w:rsidR="00A102E7">
        <w:rPr>
          <w:lang w:eastAsia="zh-CN"/>
        </w:rPr>
        <w:t>29</w:t>
      </w:r>
      <w:r w:rsidRPr="00DF048C">
        <w:t>.2</w:t>
      </w:r>
      <w:r w:rsidRPr="00DF048C">
        <w:tab/>
        <w:t>Functional descriptions</w:t>
      </w:r>
      <w:bookmarkEnd w:id="3006"/>
      <w:bookmarkEnd w:id="3007"/>
      <w:bookmarkEnd w:id="3008"/>
      <w:bookmarkEnd w:id="3009"/>
      <w:bookmarkEnd w:id="3010"/>
      <w:bookmarkEnd w:id="3011"/>
      <w:bookmarkEnd w:id="3012"/>
      <w:bookmarkEnd w:id="3013"/>
      <w:bookmarkEnd w:id="3014"/>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89" type="#_x0000_t75" style="width:330.55pt;height:77.65pt" o:ole="">
            <v:imagedata r:id="rId134" o:title=""/>
          </v:shape>
          <o:OLEObject Type="Embed" ProgID="Word.Picture.8" ShapeID="_x0000_i1089" DrawAspect="Content" ObjectID="_1731248935" r:id="rId135"/>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4436A98" w:rsidR="004A433B" w:rsidRDefault="001F671C" w:rsidP="002135F6">
      <w:pPr>
        <w:pStyle w:val="EditorsNote"/>
      </w:pPr>
      <w:r w:rsidRPr="00D76172">
        <w:rPr>
          <w:lang w:val="en-US" w:eastAsia="zh-CN"/>
        </w:rPr>
        <w:t>Editor</w:t>
      </w:r>
      <w:r>
        <w:rPr>
          <w:lang w:val="en-US" w:eastAsia="zh-CN"/>
        </w:rPr>
        <w:t>'</w:t>
      </w:r>
      <w:r w:rsidRPr="00D76172">
        <w:rPr>
          <w:lang w:val="en-US" w:eastAsia="zh-CN"/>
        </w:rPr>
        <w:t>s note:</w:t>
      </w:r>
      <w:r w:rsidR="004A433B">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3015" w:name="_Toc104258281"/>
      <w:bookmarkStart w:id="3016" w:name="_Toc112768595"/>
      <w:bookmarkStart w:id="3017" w:name="_Toc112768881"/>
      <w:bookmarkStart w:id="3018" w:name="_Toc112769121"/>
      <w:bookmarkStart w:id="3019" w:name="_Toc112772558"/>
      <w:bookmarkStart w:id="3020" w:name="_Toc112864233"/>
      <w:bookmarkStart w:id="3021" w:name="_Toc112865375"/>
      <w:bookmarkStart w:id="3022" w:name="_Toc117042810"/>
      <w:bookmarkStart w:id="3023" w:name="_Toc117570369"/>
      <w:r w:rsidRPr="00DF048C">
        <w:t>6.</w:t>
      </w:r>
      <w:r w:rsidR="00A102E7">
        <w:rPr>
          <w:lang w:eastAsia="zh-CN"/>
        </w:rPr>
        <w:t>29</w:t>
      </w:r>
      <w:r w:rsidRPr="00DF048C">
        <w:t>.3</w:t>
      </w:r>
      <w:r w:rsidRPr="00DF048C">
        <w:tab/>
        <w:t>Procedures</w:t>
      </w:r>
      <w:bookmarkEnd w:id="3015"/>
      <w:bookmarkEnd w:id="3016"/>
      <w:bookmarkEnd w:id="3017"/>
      <w:bookmarkEnd w:id="3018"/>
      <w:bookmarkEnd w:id="3019"/>
      <w:bookmarkEnd w:id="3020"/>
      <w:bookmarkEnd w:id="3021"/>
      <w:bookmarkEnd w:id="3022"/>
      <w:bookmarkEnd w:id="3023"/>
    </w:p>
    <w:p w14:paraId="179DE294" w14:textId="606D7C63" w:rsidR="002135F6" w:rsidRDefault="002135F6" w:rsidP="007E5EE8">
      <w:pPr>
        <w:pStyle w:val="TH"/>
      </w:pPr>
      <w:r>
        <w:object w:dxaOrig="7230" w:dyaOrig="5951" w14:anchorId="08253CE5">
          <v:shape id="_x0000_i1090" type="#_x0000_t75" style="width:361.25pt;height:294.9pt" o:ole="">
            <v:imagedata r:id="rId136" o:title=""/>
          </v:shape>
          <o:OLEObject Type="Embed" ProgID="Word.Picture.8" ShapeID="_x0000_i1090" DrawAspect="Content" ObjectID="_1731248936" r:id="rId137"/>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024" w:name="_Toc104258282"/>
      <w:bookmarkStart w:id="3025" w:name="_Toc112768596"/>
      <w:bookmarkStart w:id="3026" w:name="_Toc112768882"/>
      <w:bookmarkStart w:id="3027" w:name="_Toc112769122"/>
      <w:bookmarkStart w:id="3028" w:name="_Toc112772559"/>
      <w:bookmarkStart w:id="3029" w:name="_Toc112864234"/>
      <w:bookmarkStart w:id="3030"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3031" w:name="_Toc117042811"/>
      <w:bookmarkStart w:id="3032" w:name="_Toc117570370"/>
      <w:r w:rsidRPr="00DF048C">
        <w:t>6.</w:t>
      </w:r>
      <w:r w:rsidR="00A102E7">
        <w:rPr>
          <w:lang w:eastAsia="zh-CN"/>
        </w:rPr>
        <w:t>29</w:t>
      </w:r>
      <w:r w:rsidRPr="00DF048C">
        <w:t>.4</w:t>
      </w:r>
      <w:r w:rsidRPr="00DF048C">
        <w:tab/>
        <w:t>Impacts on services, entities, and interfaces</w:t>
      </w:r>
      <w:bookmarkEnd w:id="3024"/>
      <w:bookmarkEnd w:id="3025"/>
      <w:bookmarkEnd w:id="3026"/>
      <w:bookmarkEnd w:id="3027"/>
      <w:bookmarkEnd w:id="3028"/>
      <w:bookmarkEnd w:id="3029"/>
      <w:bookmarkEnd w:id="3030"/>
      <w:bookmarkEnd w:id="3031"/>
      <w:bookmarkEnd w:id="3032"/>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7BE3B850" w:rsidR="002135F6" w:rsidRDefault="002135F6" w:rsidP="002135F6">
      <w:pPr>
        <w:pStyle w:val="B1"/>
      </w:pPr>
      <w:r>
        <w:t>-</w:t>
      </w:r>
      <w:r>
        <w:tab/>
        <w:t xml:space="preserve">Perform </w:t>
      </w:r>
      <w:r w:rsidR="001F671C">
        <w:t>"</w:t>
      </w:r>
      <w:r>
        <w:t>ranging service check</w:t>
      </w:r>
      <w:r w:rsidR="001F671C">
        <w:t>"</w:t>
      </w:r>
      <w:r>
        <w:t xml:space="preserve"> according to the previous measurements</w:t>
      </w:r>
    </w:p>
    <w:p w14:paraId="17BA9459" w14:textId="1F98D5EB" w:rsidR="009D0F36" w:rsidRPr="00E1487B" w:rsidRDefault="009D0F36" w:rsidP="00983E3D">
      <w:pPr>
        <w:pStyle w:val="Heading2"/>
      </w:pPr>
      <w:bookmarkStart w:id="3033" w:name="_Toc100980647"/>
      <w:bookmarkStart w:id="3034" w:name="_Toc104390014"/>
      <w:bookmarkStart w:id="3035" w:name="_Toc112768883"/>
      <w:bookmarkStart w:id="3036" w:name="_Toc112769123"/>
      <w:bookmarkStart w:id="3037" w:name="_Toc112772560"/>
      <w:bookmarkStart w:id="3038" w:name="_Toc112864235"/>
      <w:bookmarkStart w:id="3039" w:name="_Toc112865377"/>
      <w:bookmarkStart w:id="3040" w:name="_Toc117042812"/>
      <w:bookmarkStart w:id="3041" w:name="_Toc117570371"/>
      <w:r w:rsidRPr="00E1487B">
        <w:t>6.</w:t>
      </w:r>
      <w:r>
        <w:t>30</w:t>
      </w:r>
      <w:r w:rsidRPr="00E1487B">
        <w:tab/>
        <w:t>Solution #</w:t>
      </w:r>
      <w:r>
        <w:t>30</w:t>
      </w:r>
      <w:r w:rsidRPr="00E1487B">
        <w:t xml:space="preserve">: </w:t>
      </w:r>
      <w:bookmarkEnd w:id="3033"/>
      <w:bookmarkEnd w:id="3034"/>
      <w:r w:rsidRPr="003A09D7">
        <w:t>Ranging service operation with the assistant UE</w:t>
      </w:r>
      <w:r>
        <w:t>(s)</w:t>
      </w:r>
      <w:bookmarkEnd w:id="3035"/>
      <w:bookmarkEnd w:id="3036"/>
      <w:bookmarkEnd w:id="3037"/>
      <w:bookmarkEnd w:id="3038"/>
      <w:bookmarkEnd w:id="3039"/>
      <w:bookmarkEnd w:id="3040"/>
      <w:bookmarkEnd w:id="3041"/>
    </w:p>
    <w:p w14:paraId="6BD9D1ED" w14:textId="06B90CF5" w:rsidR="009D0F36" w:rsidRPr="00E1487B" w:rsidRDefault="009D0F36" w:rsidP="00983E3D">
      <w:pPr>
        <w:pStyle w:val="Heading3"/>
      </w:pPr>
      <w:bookmarkStart w:id="3042" w:name="_Toc100980648"/>
      <w:bookmarkStart w:id="3043" w:name="_Toc104390015"/>
      <w:bookmarkStart w:id="3044" w:name="_Toc112768884"/>
      <w:bookmarkStart w:id="3045" w:name="_Toc112769124"/>
      <w:bookmarkStart w:id="3046" w:name="_Toc112772561"/>
      <w:bookmarkStart w:id="3047" w:name="_Toc112864236"/>
      <w:bookmarkStart w:id="3048" w:name="_Toc112865378"/>
      <w:bookmarkStart w:id="3049" w:name="_Toc117042813"/>
      <w:bookmarkStart w:id="3050" w:name="_Toc117570372"/>
      <w:r w:rsidRPr="00E1487B">
        <w:t>6.</w:t>
      </w:r>
      <w:r>
        <w:t>30</w:t>
      </w:r>
      <w:r w:rsidRPr="00E1487B">
        <w:t>.1</w:t>
      </w:r>
      <w:r w:rsidRPr="00E1487B">
        <w:tab/>
        <w:t>Introduction</w:t>
      </w:r>
      <w:bookmarkEnd w:id="3042"/>
      <w:bookmarkEnd w:id="3043"/>
      <w:bookmarkEnd w:id="3044"/>
      <w:bookmarkEnd w:id="3045"/>
      <w:bookmarkEnd w:id="3046"/>
      <w:bookmarkEnd w:id="3047"/>
      <w:bookmarkEnd w:id="3048"/>
      <w:bookmarkEnd w:id="3049"/>
      <w:bookmarkEnd w:id="3050"/>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3051" w:name="_Toc100980649"/>
      <w:bookmarkStart w:id="3052" w:name="_Toc104390016"/>
      <w:bookmarkStart w:id="3053" w:name="_Toc112768885"/>
      <w:bookmarkStart w:id="3054" w:name="_Toc112769125"/>
      <w:bookmarkStart w:id="3055" w:name="_Toc112772562"/>
      <w:bookmarkStart w:id="3056" w:name="_Toc112864237"/>
      <w:bookmarkStart w:id="3057" w:name="_Toc112865379"/>
      <w:bookmarkStart w:id="3058" w:name="_Toc117042814"/>
      <w:bookmarkStart w:id="3059" w:name="_Toc117570373"/>
      <w:r w:rsidRPr="00E1487B">
        <w:t>6.</w:t>
      </w:r>
      <w:r>
        <w:t>30</w:t>
      </w:r>
      <w:r w:rsidRPr="00E1487B">
        <w:t>.2</w:t>
      </w:r>
      <w:r w:rsidRPr="00E1487B">
        <w:tab/>
        <w:t>Functional Description</w:t>
      </w:r>
      <w:bookmarkEnd w:id="3051"/>
      <w:bookmarkEnd w:id="3052"/>
      <w:bookmarkEnd w:id="3053"/>
      <w:bookmarkEnd w:id="3054"/>
      <w:bookmarkEnd w:id="3055"/>
      <w:bookmarkEnd w:id="3056"/>
      <w:bookmarkEnd w:id="3057"/>
      <w:bookmarkEnd w:id="3058"/>
      <w:bookmarkEnd w:id="3059"/>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Heading3"/>
      </w:pPr>
      <w:bookmarkStart w:id="3060" w:name="_Toc100980650"/>
      <w:bookmarkStart w:id="3061" w:name="_Toc104390017"/>
      <w:bookmarkStart w:id="3062" w:name="_Toc112768886"/>
      <w:bookmarkStart w:id="3063" w:name="_Toc112769126"/>
      <w:bookmarkStart w:id="3064" w:name="_Toc112772563"/>
      <w:bookmarkStart w:id="3065" w:name="_Toc112864238"/>
      <w:bookmarkStart w:id="3066" w:name="_Toc112865380"/>
      <w:bookmarkStart w:id="3067" w:name="_Toc117042815"/>
      <w:bookmarkStart w:id="3068" w:name="_Toc117570374"/>
      <w:r w:rsidRPr="00E1487B">
        <w:lastRenderedPageBreak/>
        <w:t>6.</w:t>
      </w:r>
      <w:r>
        <w:t>30</w:t>
      </w:r>
      <w:r w:rsidRPr="00E1487B">
        <w:t>.3</w:t>
      </w:r>
      <w:r w:rsidRPr="00E1487B">
        <w:tab/>
        <w:t>Procedures</w:t>
      </w:r>
      <w:bookmarkEnd w:id="3060"/>
      <w:bookmarkEnd w:id="3061"/>
      <w:bookmarkEnd w:id="3062"/>
      <w:bookmarkEnd w:id="3063"/>
      <w:bookmarkEnd w:id="3064"/>
      <w:bookmarkEnd w:id="3065"/>
      <w:bookmarkEnd w:id="3066"/>
      <w:bookmarkEnd w:id="3067"/>
      <w:bookmarkEnd w:id="3068"/>
    </w:p>
    <w:p w14:paraId="4EC30445" w14:textId="77777777" w:rsidR="009D0F36" w:rsidRDefault="009D0F36" w:rsidP="002135F6">
      <w:pPr>
        <w:pStyle w:val="TH"/>
      </w:pPr>
      <w:r>
        <w:object w:dxaOrig="7130" w:dyaOrig="6200" w14:anchorId="1184338E">
          <v:shape id="_x0000_i1091" type="#_x0000_t75" style="width:355.6pt;height:309.3pt" o:ole="">
            <v:imagedata r:id="rId138" o:title=""/>
          </v:shape>
          <o:OLEObject Type="Embed" ProgID="Visio.Drawing.15" ShapeID="_x0000_i1091" DrawAspect="Content" ObjectID="_1731248937" r:id="rId139"/>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2CF19B3D"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w:t>
      </w:r>
      <w:r w:rsidR="001F671C">
        <w:rPr>
          <w:lang w:eastAsia="zh-CN"/>
        </w:rPr>
        <w:t>'</w:t>
      </w:r>
      <w:r>
        <w:rPr>
          <w:lang w:eastAsia="zh-CN"/>
        </w:rPr>
        <w:t xml:space="preserve">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00703240"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w:t>
      </w:r>
      <w:r w:rsidR="001F671C">
        <w:rPr>
          <w:lang w:eastAsia="zh-CN"/>
        </w:rPr>
        <w:t>'</w:t>
      </w:r>
      <w:r>
        <w:rPr>
          <w:lang w:eastAsia="zh-CN"/>
        </w:rPr>
        <w:t xml:space="preserve">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3069" w:name="_Toc100980651"/>
      <w:bookmarkStart w:id="3070" w:name="_Toc104390018"/>
      <w:bookmarkStart w:id="3071" w:name="_Toc112768887"/>
      <w:bookmarkStart w:id="3072" w:name="_Toc112769127"/>
      <w:bookmarkStart w:id="3073" w:name="_Toc112772564"/>
      <w:bookmarkStart w:id="3074" w:name="_Toc112864239"/>
      <w:bookmarkStart w:id="3075" w:name="_Toc112865381"/>
      <w:bookmarkStart w:id="3076" w:name="_Toc117042816"/>
      <w:bookmarkStart w:id="3077" w:name="_Toc117570375"/>
      <w:r w:rsidRPr="00E1487B">
        <w:lastRenderedPageBreak/>
        <w:t>6.</w:t>
      </w:r>
      <w:r>
        <w:t>30</w:t>
      </w:r>
      <w:r w:rsidRPr="00E1487B">
        <w:t>.4</w:t>
      </w:r>
      <w:r w:rsidRPr="00E1487B">
        <w:tab/>
        <w:t>Impacts on services, entities, and interfaces</w:t>
      </w:r>
      <w:bookmarkEnd w:id="3069"/>
      <w:bookmarkEnd w:id="3070"/>
      <w:bookmarkEnd w:id="3071"/>
      <w:bookmarkEnd w:id="3072"/>
      <w:bookmarkEnd w:id="3073"/>
      <w:bookmarkEnd w:id="3074"/>
      <w:bookmarkEnd w:id="3075"/>
      <w:bookmarkEnd w:id="3076"/>
      <w:bookmarkEnd w:id="3077"/>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3078" w:name="_Toc112768597"/>
      <w:bookmarkStart w:id="3079" w:name="_Toc112768888"/>
      <w:bookmarkStart w:id="3080" w:name="_Toc112769128"/>
      <w:bookmarkStart w:id="3081" w:name="_Toc112772565"/>
      <w:bookmarkStart w:id="3082" w:name="_Toc112864240"/>
      <w:bookmarkStart w:id="3083" w:name="_Toc112865382"/>
      <w:bookmarkStart w:id="3084" w:name="_Toc117042817"/>
      <w:bookmarkStart w:id="3085" w:name="_Toc117570376"/>
      <w:r w:rsidRPr="00221221">
        <w:t>6.</w:t>
      </w:r>
      <w:r>
        <w:t>31</w:t>
      </w:r>
      <w:r w:rsidRPr="00221221">
        <w:tab/>
        <w:t>Solution #</w:t>
      </w:r>
      <w:r>
        <w:t>31</w:t>
      </w:r>
      <w:r w:rsidRPr="00221221">
        <w:t>: Enabling SL positioning for the UE out of coverage</w:t>
      </w:r>
      <w:bookmarkEnd w:id="3078"/>
      <w:bookmarkEnd w:id="3079"/>
      <w:bookmarkEnd w:id="3080"/>
      <w:bookmarkEnd w:id="3081"/>
      <w:bookmarkEnd w:id="3082"/>
      <w:bookmarkEnd w:id="3083"/>
      <w:bookmarkEnd w:id="3084"/>
      <w:bookmarkEnd w:id="3085"/>
    </w:p>
    <w:p w14:paraId="5DBC8E20" w14:textId="0AB83837" w:rsidR="00887753" w:rsidRPr="00221221" w:rsidRDefault="00887753" w:rsidP="00887753">
      <w:pPr>
        <w:pStyle w:val="Heading3"/>
      </w:pPr>
      <w:bookmarkStart w:id="3086" w:name="_Toc112768598"/>
      <w:bookmarkStart w:id="3087" w:name="_Toc112768889"/>
      <w:bookmarkStart w:id="3088" w:name="_Toc112769129"/>
      <w:bookmarkStart w:id="3089" w:name="_Toc112772566"/>
      <w:bookmarkStart w:id="3090" w:name="_Toc112864241"/>
      <w:bookmarkStart w:id="3091" w:name="_Toc112865383"/>
      <w:bookmarkStart w:id="3092" w:name="_Toc117042818"/>
      <w:bookmarkStart w:id="3093" w:name="_Toc117570377"/>
      <w:r w:rsidRPr="00221221">
        <w:t>6.</w:t>
      </w:r>
      <w:r>
        <w:t>31</w:t>
      </w:r>
      <w:r w:rsidRPr="00221221">
        <w:t>.1</w:t>
      </w:r>
      <w:r w:rsidRPr="00221221">
        <w:tab/>
        <w:t>General</w:t>
      </w:r>
      <w:bookmarkEnd w:id="3086"/>
      <w:bookmarkEnd w:id="3087"/>
      <w:bookmarkEnd w:id="3088"/>
      <w:bookmarkEnd w:id="3089"/>
      <w:bookmarkEnd w:id="3090"/>
      <w:bookmarkEnd w:id="3091"/>
      <w:bookmarkEnd w:id="3092"/>
      <w:bookmarkEnd w:id="3093"/>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3094" w:name="_Toc112768599"/>
      <w:bookmarkStart w:id="3095" w:name="_Toc112768890"/>
      <w:bookmarkStart w:id="3096" w:name="_Toc112769130"/>
      <w:bookmarkStart w:id="3097" w:name="_Toc112772567"/>
      <w:bookmarkStart w:id="3098" w:name="_Toc112864242"/>
      <w:bookmarkStart w:id="3099" w:name="_Toc112865384"/>
      <w:bookmarkStart w:id="3100" w:name="_Toc117042819"/>
      <w:bookmarkStart w:id="3101" w:name="_Toc117570378"/>
      <w:r w:rsidRPr="00221221">
        <w:t>6.</w:t>
      </w:r>
      <w:r>
        <w:t>31</w:t>
      </w:r>
      <w:r w:rsidRPr="00221221">
        <w:t>.2</w:t>
      </w:r>
      <w:r w:rsidRPr="00221221">
        <w:tab/>
        <w:t>Functional Description</w:t>
      </w:r>
      <w:bookmarkEnd w:id="3094"/>
      <w:bookmarkEnd w:id="3095"/>
      <w:bookmarkEnd w:id="3096"/>
      <w:bookmarkEnd w:id="3097"/>
      <w:bookmarkEnd w:id="3098"/>
      <w:bookmarkEnd w:id="3099"/>
      <w:bookmarkEnd w:id="3100"/>
      <w:bookmarkEnd w:id="3101"/>
    </w:p>
    <w:p w14:paraId="200FAE79" w14:textId="77777777" w:rsidR="007E5EE8" w:rsidRDefault="007E5EE8" w:rsidP="007E5EE8">
      <w:pPr>
        <w:pStyle w:val="Heading4"/>
      </w:pPr>
      <w:bookmarkStart w:id="3102" w:name="_Toc117570379"/>
      <w:r>
        <w:t>6.31.2.1</w:t>
      </w:r>
      <w:r>
        <w:tab/>
        <w:t>Deferred MT-LR which triggers location report when UE enters out of coverage</w:t>
      </w:r>
      <w:bookmarkEnd w:id="3102"/>
    </w:p>
    <w:p w14:paraId="7121A61F" w14:textId="77777777" w:rsidR="00CE568C" w:rsidRDefault="00CE568C" w:rsidP="00CE568C">
      <w:r>
        <w:t>LCS or AF may request target UE a deferred MT-LR which ask to report it's location when it enters out of coverage.</w:t>
      </w:r>
    </w:p>
    <w:p w14:paraId="71577340" w14:textId="77777777" w:rsidR="00CE568C" w:rsidRDefault="00CE568C" w:rsidP="00CE568C">
      <w:r>
        <w:t>After receiving location request from LCS or AF or after registration of a UE supporting SL positioning, AMF may request deferred location request for the UE to the LMF while UE is in coverage.</w:t>
      </w:r>
    </w:p>
    <w:p w14:paraId="285B8DBC" w14:textId="2739CCDF" w:rsidR="00CE568C" w:rsidRDefault="00CE568C" w:rsidP="00CE568C">
      <w:r>
        <w:t>This location request may include following triggering condition on location report:</w:t>
      </w:r>
    </w:p>
    <w:p w14:paraId="19A27653" w14:textId="77777777" w:rsidR="00CE568C" w:rsidRDefault="00CE568C" w:rsidP="00CE568C">
      <w:pPr>
        <w:pStyle w:val="B1"/>
      </w:pPr>
      <w:r>
        <w:t>-</w:t>
      </w:r>
      <w:r>
        <w:tab/>
        <w:t>Location report when UE enters out of coverage and discover any located UE and/or UE2NW relay UE supporting SL positioning.</w:t>
      </w:r>
    </w:p>
    <w:p w14:paraId="4D21ECC2" w14:textId="77777777" w:rsidR="00CE568C" w:rsidRDefault="00CE568C" w:rsidP="00CE568C">
      <w:pPr>
        <w:pStyle w:val="B1"/>
      </w:pPr>
      <w:r>
        <w:t>-</w:t>
      </w:r>
      <w:r>
        <w:tab/>
        <w:t>Location report when UE moves to another located UE or another UE2NW relay UE while UE is out of coverage.</w:t>
      </w:r>
    </w:p>
    <w:p w14:paraId="0481EB80" w14:textId="1BF4472A" w:rsidR="007E5EE8" w:rsidRDefault="007E5EE8" w:rsidP="00CE568C">
      <w:pPr>
        <w:pStyle w:val="NO"/>
      </w:pPr>
      <w:r w:rsidRPr="00145F5D">
        <w:t>NOTE:</w:t>
      </w:r>
      <w:r w:rsidR="00CE568C">
        <w:tab/>
      </w:r>
      <w:r w:rsidRPr="00145F5D">
        <w:t>In this solution, relay is referring to L2 UE2NW relay and L3 UE2NW relay with N3IWF.</w:t>
      </w:r>
    </w:p>
    <w:p w14:paraId="22F07F5A" w14:textId="77777777" w:rsidR="00CE568C" w:rsidRDefault="00CE568C" w:rsidP="00CE568C">
      <w:r>
        <w:t>When this location request is for periodic location report, it may include indication that UE need to report its location per the periodicity if available through any located UE or by connecting relay UE even though UE is out of coverage.</w:t>
      </w:r>
    </w:p>
    <w:p w14:paraId="51313B04" w14:textId="77777777" w:rsidR="00CE568C" w:rsidRDefault="00CE568C" w:rsidP="00CE568C">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0DD84B2D" w14:textId="77777777" w:rsidR="00CE568C" w:rsidRDefault="00CE568C" w:rsidP="00CE568C">
      <w:r>
        <w:t>When UE reports its location with located UE information, AMF or LMF may store this information and use it for delivering any MT-LR request to the UE while UE is out of coverage.</w:t>
      </w:r>
    </w:p>
    <w:p w14:paraId="1690B3E2" w14:textId="52C0F9AC" w:rsidR="007E5EE8" w:rsidRPr="000A6DB7" w:rsidRDefault="007E5EE8" w:rsidP="00CE568C">
      <w:pPr>
        <w:pStyle w:val="Heading4"/>
      </w:pPr>
      <w:bookmarkStart w:id="3103" w:name="_Toc117570380"/>
      <w:r>
        <w:t>6.31.2.2</w:t>
      </w:r>
      <w:r w:rsidR="00CE568C">
        <w:tab/>
      </w:r>
      <w:r>
        <w:t>Location Request for SL positioning for the UE is out of coverage.</w:t>
      </w:r>
      <w:bookmarkEnd w:id="3103"/>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44E8123E" w14:textId="77777777" w:rsidR="00CE568C" w:rsidRDefault="00CE568C" w:rsidP="00CE568C">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726F2F7" w14:textId="77777777" w:rsidR="00CE568C" w:rsidRDefault="00CE568C" w:rsidP="00CE568C">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4B440C23" w14:textId="77777777" w:rsidR="00CE568C" w:rsidRDefault="00CE568C" w:rsidP="00CE568C">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6EE5F50" w14:textId="77777777" w:rsidR="00CE568C" w:rsidRDefault="00CE568C" w:rsidP="00CE568C">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53FC654B" w14:textId="77777777" w:rsidR="00CE568C" w:rsidRDefault="00CE568C" w:rsidP="00CE568C">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21060B3D" w:rsidR="00CA17EF" w:rsidRDefault="00CA17EF" w:rsidP="00CA17EF">
      <w:pPr>
        <w:rPr>
          <w:lang w:val="en-US" w:eastAsia="zh-CN" w:bidi="ar"/>
        </w:rPr>
      </w:pPr>
      <w:r>
        <w:rPr>
          <w:lang w:val="en-US" w:eastAsia="zh-CN" w:bidi="ar"/>
        </w:rPr>
        <w:t>In this solution, it is assumed that UE and AMF do not remove UE</w:t>
      </w:r>
      <w:r w:rsidR="001F671C">
        <w:rPr>
          <w:lang w:val="en-US" w:eastAsia="zh-CN" w:bidi="ar"/>
        </w:rPr>
        <w:t>'</w:t>
      </w:r>
      <w:r>
        <w:rPr>
          <w:lang w:val="en-US" w:eastAsia="zh-CN" w:bidi="ar"/>
        </w:rPr>
        <w:t>s context and AMF maintain UE</w:t>
      </w:r>
      <w:r w:rsidR="001F671C">
        <w:rPr>
          <w:lang w:val="en-US" w:eastAsia="zh-CN" w:bidi="ar"/>
        </w:rPr>
        <w:t>'</w:t>
      </w:r>
      <w:r>
        <w:rPr>
          <w:lang w:val="en-US" w:eastAsia="zh-CN" w:bidi="ar"/>
        </w:rPr>
        <w:t>s last known location information even though UE is considered as deregistered. If there is no context available for the UE in AMF, AMF will reject the received location request.</w:t>
      </w:r>
    </w:p>
    <w:p w14:paraId="11E2CF66" w14:textId="69441816" w:rsidR="00887753" w:rsidRPr="00221221" w:rsidRDefault="001F671C" w:rsidP="00CA17EF">
      <w:pPr>
        <w:pStyle w:val="EditorsNote"/>
        <w:rPr>
          <w:lang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sidRPr="00221221">
        <w:rPr>
          <w:lang w:eastAsia="zh-CN" w:bidi="ar"/>
        </w:rPr>
        <w:t>The detail security mechanism is to be determined by SA</w:t>
      </w:r>
      <w:r w:rsidR="00CA17EF">
        <w:rPr>
          <w:lang w:eastAsia="zh-CN" w:bidi="ar"/>
        </w:rPr>
        <w:t> WG</w:t>
      </w:r>
      <w:r w:rsidR="00887753" w:rsidRPr="00221221">
        <w:rPr>
          <w:lang w:eastAsia="zh-CN" w:bidi="ar"/>
        </w:rPr>
        <w:t>3.</w:t>
      </w:r>
    </w:p>
    <w:p w14:paraId="453B3A18" w14:textId="0B32684B" w:rsidR="00887753" w:rsidRPr="00221221" w:rsidRDefault="00887753" w:rsidP="00887753">
      <w:pPr>
        <w:pStyle w:val="Heading3"/>
      </w:pPr>
      <w:bookmarkStart w:id="3104" w:name="_Toc112768600"/>
      <w:bookmarkStart w:id="3105" w:name="_Toc112768891"/>
      <w:bookmarkStart w:id="3106" w:name="_Toc112769131"/>
      <w:bookmarkStart w:id="3107" w:name="_Toc112772568"/>
      <w:bookmarkStart w:id="3108" w:name="_Toc112864243"/>
      <w:bookmarkStart w:id="3109" w:name="_Toc112865385"/>
      <w:bookmarkStart w:id="3110" w:name="_Toc117042820"/>
      <w:bookmarkStart w:id="3111" w:name="_Toc117570381"/>
      <w:r w:rsidRPr="00221221">
        <w:lastRenderedPageBreak/>
        <w:t>6.</w:t>
      </w:r>
      <w:r>
        <w:t>31</w:t>
      </w:r>
      <w:r w:rsidRPr="00221221">
        <w:t>.3</w:t>
      </w:r>
      <w:r w:rsidRPr="00221221">
        <w:tab/>
        <w:t>Procedures</w:t>
      </w:r>
      <w:bookmarkEnd w:id="3104"/>
      <w:bookmarkEnd w:id="3105"/>
      <w:bookmarkEnd w:id="3106"/>
      <w:bookmarkEnd w:id="3107"/>
      <w:bookmarkEnd w:id="3108"/>
      <w:bookmarkEnd w:id="3109"/>
      <w:bookmarkEnd w:id="3110"/>
      <w:bookmarkEnd w:id="3111"/>
    </w:p>
    <w:p w14:paraId="5B8DF3A1" w14:textId="6730C19D" w:rsidR="007E5EE8" w:rsidRPr="007E5EE8" w:rsidRDefault="00887753" w:rsidP="00CE568C">
      <w:pPr>
        <w:pStyle w:val="Heading4"/>
      </w:pPr>
      <w:bookmarkStart w:id="3112" w:name="_Toc117570382"/>
      <w:bookmarkStart w:id="3113" w:name="_Toc112768601"/>
      <w:bookmarkStart w:id="3114" w:name="_Toc112768892"/>
      <w:bookmarkStart w:id="3115" w:name="_Toc112769132"/>
      <w:bookmarkStart w:id="3116" w:name="_Toc112772569"/>
      <w:bookmarkStart w:id="3117" w:name="_Toc112864244"/>
      <w:bookmarkStart w:id="3118" w:name="_Toc112865386"/>
      <w:r w:rsidRPr="007E5EE8">
        <w:t>6.31.3.1</w:t>
      </w:r>
      <w:r w:rsidR="00CE568C">
        <w:tab/>
      </w:r>
      <w:r w:rsidR="007E5EE8" w:rsidRPr="007E5EE8">
        <w:t>Procedure of deferred MT-LR triggering location report when UE enters out of coverage</w:t>
      </w:r>
      <w:bookmarkEnd w:id="3112"/>
    </w:p>
    <w:p w14:paraId="6C2264FE" w14:textId="24446D63" w:rsidR="00CE568C" w:rsidRDefault="007E5EE8" w:rsidP="00CE568C">
      <w:pPr>
        <w:pStyle w:val="TH"/>
        <w:rPr>
          <w:rFonts w:eastAsia="SimSun"/>
          <w:lang w:val="en-US" w:eastAsia="zh-CN" w:bidi="ar"/>
        </w:rPr>
      </w:pPr>
      <w:r>
        <w:object w:dxaOrig="11566" w:dyaOrig="13531" w14:anchorId="2EC97A6E">
          <v:shape id="_x0000_i1092" type="#_x0000_t75" style="width:481.45pt;height:563.5pt" o:ole="">
            <v:imagedata r:id="rId140" o:title=""/>
          </v:shape>
          <o:OLEObject Type="Embed" ProgID="Visio.Drawing.15" ShapeID="_x0000_i1092" DrawAspect="Content" ObjectID="_1731248938" r:id="rId141"/>
        </w:object>
      </w:r>
    </w:p>
    <w:p w14:paraId="026A8F27" w14:textId="28B969F3" w:rsidR="007E5EE8" w:rsidRDefault="007E5EE8" w:rsidP="00CE568C">
      <w:pPr>
        <w:pStyle w:val="TF"/>
      </w:pPr>
      <w:r w:rsidRPr="000A6DB7">
        <w:rPr>
          <w:rFonts w:eastAsia="SimSun"/>
          <w:lang w:val="en-US" w:eastAsia="zh-CN" w:bidi="ar"/>
        </w:rPr>
        <w:t>Figure 6.31.3.1-1: Procedure of deferred MT-LR triggering report when UE</w:t>
      </w:r>
      <w:r w:rsidR="001F671C">
        <w:rPr>
          <w:rFonts w:eastAsia="SimSun"/>
          <w:lang w:val="en-US" w:eastAsia="zh-CN" w:bidi="ar"/>
        </w:rPr>
        <w:t>'</w:t>
      </w:r>
      <w:r w:rsidRPr="000A6DB7">
        <w:rPr>
          <w:rFonts w:eastAsia="SimSun"/>
          <w:lang w:val="en-US" w:eastAsia="zh-CN" w:bidi="ar"/>
        </w:rPr>
        <w:t>s entering out of coverage</w:t>
      </w:r>
    </w:p>
    <w:p w14:paraId="4D027FB1" w14:textId="6EAE8667" w:rsidR="007E5EE8" w:rsidRPr="000A6DB7" w:rsidRDefault="00CE568C" w:rsidP="00CE568C">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There may be an MT-LR request received in AMF.</w:t>
      </w:r>
    </w:p>
    <w:p w14:paraId="4ACC26EE" w14:textId="77777777" w:rsidR="00CE568C" w:rsidRDefault="00CE568C" w:rsidP="00CE568C">
      <w:pPr>
        <w:pStyle w:val="B1"/>
      </w:pPr>
      <w:r>
        <w:lastRenderedPageBreak/>
        <w:t>1</w:t>
      </w:r>
      <w:r>
        <w:tab/>
        <w:t>Based on received MT-LR request or based on registered capability of target UE for SL positioning, AMF may be triggered to send a deferred location request for the target UE. The deferred location request may include triggering condition to report its location information based on SL positioning directly or via located UE. The triggering condition of location report may include the case that when UE is out of coverage and discover a located UE, when UE connected to another located UE, or when UE disconnected from old located UE and connects to a new located UE.</w:t>
      </w:r>
    </w:p>
    <w:p w14:paraId="79BC9BC2" w14:textId="77777777" w:rsidR="00CE568C" w:rsidRDefault="00CE568C" w:rsidP="00CE568C">
      <w:pPr>
        <w:pStyle w:val="B1"/>
      </w:pPr>
      <w:r>
        <w:t>2.</w:t>
      </w:r>
      <w:r>
        <w:tab/>
        <w:t>AMF may select LMF to send deferred location request to the target UE.</w:t>
      </w:r>
    </w:p>
    <w:p w14:paraId="2CEE6C95" w14:textId="77777777" w:rsidR="00CE568C" w:rsidRDefault="00CE568C" w:rsidP="00CE568C">
      <w:pPr>
        <w:pStyle w:val="B1"/>
      </w:pPr>
      <w:r>
        <w:t>3.</w:t>
      </w:r>
      <w:r>
        <w:tab/>
        <w:t>AMF send deferred location request for the target UE to the selected LMF.</w:t>
      </w:r>
    </w:p>
    <w:p w14:paraId="4944E7C2" w14:textId="77777777" w:rsidR="00CE568C" w:rsidRDefault="00CE568C" w:rsidP="00CE568C">
      <w:pPr>
        <w:pStyle w:val="B1"/>
      </w:pPr>
      <w:r>
        <w:t>4.</w:t>
      </w:r>
      <w:r>
        <w:tab/>
        <w:t>After receiving request, LMF may communicate with target UE to exchange capability for SL positioning and/or Uu positioning and any assistant information for positioning.</w:t>
      </w:r>
    </w:p>
    <w:p w14:paraId="59912770" w14:textId="77777777" w:rsidR="00CE568C" w:rsidRDefault="00CE568C" w:rsidP="00CE568C">
      <w:pPr>
        <w:pStyle w:val="B1"/>
      </w:pPr>
      <w:r>
        <w:t>5.</w:t>
      </w:r>
      <w:r>
        <w:tab/>
        <w:t>LMF may send target UE deferred location request with triggering condition as indicated by AMF.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599CC56E" w14:textId="77777777" w:rsidR="00CE568C" w:rsidRDefault="00CE568C" w:rsidP="00CE568C">
      <w:pPr>
        <w:pStyle w:val="B1"/>
      </w:pPr>
      <w:r>
        <w:t>6.</w:t>
      </w:r>
      <w:r>
        <w:tab/>
        <w:t>After receiving the deferred location request including triggering conditions, the target UE may respond to LMF. The target UE may start monitoring whether triggering conditions are met or not</w:t>
      </w:r>
    </w:p>
    <w:p w14:paraId="62141A7D" w14:textId="77777777" w:rsidR="00CE568C" w:rsidRDefault="00CE568C" w:rsidP="00CE568C">
      <w:pPr>
        <w:pStyle w:val="B1"/>
      </w:pPr>
      <w:r>
        <w:t>7.</w:t>
      </w:r>
      <w:r>
        <w:tab/>
        <w:t>After receiving the response from the target UE, LMF may inform AMF that deferred location request is successfully sent to the target UE.</w:t>
      </w:r>
    </w:p>
    <w:p w14:paraId="662C0276" w14:textId="77777777" w:rsidR="00CE568C" w:rsidRDefault="00CE568C" w:rsidP="00CE568C">
      <w:pPr>
        <w:pStyle w:val="B1"/>
      </w:pPr>
      <w:r>
        <w:t>8.</w:t>
      </w:r>
      <w:r>
        <w:tab/>
        <w:t>When the target UE finds it is out of coverage, as indicated in the triggering conditions, the target UE tries to discover located UE or UE2NW relay UE.</w:t>
      </w:r>
    </w:p>
    <w:p w14:paraId="7CAF8CC2" w14:textId="77777777" w:rsidR="00CE568C" w:rsidRDefault="00CE568C" w:rsidP="00CE568C">
      <w:pPr>
        <w:pStyle w:val="B1"/>
      </w:pPr>
      <w:r>
        <w:t>9.</w:t>
      </w:r>
      <w:r>
        <w:tab/>
        <w:t>When the target UE discover a located UE, the target UE establish PC5 connection with the located UE.</w:t>
      </w:r>
    </w:p>
    <w:p w14:paraId="76719638" w14:textId="77777777" w:rsidR="00CE568C" w:rsidRDefault="00CE568C" w:rsidP="00CE568C">
      <w:pPr>
        <w:pStyle w:val="B1"/>
      </w:pPr>
      <w:r>
        <w:t>10.</w:t>
      </w:r>
      <w:r>
        <w:tab/>
        <w:t>The target UE and the located UE perform SL positioning to measure location of the target UE. The target UE informs the located UE of LMF ID of which send deferred location request to the target UE for location report. The target UE may inform the located UE of LOC Event identifier and target UE's identifier which will be included in location report.</w:t>
      </w:r>
    </w:p>
    <w:p w14:paraId="087A1B91" w14:textId="77777777" w:rsidR="00CE568C" w:rsidRDefault="00CE568C" w:rsidP="00CE568C">
      <w:pPr>
        <w:pStyle w:val="B1"/>
      </w:pPr>
      <w:r>
        <w:t>11.</w:t>
      </w:r>
      <w:r>
        <w:tab/>
        <w:t>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DengXian"/>
        </w:rPr>
      </w:pPr>
      <w:r>
        <w:rPr>
          <w:rFonts w:eastAsia="DengXian"/>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p w14:paraId="7B579E97" w14:textId="2AEA9837" w:rsidR="007E5EE8" w:rsidRPr="000A6DB7" w:rsidRDefault="001F671C" w:rsidP="000A6DB7">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7E5EE8" w:rsidRPr="00145F5D">
        <w:rPr>
          <w:lang w:eastAsia="zh-CN" w:bidi="ar"/>
        </w:rPr>
        <w:tab/>
        <w:t>It is FFS how the Target UE privacy is handled when the Target UE location is disclosed to the Located UE.</w:t>
      </w:r>
    </w:p>
    <w:p w14:paraId="582319E3" w14:textId="77777777" w:rsidR="00CE568C" w:rsidRDefault="00CE568C" w:rsidP="00CE568C">
      <w:pPr>
        <w:pStyle w:val="B1"/>
        <w:rPr>
          <w:rFonts w:eastAsia="DengXian"/>
        </w:rPr>
      </w:pPr>
      <w:r>
        <w:rPr>
          <w:rFonts w:eastAsia="DengXian"/>
        </w:rPr>
        <w:t>12.</w:t>
      </w:r>
      <w:r>
        <w:rPr>
          <w:rFonts w:eastAsia="DengXian"/>
        </w:rPr>
        <w:tab/>
        <w:t>After receiving location report from the located UE, LMF may determine the location of the target UE using SL positioning result and location of the located UE. LMF send the determined location information of the target UE to the AMF. LMF may include the information about located UE in the location report.</w:t>
      </w:r>
    </w:p>
    <w:p w14:paraId="343F0733" w14:textId="77777777" w:rsidR="00CE568C" w:rsidRDefault="00CE568C" w:rsidP="00CE568C">
      <w:pPr>
        <w:pStyle w:val="B1"/>
        <w:rPr>
          <w:rFonts w:eastAsia="DengXian"/>
        </w:rPr>
      </w:pPr>
      <w:r>
        <w:rPr>
          <w:rFonts w:eastAsia="DengXian"/>
        </w:rPr>
        <w:t>13.</w:t>
      </w:r>
      <w:r>
        <w:rPr>
          <w:rFonts w:eastAsia="DengXian"/>
        </w:rPr>
        <w:tab/>
        <w:t>AMF may report target UE's location to the LCS client or AF when there is any pending location request for the UE through GMLC.</w:t>
      </w:r>
    </w:p>
    <w:p w14:paraId="1A80F9E0" w14:textId="3CD739A7" w:rsidR="007E5EE8" w:rsidRPr="007E5EE8" w:rsidRDefault="007E5EE8" w:rsidP="000A6DB7">
      <w:r>
        <w:rPr>
          <w:rFonts w:eastAsia="DengXian"/>
        </w:rPr>
        <w:t>T</w:t>
      </w:r>
      <w:r w:rsidRPr="00957AFF">
        <w:rPr>
          <w:rFonts w:eastAsia="DengXian"/>
        </w:rPr>
        <w:t>he AMF and the LMF may use the located UE to send location request to the target UE or to request location information of the target UE by using SL positioning.</w:t>
      </w:r>
    </w:p>
    <w:p w14:paraId="0C3093D9" w14:textId="2DC13833" w:rsidR="00887753" w:rsidRPr="00221221" w:rsidRDefault="007E5EE8" w:rsidP="00CE568C">
      <w:pPr>
        <w:pStyle w:val="Heading4"/>
      </w:pPr>
      <w:bookmarkStart w:id="3119" w:name="_Toc117570383"/>
      <w:r w:rsidRPr="007E5EE8">
        <w:lastRenderedPageBreak/>
        <w:t>6.31</w:t>
      </w:r>
      <w:r w:rsidRPr="008B4D81">
        <w:t>.3.</w:t>
      </w:r>
      <w:r>
        <w:t>2</w:t>
      </w:r>
      <w:r w:rsidR="00CE568C">
        <w:tab/>
      </w:r>
      <w:r w:rsidR="00887753" w:rsidRPr="00221221">
        <w:t>Procedure of immediate location request procedure with SL positioning</w:t>
      </w:r>
      <w:bookmarkEnd w:id="3113"/>
      <w:bookmarkEnd w:id="3114"/>
      <w:bookmarkEnd w:id="3115"/>
      <w:bookmarkEnd w:id="3116"/>
      <w:bookmarkEnd w:id="3117"/>
      <w:bookmarkEnd w:id="3118"/>
      <w:bookmarkEnd w:id="3119"/>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93" type="#_x0000_t75" style="width:481.45pt;height:187.2pt" o:ole="">
            <v:imagedata r:id="rId142" o:title=""/>
          </v:shape>
          <o:OLEObject Type="Embed" ProgID="Visio.Drawing.15" ShapeID="_x0000_i1093" DrawAspect="Content" ObjectID="_1731248939" r:id="rId143"/>
        </w:object>
      </w:r>
    </w:p>
    <w:p w14:paraId="4B9795D9" w14:textId="755FC613"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2</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570F6B96"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w:t>
      </w:r>
      <w:r w:rsidR="001F671C">
        <w:rPr>
          <w:rFonts w:eastAsia="DengXian"/>
        </w:rPr>
        <w:t>'</w:t>
      </w:r>
      <w:r>
        <w:rPr>
          <w:rFonts w:eastAsia="DengXian"/>
        </w:rP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rPr>
          <w:rFonts w:eastAsia="DengXian"/>
        </w:rPr>
        <w:t>If there is no context available for the UE in AMF, AMF will reject the received location request.</w:t>
      </w:r>
    </w:p>
    <w:p w14:paraId="2F1849B9" w14:textId="5CC35E53" w:rsidR="00887753" w:rsidRPr="00AE3493" w:rsidRDefault="001F671C" w:rsidP="00887753">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6C0E0663" w:rsidR="00887753" w:rsidRPr="00ED2B7A" w:rsidRDefault="001F671C" w:rsidP="00CA17EF">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For UE deregistered from NW, how security container is composed and validated between AMF and UE1 is FFS and needs coordination with SA</w:t>
      </w:r>
      <w:r w:rsidR="00CA17EF">
        <w:rPr>
          <w:lang w:eastAsia="zh-CN" w:bidi="ar"/>
        </w:rPr>
        <w:t> WG</w:t>
      </w:r>
      <w:r w:rsidR="00887753">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79F5643E" w14:textId="5259951C" w:rsidR="00CA17EF" w:rsidRDefault="00CA17EF" w:rsidP="00CA17EF">
      <w:pPr>
        <w:pStyle w:val="B1"/>
        <w:rPr>
          <w:rFonts w:eastAsia="DengXian"/>
        </w:rPr>
      </w:pPr>
      <w:r>
        <w:rPr>
          <w:rFonts w:eastAsia="DengXian"/>
        </w:rPr>
        <w:t>3.-4.</w:t>
      </w:r>
      <w:r>
        <w:rPr>
          <w:rFonts w:eastAsia="DengXian"/>
        </w:rPr>
        <w:tab/>
        <w:t xml:space="preserve">The located UE performs discovery procedure with UE1 and if UE1 is discovered, the located UE and UE1 perform security association and PC5 unicast connection setup procedure as mentioned in </w:t>
      </w:r>
      <w:r w:rsidR="006D34D6">
        <w:rPr>
          <w:rFonts w:eastAsia="DengXian"/>
        </w:rPr>
        <w:t>TS 23.304 [</w:t>
      </w:r>
      <w:r w:rsidR="00C944E0">
        <w:rPr>
          <w:rFonts w:eastAsia="DengXian"/>
        </w:rPr>
        <w:t>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lastRenderedPageBreak/>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164F1363" w:rsidR="00887753" w:rsidRPr="00221221" w:rsidRDefault="00887753" w:rsidP="00CE568C">
      <w:pPr>
        <w:pStyle w:val="Heading4"/>
      </w:pPr>
      <w:bookmarkStart w:id="3120" w:name="_Toc112768602"/>
      <w:bookmarkStart w:id="3121" w:name="_Toc112768893"/>
      <w:bookmarkStart w:id="3122" w:name="_Toc112769133"/>
      <w:bookmarkStart w:id="3123" w:name="_Toc112772570"/>
      <w:bookmarkStart w:id="3124" w:name="_Toc112864245"/>
      <w:bookmarkStart w:id="3125" w:name="_Toc112865387"/>
      <w:bookmarkStart w:id="3126" w:name="_Toc117570384"/>
      <w:r>
        <w:t>6.31</w:t>
      </w:r>
      <w:r w:rsidRPr="00221221">
        <w:t>.3.</w:t>
      </w:r>
      <w:r w:rsidR="00407CFC">
        <w:t>3</w:t>
      </w:r>
      <w:r w:rsidR="00CE568C">
        <w:tab/>
      </w:r>
      <w:r w:rsidRPr="00221221">
        <w:t>Procedure of deferred location request procedure with SL positioning</w:t>
      </w:r>
      <w:bookmarkEnd w:id="3120"/>
      <w:bookmarkEnd w:id="3121"/>
      <w:bookmarkEnd w:id="3122"/>
      <w:bookmarkEnd w:id="3123"/>
      <w:bookmarkEnd w:id="3124"/>
      <w:bookmarkEnd w:id="3125"/>
      <w:bookmarkEnd w:id="3126"/>
    </w:p>
    <w:p w14:paraId="1A4255CF" w14:textId="77777777" w:rsidR="00887753" w:rsidRPr="00221221" w:rsidRDefault="00887753" w:rsidP="00CA17EF">
      <w:pPr>
        <w:pStyle w:val="TH"/>
        <w:rPr>
          <w:lang w:bidi="ar"/>
        </w:rPr>
      </w:pPr>
      <w:r w:rsidRPr="00221221">
        <w:object w:dxaOrig="21962" w:dyaOrig="12857" w14:anchorId="5186FD1A">
          <v:shape id="_x0000_i1094" type="#_x0000_t75" style="width:480.85pt;height:282.35pt" o:ole="">
            <v:imagedata r:id="rId144" o:title=""/>
          </v:shape>
          <o:OLEObject Type="Embed" ProgID="Visio.Drawing.15" ShapeID="_x0000_i1094" DrawAspect="Content" ObjectID="_1731248940" r:id="rId145"/>
        </w:object>
      </w:r>
    </w:p>
    <w:p w14:paraId="78D53787" w14:textId="225A5243"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3</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5C9625F" w:rsidR="00CA17EF" w:rsidRDefault="00CA17EF" w:rsidP="00CA17EF">
      <w:pPr>
        <w:pStyle w:val="B1"/>
      </w:pPr>
      <w:r>
        <w:t>1.</w:t>
      </w:r>
      <w:r>
        <w:tab/>
        <w:t>AMF is triggered to initiate location request for target UE. When target UE is determined unreachable, AMF compose list of located UEs based on last known target UE</w:t>
      </w:r>
      <w:r w:rsidR="001F671C">
        <w:t>'</w:t>
      </w:r>
      <w: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3D76A4A2" w:rsidR="00CA17EF" w:rsidRPr="00221221" w:rsidRDefault="001F671C" w:rsidP="00CA17EF">
      <w:pPr>
        <w:pStyle w:val="EditorsNote"/>
      </w:pPr>
      <w:r w:rsidRPr="00D76172">
        <w:rPr>
          <w:lang w:val="en-US" w:eastAsia="zh-CN"/>
        </w:rPr>
        <w:t>Editor</w:t>
      </w:r>
      <w:r>
        <w:rPr>
          <w:lang w:val="en-US" w:eastAsia="zh-CN"/>
        </w:rPr>
        <w:t>'</w:t>
      </w:r>
      <w:r w:rsidRPr="00D76172">
        <w:rPr>
          <w:lang w:val="en-US" w:eastAsia="zh-CN"/>
        </w:rPr>
        <w:t>s note:</w:t>
      </w:r>
      <w:r w:rsidR="00CA17EF">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8595DAF" w:rsidR="00CA17EF" w:rsidRDefault="00CA17EF" w:rsidP="00CA17EF">
      <w:pPr>
        <w:pStyle w:val="B1"/>
        <w:rPr>
          <w:lang w:eastAsia="zh-CN" w:bidi="ar"/>
        </w:rPr>
      </w:pPr>
      <w:r>
        <w:rPr>
          <w:lang w:eastAsia="zh-CN" w:bidi="ar"/>
        </w:rPr>
        <w:t>3.-4.</w:t>
      </w:r>
      <w:r>
        <w:rPr>
          <w:lang w:eastAsia="zh-CN" w:bidi="ar"/>
        </w:rPr>
        <w:tab/>
        <w:t xml:space="preserve">The located UE performs discovery procedure with target UE and if target UE is discovered, the located UE and UE1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6B452C50" w:rsidR="00CA17EF" w:rsidRDefault="00CA17EF" w:rsidP="00CA17EF">
      <w:pPr>
        <w:pStyle w:val="B1"/>
        <w:rPr>
          <w:lang w:eastAsia="zh-CN" w:bidi="ar"/>
        </w:rPr>
      </w:pPr>
      <w:r>
        <w:rPr>
          <w:lang w:eastAsia="zh-CN" w:bidi="ar"/>
        </w:rPr>
        <w:t>10.-11.</w:t>
      </w:r>
      <w:r>
        <w:rPr>
          <w:lang w:eastAsia="zh-CN" w:bidi="ar"/>
        </w:rPr>
        <w:tab/>
        <w:t xml:space="preserve">After finding the located UE_2 is in the list of located UEs, target UE and the located UE_2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3127" w:name="_Toc112768603"/>
      <w:bookmarkStart w:id="3128" w:name="_Toc112768894"/>
      <w:bookmarkStart w:id="3129" w:name="_Toc112769134"/>
      <w:bookmarkStart w:id="3130" w:name="_Toc112772571"/>
      <w:bookmarkStart w:id="3131" w:name="_Toc112864246"/>
      <w:bookmarkStart w:id="3132" w:name="_Toc112865388"/>
      <w:bookmarkStart w:id="3133" w:name="_Toc117042821"/>
      <w:bookmarkStart w:id="3134" w:name="_Toc117570385"/>
      <w:r w:rsidRPr="00221221">
        <w:t>6.</w:t>
      </w:r>
      <w:r>
        <w:t>31</w:t>
      </w:r>
      <w:r w:rsidRPr="00221221">
        <w:t>.4</w:t>
      </w:r>
      <w:r w:rsidRPr="00221221">
        <w:tab/>
        <w:t>Impacts on services, entities, and interfaces</w:t>
      </w:r>
      <w:bookmarkEnd w:id="3127"/>
      <w:bookmarkEnd w:id="3128"/>
      <w:bookmarkEnd w:id="3129"/>
      <w:bookmarkEnd w:id="3130"/>
      <w:bookmarkEnd w:id="3131"/>
      <w:bookmarkEnd w:id="3132"/>
      <w:bookmarkEnd w:id="3133"/>
      <w:bookmarkEnd w:id="3134"/>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35B1FE79"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407CFC" w:rsidRPr="00145F5D">
        <w:rPr>
          <w:rFonts w:eastAsia="DengXian"/>
        </w:rPr>
        <w:t>, and handling deferred location request with new triggering conditions</w:t>
      </w:r>
      <w:r w:rsidR="00895101">
        <w:rPr>
          <w:rFonts w:eastAsia="DengXian"/>
        </w:rPr>
        <w:t>.</w:t>
      </w:r>
    </w:p>
    <w:p w14:paraId="64691154" w14:textId="0B008FF6" w:rsidR="00D47663" w:rsidRDefault="00D47663" w:rsidP="00D47663">
      <w:pPr>
        <w:pStyle w:val="B1"/>
        <w:rPr>
          <w:rFonts w:eastAsia="DengXian"/>
        </w:rPr>
      </w:pPr>
      <w:r>
        <w:rPr>
          <w:rFonts w:eastAsia="DengXian"/>
        </w:rPr>
        <w:t>-</w:t>
      </w:r>
      <w:r>
        <w:rPr>
          <w:rFonts w:eastAsia="DengXian"/>
        </w:rPr>
        <w:tab/>
        <w:t xml:space="preserve">AMF: </w:t>
      </w:r>
      <w:r w:rsidR="00407CFC" w:rsidRPr="00145F5D">
        <w:rPr>
          <w:rFonts w:eastAsia="DengXian"/>
        </w:rPr>
        <w:t>handling deferred location request</w:t>
      </w:r>
      <w:r w:rsidR="00407CFC">
        <w:rPr>
          <w:rFonts w:eastAsia="DengXian"/>
        </w:rPr>
        <w:t xml:space="preserve"> with new triggering conditions, </w:t>
      </w:r>
      <w:r>
        <w:rPr>
          <w:rFonts w:eastAsia="DengXian"/>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DengXian"/>
        </w:rPr>
      </w:pPr>
      <w:r>
        <w:rPr>
          <w:rFonts w:eastAsia="DengXian"/>
        </w:rPr>
        <w:t>-</w:t>
      </w:r>
      <w:r>
        <w:rPr>
          <w:rFonts w:eastAsia="DengXian"/>
        </w:rPr>
        <w:tab/>
        <w:t xml:space="preserve">LMF: </w:t>
      </w:r>
      <w:r w:rsidR="00407CFC">
        <w:rPr>
          <w:rFonts w:eastAsia="DengXian"/>
        </w:rPr>
        <w:t xml:space="preserve">handling deferred location request with new triggering condition, </w:t>
      </w:r>
      <w:r>
        <w:rPr>
          <w:rFonts w:eastAsia="DengXian"/>
        </w:rPr>
        <w:t>location determination with SL positioning.</w:t>
      </w:r>
    </w:p>
    <w:p w14:paraId="502A8116" w14:textId="6CF85446" w:rsidR="0024363F" w:rsidRPr="005C0325" w:rsidRDefault="0024363F" w:rsidP="005C0325">
      <w:pPr>
        <w:pStyle w:val="Heading2"/>
      </w:pPr>
      <w:bookmarkStart w:id="3135" w:name="_Toc112769135"/>
      <w:bookmarkStart w:id="3136" w:name="_Toc112772572"/>
      <w:bookmarkStart w:id="3137" w:name="_Toc112864247"/>
      <w:bookmarkStart w:id="3138" w:name="_Toc112865389"/>
      <w:bookmarkStart w:id="3139" w:name="_Toc117042822"/>
      <w:bookmarkStart w:id="3140" w:name="_Toc117570386"/>
      <w:r w:rsidRPr="005C0325">
        <w:t>6.32</w:t>
      </w:r>
      <w:r w:rsidRPr="005C0325">
        <w:tab/>
        <w:t>Solution #32: Involving Multiple Reference UEs for Sidelink positioning</w:t>
      </w:r>
      <w:bookmarkEnd w:id="3135"/>
      <w:bookmarkEnd w:id="3136"/>
      <w:bookmarkEnd w:id="3137"/>
      <w:bookmarkEnd w:id="3138"/>
      <w:bookmarkEnd w:id="3139"/>
      <w:bookmarkEnd w:id="3140"/>
    </w:p>
    <w:p w14:paraId="09A7004A" w14:textId="49499DA7" w:rsidR="0024363F" w:rsidRPr="005C0325" w:rsidRDefault="0024363F" w:rsidP="005C0325">
      <w:pPr>
        <w:pStyle w:val="Heading3"/>
      </w:pPr>
      <w:bookmarkStart w:id="3141" w:name="_Toc104304449"/>
      <w:bookmarkStart w:id="3142" w:name="_Toc112769136"/>
      <w:bookmarkStart w:id="3143" w:name="_Toc112772573"/>
      <w:bookmarkStart w:id="3144" w:name="_Toc112864248"/>
      <w:bookmarkStart w:id="3145" w:name="_Toc112865390"/>
      <w:bookmarkStart w:id="3146" w:name="_Toc117042823"/>
      <w:bookmarkStart w:id="3147" w:name="_Toc117570387"/>
      <w:r w:rsidRPr="005C0325">
        <w:t>6.32.1</w:t>
      </w:r>
      <w:r w:rsidRPr="005C0325">
        <w:tab/>
        <w:t>Description</w:t>
      </w:r>
      <w:bookmarkEnd w:id="3141"/>
      <w:bookmarkEnd w:id="3142"/>
      <w:bookmarkEnd w:id="3143"/>
      <w:bookmarkEnd w:id="3144"/>
      <w:bookmarkEnd w:id="3145"/>
      <w:bookmarkEnd w:id="3146"/>
      <w:bookmarkEnd w:id="3147"/>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49941A1D"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 xml:space="preserve">Multiple Reference UEs are part of a </w:t>
      </w:r>
      <w:r w:rsidR="001F671C">
        <w:rPr>
          <w:rFonts w:eastAsia="Malgun Gothic"/>
          <w:noProof/>
          <w:lang w:val="en-US" w:eastAsia="ko-KR"/>
        </w:rPr>
        <w:t>"</w:t>
      </w:r>
      <w:r>
        <w:rPr>
          <w:rFonts w:eastAsia="Malgun Gothic"/>
          <w:noProof/>
          <w:lang w:val="en-US" w:eastAsia="ko-KR"/>
        </w:rPr>
        <w:t>fixed</w:t>
      </w:r>
      <w:r w:rsidR="001F671C">
        <w:rPr>
          <w:rFonts w:eastAsia="Malgun Gothic"/>
          <w:noProof/>
          <w:lang w:val="en-US" w:eastAsia="ko-KR"/>
        </w:rPr>
        <w:t>"</w:t>
      </w:r>
      <w:r>
        <w:rPr>
          <w:rFonts w:eastAsia="Malgun Gothic"/>
          <w:noProof/>
          <w:lang w:val="en-US" w:eastAsia="ko-KR"/>
        </w:rPr>
        <w:t xml:space="preserve">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1B4C5B85"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F671C">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F671C">
        <w:rPr>
          <w:rFonts w:eastAsia="Malgun Gothic"/>
          <w:noProof/>
          <w:lang w:val="en-US" w:eastAsia="ko-KR"/>
        </w:rPr>
        <w:t>"</w:t>
      </w:r>
      <w:r w:rsidRPr="0024363F">
        <w:rPr>
          <w:rFonts w:eastAsia="Malgun Gothic"/>
          <w:noProof/>
          <w:lang w:val="en-US" w:eastAsia="ko-KR"/>
        </w:rPr>
        <w:t>fixed</w:t>
      </w:r>
      <w:r w:rsidR="001F671C">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F671C">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2D86FC9A"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F671C">
        <w:rPr>
          <w:rFonts w:eastAsia="Malgun Gothic"/>
          <w:noProof/>
          <w:lang w:val="en-US" w:eastAsia="ko-KR"/>
        </w:rPr>
        <w:t>"</w:t>
      </w:r>
      <w:r w:rsidRPr="0024363F">
        <w:rPr>
          <w:rFonts w:eastAsia="Malgun Gothic"/>
          <w:noProof/>
          <w:lang w:val="en-US" w:eastAsia="ko-KR"/>
        </w:rPr>
        <w:t>constellation</w:t>
      </w:r>
      <w:r w:rsidR="001F671C">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75FB3F14" w:rsidR="0024363F" w:rsidRPr="00CA17EF" w:rsidRDefault="00CE568C" w:rsidP="00CA17EF">
      <w:pPr>
        <w:pStyle w:val="TH"/>
        <w:rPr>
          <w:rFonts w:eastAsia="Malgun Gothic"/>
        </w:rPr>
      </w:pPr>
      <w:r w:rsidRPr="00CA17EF">
        <w:rPr>
          <w:rFonts w:eastAsia="Malgun Gothic"/>
        </w:rPr>
        <w:object w:dxaOrig="7241" w:dyaOrig="3741" w14:anchorId="75DA5872">
          <v:shape id="_x0000_i1095" type="#_x0000_t75" style="width:246.05pt;height:185.95pt" o:ole="">
            <v:imagedata r:id="rId146" o:title="" cropright="21226f"/>
          </v:shape>
          <o:OLEObject Type="Embed" ProgID="Visio.Drawing.15" ShapeID="_x0000_i1095" DrawAspect="Content" ObjectID="_1731248941" r:id="rId147"/>
        </w:object>
      </w:r>
    </w:p>
    <w:p w14:paraId="770F0683" w14:textId="0A60CED7" w:rsidR="0024363F" w:rsidRPr="00CA17EF" w:rsidRDefault="0024363F" w:rsidP="00CA17EF">
      <w:pPr>
        <w:pStyle w:val="TF"/>
        <w:rPr>
          <w:rFonts w:eastAsia="DengXian"/>
        </w:rPr>
      </w:pPr>
      <w:bookmarkStart w:id="3148" w:name="_MON_1684549432"/>
      <w:bookmarkEnd w:id="3148"/>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3C9DE3AE"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 xml:space="preserve">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w:t>
      </w:r>
      <w:r w:rsidR="001F671C">
        <w:rPr>
          <w:lang w:val="en-US"/>
        </w:rPr>
        <w:t>"</w:t>
      </w:r>
      <w:r>
        <w:rPr>
          <w:lang w:val="en-US"/>
        </w:rPr>
        <w:t>constellation</w:t>
      </w:r>
      <w:r w:rsidR="001F671C">
        <w:rPr>
          <w:lang w:val="en-US"/>
        </w:rPr>
        <w:t>"</w:t>
      </w:r>
      <w:r>
        <w:rPr>
          <w:lang w:val="en-US"/>
        </w:rPr>
        <w:t xml:space="preserve">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6" type="#_x0000_t75" style="width:362.5pt;height:186.55pt" o:ole="">
            <v:imagedata r:id="rId148" o:title=""/>
          </v:shape>
          <o:OLEObject Type="Embed" ProgID="Visio.Drawing.15" ShapeID="_x0000_i1096" DrawAspect="Content" ObjectID="_1731248942" r:id="rId149"/>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034753D1"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w:t>
      </w:r>
      <w:r w:rsidR="001F671C">
        <w:t>'</w:t>
      </w:r>
      <w:r>
        <w:t>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7" type="#_x0000_t75" style="width:362.5pt;height:150.9pt" o:ole="">
            <v:imagedata r:id="rId150" o:title=""/>
          </v:shape>
          <o:OLEObject Type="Embed" ProgID="Visio.Drawing.15" ShapeID="_x0000_i1097" DrawAspect="Content" ObjectID="_1731248943" r:id="rId151"/>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29814FB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w:t>
      </w:r>
      <w:r w:rsidR="001F671C">
        <w:t>'</w:t>
      </w:r>
      <w:r>
        <w:t xml:space="preserve">s functionality and support the same protocols (e.g. </w:t>
      </w:r>
      <w:r>
        <w:lastRenderedPageBreak/>
        <w:t xml:space="preserve">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w:t>
      </w:r>
      <w:r w:rsidR="001F671C">
        <w:t>"</w:t>
      </w:r>
      <w:r>
        <w:t>constellation</w:t>
      </w:r>
      <w:r w:rsidR="001F671C">
        <w:t>"</w:t>
      </w:r>
      <w:r>
        <w:t xml:space="preserve">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47F02E4C" w14:textId="77777777" w:rsidR="00B10492" w:rsidRDefault="00B10492" w:rsidP="00F94272">
      <w:pPr>
        <w:pStyle w:val="B1"/>
      </w:pPr>
      <w:r>
        <w:tab/>
        <w:t>A Reference UE that implements part of the LMF's functionality, i.e. a SL Positioning Server UE,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771B39C2" w14:textId="77777777" w:rsidR="00B10492" w:rsidRDefault="00B1049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8" type="#_x0000_t75" style="width:363.75pt;height:150.9pt" o:ole="">
            <v:imagedata r:id="rId152" o:title=""/>
          </v:shape>
          <o:OLEObject Type="Embed" ProgID="Visio.Drawing.15" ShapeID="_x0000_i1098" DrawAspect="Content" ObjectID="_1731248944" r:id="rId153"/>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3149" w:name="_Toc104304450"/>
      <w:bookmarkStart w:id="3150" w:name="_Toc112769137"/>
      <w:bookmarkStart w:id="3151" w:name="_Toc112772574"/>
      <w:bookmarkStart w:id="3152" w:name="_Toc112864249"/>
      <w:bookmarkStart w:id="3153" w:name="_Toc112865391"/>
      <w:bookmarkStart w:id="3154" w:name="_Toc117042824"/>
      <w:bookmarkStart w:id="3155" w:name="_Toc117570388"/>
      <w:r w:rsidRPr="0024363F">
        <w:rPr>
          <w:lang w:val="en-US"/>
        </w:rPr>
        <w:t>6.</w:t>
      </w:r>
      <w:r>
        <w:rPr>
          <w:lang w:val="en-US"/>
        </w:rPr>
        <w:t>32</w:t>
      </w:r>
      <w:r w:rsidRPr="0024363F">
        <w:rPr>
          <w:lang w:val="en-US"/>
        </w:rPr>
        <w:t>.2</w:t>
      </w:r>
      <w:r w:rsidRPr="0024363F">
        <w:rPr>
          <w:lang w:val="en-US"/>
        </w:rPr>
        <w:tab/>
      </w:r>
      <w:r w:rsidRPr="005C0325">
        <w:t>Procedures</w:t>
      </w:r>
      <w:bookmarkEnd w:id="3149"/>
      <w:bookmarkEnd w:id="3150"/>
      <w:bookmarkEnd w:id="3151"/>
      <w:bookmarkEnd w:id="3152"/>
      <w:bookmarkEnd w:id="3153"/>
      <w:bookmarkEnd w:id="3154"/>
      <w:bookmarkEnd w:id="3155"/>
    </w:p>
    <w:p w14:paraId="25A7C905" w14:textId="05CC5576" w:rsidR="0024363F" w:rsidRDefault="00B10492" w:rsidP="00B10492">
      <w:pPr>
        <w:rPr>
          <w:lang w:eastAsia="zh-CN"/>
        </w:rPr>
      </w:pPr>
      <w:r>
        <w:rPr>
          <w:lang w:eastAsia="zh-CN"/>
        </w:rPr>
        <w:t>The procedures below describe each of the above mentioned cases in more detail. In these procedures, it is assumed that the Target UE and all involved Reference UEs are served by the same PLMN.</w:t>
      </w:r>
    </w:p>
    <w:p w14:paraId="11A08976" w14:textId="2D59C9B9" w:rsidR="00F94272" w:rsidRPr="00B10492" w:rsidRDefault="00F94272" w:rsidP="00F94272">
      <w:pPr>
        <w:rPr>
          <w:rFonts w:eastAsiaTheme="minorEastAsia"/>
          <w:b/>
          <w:bCs/>
        </w:rPr>
      </w:pPr>
      <w:r w:rsidRPr="00B10492">
        <w:rPr>
          <w:rFonts w:eastAsiaTheme="minorEastAsia"/>
          <w:b/>
          <w:bCs/>
        </w:rPr>
        <w:t>Case 1: Target UE and all Reference UEs are in coverage</w:t>
      </w:r>
    </w:p>
    <w:p w14:paraId="689C9C2A" w14:textId="42046FA4" w:rsidR="00ED6228" w:rsidRPr="00F94272" w:rsidRDefault="00B10492" w:rsidP="00B10492">
      <w:pPr>
        <w:pStyle w:val="TH"/>
        <w:rPr>
          <w:rFonts w:eastAsiaTheme="minorEastAsia"/>
          <w:bCs/>
          <w:lang w:val="en-US" w:eastAsia="en-US"/>
        </w:rPr>
      </w:pPr>
      <w:r w:rsidRPr="0024363F">
        <w:rPr>
          <w:rFonts w:eastAsiaTheme="minorEastAsia"/>
          <w:lang w:val="en-US" w:eastAsia="en-US"/>
        </w:rPr>
        <w:object w:dxaOrig="10721" w:dyaOrig="9751" w14:anchorId="408A4AD0">
          <v:shape id="_x0000_i1099" type="#_x0000_t75" style="width:479.6pt;height:482.1pt" o:ole="">
            <v:imagedata r:id="rId154" o:title=""/>
          </v:shape>
          <o:OLEObject Type="Embed" ProgID="Visio.Drawing.15" ShapeID="_x0000_i1099" DrawAspect="Content" ObjectID="_1731248945" r:id="rId155"/>
        </w:object>
      </w:r>
    </w:p>
    <w:p w14:paraId="03870D4C" w14:textId="02EDF786"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16EDE39E" w14:textId="77777777" w:rsidR="00B10492" w:rsidRDefault="00B10492" w:rsidP="00B1049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LCS client or another PLMN (see description of Figure 6.32.2-2 for more details)</w:t>
      </w:r>
    </w:p>
    <w:p w14:paraId="757D1342" w14:textId="77777777" w:rsidR="00B10492" w:rsidRDefault="00B10492" w:rsidP="00B1049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 To this end, the GMLC may issue a Periodic MT-LR for the respective Reference UEs/Located UEs. The location information of the Reference UEs/Located UEs will also be updated every time the Reference UE/Located UE issues a MO-LR.</w:t>
      </w:r>
    </w:p>
    <w:p w14:paraId="1DB72F62" w14:textId="77777777" w:rsidR="00B10492" w:rsidRDefault="00B10492" w:rsidP="00B10492">
      <w:pPr>
        <w:pStyle w:val="B1"/>
        <w:rPr>
          <w:lang w:eastAsia="zh-CN"/>
        </w:rPr>
      </w:pPr>
      <w:r>
        <w:rPr>
          <w:lang w:eastAsia="zh-CN"/>
        </w:rPr>
        <w:t>3.</w:t>
      </w:r>
      <w:r>
        <w:rPr>
          <w:lang w:eastAsia="zh-CN"/>
        </w:rPr>
        <w:tab/>
        <w:t>The Target UE (3a) or the GMLC (3b)transmit a Location Request to trigger the initiation of the ranging/sidelink positioning procedures for the Target UE. The AMF then selects (3c) an LMF that supports ranging/sidelink positioning procedures. Preferably, the LMFs are deployed to serve a particular area, so that the LMF selection can be based on area information of the Target UE, such as TAI or Cell-Id.</w:t>
      </w:r>
    </w:p>
    <w:p w14:paraId="298BFFCF" w14:textId="74944322" w:rsidR="00B10492" w:rsidRDefault="00B10492" w:rsidP="00B10492">
      <w:pPr>
        <w:pStyle w:val="B1"/>
        <w:rPr>
          <w:lang w:eastAsia="zh-CN"/>
        </w:rPr>
      </w:pPr>
      <w:r>
        <w:rPr>
          <w:lang w:eastAsia="zh-CN"/>
        </w:rPr>
        <w:lastRenderedPageBreak/>
        <w:t>4.</w:t>
      </w:r>
      <w:r>
        <w:rPr>
          <w:lang w:eastAsia="zh-CN"/>
        </w:rPr>
        <w:tab/>
      </w:r>
    </w:p>
    <w:p w14:paraId="15AA2F47" w14:textId="77777777" w:rsidR="00B10492" w:rsidRDefault="00B10492" w:rsidP="00B10492">
      <w:pPr>
        <w:pStyle w:val="B1"/>
        <w:rPr>
          <w:lang w:eastAsia="zh-CN"/>
        </w:rPr>
      </w:pPr>
      <w:r>
        <w:rPr>
          <w:lang w:eastAsia="zh-CN"/>
        </w:rPr>
        <w:t>6.</w:t>
      </w:r>
      <w:r>
        <w:rPr>
          <w:lang w:eastAsia="zh-CN"/>
        </w:rPr>
        <w:tab/>
        <w:t>Based on area information, such as TAI or Cell-Id of the Target UE provided by the AMF to the LMF, the LMF determines one or more Reference UEs to get involved in the ranging session, e.g. based on the information about ranging constellations or Reference UEs in the area (that have a stable position).</w:t>
      </w:r>
    </w:p>
    <w:p w14:paraId="6646C8E4" w14:textId="0A055B27" w:rsidR="00906B18" w:rsidRPr="00906B18" w:rsidRDefault="00B10492" w:rsidP="00B10492">
      <w:pPr>
        <w:pStyle w:val="NO"/>
        <w:rPr>
          <w:lang w:eastAsia="zh-CN"/>
        </w:rPr>
      </w:pPr>
      <w:r>
        <w:rPr>
          <w:lang w:eastAsia="zh-CN"/>
        </w:rPr>
        <w:t>NOTE 1:</w:t>
      </w:r>
      <w:r>
        <w:rPr>
          <w:lang w:eastAsia="zh-CN"/>
        </w:rPr>
        <w:tab/>
        <w:t xml:space="preserve">In case in steps 2 and 3b different LMFs have been selected for the Target UE and one or more Reference UEs, if an LMF discovers that it does not have UE context information for each of these UEs, then it may use the NL7 reference point (as specified in </w:t>
      </w:r>
      <w:r w:rsidR="006D34D6">
        <w:rPr>
          <w:lang w:eastAsia="zh-CN"/>
        </w:rPr>
        <w:t>TS 23.273 </w:t>
      </w:r>
      <w:bookmarkStart w:id="3156" w:name="MCCTEMPBM_00000030"/>
      <w:r w:rsidR="006D34D6">
        <w:rPr>
          <w:lang w:eastAsia="zh-CN"/>
        </w:rPr>
        <w:t>[11]</w:t>
      </w:r>
      <w:r>
        <w:rPr>
          <w:lang w:eastAsia="zh-CN"/>
        </w:rPr>
        <w:t xml:space="preserve"> a</w:t>
      </w:r>
      <w:bookmarkEnd w:id="3156"/>
      <w:r>
        <w:rPr>
          <w:lang w:eastAsia="zh-CN"/>
        </w:rPr>
        <w:t xml:space="preserve">nd which may need to be extended for this purpose) to request other LMFs to perform a UE context transfer of the "missing" UE context information to this LMF (or vice versa), for example using steps 5-10 of the LMF Change Procedure in clause 6.4 of </w:t>
      </w:r>
      <w:r w:rsidR="006D34D6">
        <w:rPr>
          <w:lang w:eastAsia="zh-CN"/>
        </w:rPr>
        <w:t>TS 23.273 </w:t>
      </w:r>
      <w:bookmarkStart w:id="3157" w:name="MCCTEMPBM_00000031"/>
      <w:r w:rsidR="006D34D6">
        <w:rPr>
          <w:lang w:eastAsia="zh-CN"/>
        </w:rPr>
        <w:t>[11]</w:t>
      </w:r>
      <w:r>
        <w:rPr>
          <w:lang w:eastAsia="zh-CN"/>
        </w:rPr>
        <w:t xml:space="preserve">. </w:t>
      </w:r>
      <w:bookmarkEnd w:id="3157"/>
      <w:r>
        <w:rPr>
          <w:lang w:eastAsia="zh-CN"/>
        </w:rPr>
        <w:t>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296F1AC" w14:textId="77777777" w:rsidR="00B10492" w:rsidRDefault="00B10492" w:rsidP="00B10492">
      <w:pPr>
        <w:pStyle w:val="B1"/>
        <w:rPr>
          <w:lang w:eastAsia="zh-CN"/>
        </w:rPr>
      </w:pPr>
      <w:r>
        <w:rPr>
          <w:lang w:eastAsia="zh-CN"/>
        </w:rPr>
        <w:t>5.</w:t>
      </w:r>
      <w:r>
        <w:rPr>
          <w:lang w:eastAsia="zh-CN"/>
        </w:rPr>
        <w:tab/>
        <w:t>The LMF configures the Target UE and the Reference UEs, in this case Reference UE#1 and Reference UE#2 to enable both Reference UE#1 and UE#2 to join the ranging session with the Target UE. The configuration information may include a session identifier for the joint ranging session. Such message could be an extension to the Ranging/Sidelink Positioning Protocol (RSPP). The LMF may also configure the respective UEs with other relevant information to enable ranging (if this has not been done beforehand) in this step.</w:t>
      </w:r>
    </w:p>
    <w:p w14:paraId="4D8E4E37" w14:textId="77777777" w:rsidR="00B10492" w:rsidRDefault="00B10492" w:rsidP="00B10492">
      <w:pPr>
        <w:pStyle w:val="B1"/>
        <w:rPr>
          <w:lang w:eastAsia="zh-CN"/>
        </w:rPr>
      </w:pPr>
      <w:r>
        <w:rPr>
          <w:lang w:eastAsia="zh-CN"/>
        </w:rPr>
        <w:t>6.</w:t>
      </w:r>
      <w:r>
        <w:rPr>
          <w:lang w:eastAsia="zh-CN"/>
        </w:rPr>
        <w:tab/>
        <w:t>The Target UE and Reference UE#1 and Reference UE#2 can perform ranging discovery (if not done yet) and setup a ranging connection with each other, using the session identifier for the joint ranging session as input, and initiate ranging.</w:t>
      </w:r>
    </w:p>
    <w:p w14:paraId="3823D363" w14:textId="77777777" w:rsidR="00B10492" w:rsidRDefault="00B10492" w:rsidP="00B10492">
      <w:pPr>
        <w:pStyle w:val="B1"/>
        <w:rPr>
          <w:lang w:eastAsia="zh-CN"/>
        </w:rPr>
      </w:pPr>
      <w:r>
        <w:rPr>
          <w:lang w:eastAsia="zh-CN"/>
        </w:rPr>
        <w:t>7.</w:t>
      </w:r>
      <w:r>
        <w:rPr>
          <w:lang w:eastAsia="zh-CN"/>
        </w:rPr>
        <w:tab/>
        <w:t>Optionally, the Reference UEs (in this case Reference UE#1 and Reference UE#2) will also perform ranging discovery and setup a ranging connection with each other.</w:t>
      </w:r>
    </w:p>
    <w:p w14:paraId="3DA7A74E" w14:textId="77777777" w:rsidR="00B10492" w:rsidRDefault="00B10492" w:rsidP="00B10492">
      <w:pPr>
        <w:pStyle w:val="B1"/>
        <w:rPr>
          <w:lang w:eastAsia="zh-CN"/>
        </w:rPr>
      </w:pPr>
      <w:r>
        <w:rPr>
          <w:lang w:eastAsia="zh-CN"/>
        </w:rPr>
        <w:t>8.</w:t>
      </w:r>
      <w:r>
        <w:rPr>
          <w:lang w:eastAsia="zh-CN"/>
        </w:rPr>
        <w:tab/>
        <w:t>In this step, the Target UE will perform ranging with all Reference UEs involved in the ranging session (in this case both with Reference UE#1 and with Reference UE#2) to determine a distance/angle between the respective UEs. Optionally the Reference UEs are configured by the LMF to perform ranging amongst each other for additional accuracy (in this case Reference UE#1 may perform ranging with Reference UE#2).</w:t>
      </w:r>
    </w:p>
    <w:p w14:paraId="5CFFACB2" w14:textId="77777777" w:rsidR="00B10492" w:rsidRDefault="00B10492" w:rsidP="00B10492">
      <w:pPr>
        <w:pStyle w:val="B1"/>
        <w:rPr>
          <w:lang w:eastAsia="zh-CN"/>
        </w:rPr>
      </w:pPr>
      <w:r>
        <w:rPr>
          <w:lang w:eastAsia="zh-CN"/>
        </w:rPr>
        <w:t>9.</w:t>
      </w:r>
      <w:r>
        <w:rPr>
          <w:lang w:eastAsia="zh-CN"/>
        </w:rPr>
        <w:tab/>
        <w:t>All UEs involved in the joint ranging session, in this case the Target UE and Reference UE#1 and Reference UE#2 report their ranging measurements/results to the LMF.</w:t>
      </w:r>
    </w:p>
    <w:p w14:paraId="5D7ACA78" w14:textId="77777777" w:rsidR="00B10492" w:rsidRDefault="00B10492" w:rsidP="00B10492">
      <w:pPr>
        <w:pStyle w:val="B1"/>
        <w:rPr>
          <w:lang w:eastAsia="zh-CN"/>
        </w:rPr>
      </w:pPr>
      <w:r>
        <w:rPr>
          <w:lang w:eastAsia="zh-CN"/>
        </w:rPr>
        <w:t>10.</w:t>
      </w:r>
      <w:r>
        <w:rPr>
          <w:lang w:eastAsia="zh-CN"/>
        </w:rPr>
        <w:tab/>
        <w:t>The LMF calculates the location of Target UE based on the received ranging measurements/results from all UEs involved in the joint ranging session. The LMF may report the estimated location to the Target UE or AF.</w:t>
      </w:r>
    </w:p>
    <w:p w14:paraId="3E5A905D" w14:textId="5C179842" w:rsidR="0024363F" w:rsidRPr="00F94272" w:rsidRDefault="00F94272" w:rsidP="00F94272">
      <w:pPr>
        <w:rPr>
          <w:b/>
          <w:bCs/>
          <w:lang w:eastAsia="zh-CN"/>
        </w:rPr>
      </w:pPr>
      <w:r w:rsidRPr="00F94272">
        <w:rPr>
          <w:b/>
          <w:bCs/>
          <w:lang w:eastAsia="zh-CN"/>
        </w:rPr>
        <w:t xml:space="preserve">Additional details on how the LMF receives or determines information about ranging </w:t>
      </w:r>
      <w:r w:rsidR="001F671C">
        <w:rPr>
          <w:b/>
          <w:bCs/>
          <w:lang w:eastAsia="zh-CN"/>
        </w:rPr>
        <w:t>"</w:t>
      </w:r>
      <w:r w:rsidRPr="00F94272">
        <w:rPr>
          <w:b/>
          <w:bCs/>
          <w:lang w:eastAsia="zh-CN"/>
        </w:rPr>
        <w:t>constellations</w:t>
      </w:r>
      <w:r w:rsidR="001F671C">
        <w:rPr>
          <w:b/>
          <w:bCs/>
          <w:lang w:eastAsia="zh-CN"/>
        </w:rPr>
        <w:t>"</w:t>
      </w:r>
      <w:r w:rsidRPr="00F94272">
        <w:rPr>
          <w:b/>
          <w:bCs/>
          <w:lang w:eastAsia="zh-CN"/>
        </w:rPr>
        <w:t>:</w:t>
      </w:r>
    </w:p>
    <w:bookmarkStart w:id="3158" w:name="_MON_1723553078"/>
    <w:bookmarkEnd w:id="3158"/>
    <w:p w14:paraId="409326A7" w14:textId="02689A6B" w:rsidR="00C95C72" w:rsidRDefault="00C95C72" w:rsidP="00C95C72">
      <w:pPr>
        <w:pStyle w:val="TH"/>
      </w:pPr>
      <w:r>
        <w:object w:dxaOrig="8925" w:dyaOrig="4439" w14:anchorId="08DA7A51">
          <v:shape id="_x0000_i1100" type="#_x0000_t75" style="width:364.4pt;height:311.15pt" o:ole="">
            <v:imagedata r:id="rId156" o:title=""/>
          </v:shape>
          <o:OLEObject Type="Embed" ProgID="Word.Picture.8" ShapeID="_x0000_i1100" DrawAspect="Content" ObjectID="_1731248946" r:id="rId157"/>
        </w:object>
      </w:r>
    </w:p>
    <w:p w14:paraId="79B1663C" w14:textId="47EA13F2" w:rsidR="0024363F" w:rsidRPr="00C95C72" w:rsidRDefault="0024363F" w:rsidP="00C95C72">
      <w:pPr>
        <w:pStyle w:val="TF"/>
        <w:rPr>
          <w:rFonts w:eastAsia="DengXian"/>
        </w:rPr>
      </w:pPr>
      <w:r w:rsidRPr="00C95C72">
        <w:t xml:space="preserve">Figure 6.32.2-2: Example procedure of how the LMF receives ranging </w:t>
      </w:r>
      <w:r w:rsidR="001F671C">
        <w:t>"</w:t>
      </w:r>
      <w:r w:rsidRPr="00C95C72">
        <w:t>constellation</w:t>
      </w:r>
      <w:r w:rsidR="001F671C">
        <w:t>"</w:t>
      </w:r>
      <w:r w:rsidRPr="00C95C72">
        <w:t xml:space="preserve"> information from external entity</w:t>
      </w:r>
    </w:p>
    <w:p w14:paraId="73E02C63" w14:textId="2BF923E2" w:rsidR="00C95C72" w:rsidRPr="0034502D" w:rsidRDefault="00B10492" w:rsidP="00B10492">
      <w:r>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276FE93E" w14:textId="77777777" w:rsidR="00B10492" w:rsidRDefault="00B10492" w:rsidP="00B10492">
      <w:pPr>
        <w:pStyle w:val="B1"/>
        <w:rPr>
          <w:lang w:eastAsia="zh-CN"/>
        </w:rPr>
      </w:pPr>
      <w:r>
        <w:rPr>
          <w:lang w:eastAsia="zh-CN"/>
        </w:rPr>
        <w:t>1a:</w:t>
      </w:r>
      <w:r>
        <w:rPr>
          <w:lang w:eastAsia="zh-CN"/>
        </w:rPr>
        <w:tab/>
        <w:t>In the case of an LCS client, information about ranging "constellations" may be sent as part of a location request for a target UE.</w:t>
      </w:r>
    </w:p>
    <w:p w14:paraId="473C9938" w14:textId="77777777" w:rsidR="00B10492" w:rsidRDefault="00B10492" w:rsidP="00B10492">
      <w:pPr>
        <w:pStyle w:val="B1"/>
        <w:rPr>
          <w:lang w:eastAsia="zh-CN"/>
        </w:rPr>
      </w:pPr>
      <w:r>
        <w:rPr>
          <w:lang w:eastAsia="zh-CN"/>
        </w:rPr>
        <w:t>1b:</w:t>
      </w:r>
      <w:r>
        <w:rPr>
          <w:lang w:eastAsia="zh-CN"/>
        </w:rPr>
        <w:tab/>
        <w:t>In case of an AF, information about ranging "constellations" may be transmitted first to an NEF which forwards the information to the GMLC.</w:t>
      </w:r>
    </w:p>
    <w:p w14:paraId="5D7FF80D" w14:textId="77777777" w:rsidR="00B10492" w:rsidRDefault="00B10492" w:rsidP="00B10492">
      <w:pPr>
        <w:pStyle w:val="B1"/>
        <w:rPr>
          <w:lang w:eastAsia="zh-CN"/>
        </w:rPr>
      </w:pPr>
      <w:r>
        <w:rPr>
          <w:lang w:eastAsia="zh-CN"/>
        </w:rPr>
        <w:t>2:</w:t>
      </w:r>
      <w:r>
        <w:rPr>
          <w:lang w:eastAsia="zh-CN"/>
        </w:rPr>
        <w:tab/>
        <w:t>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1EE255A" w14:textId="77777777" w:rsidR="00B10492" w:rsidRDefault="00B10492" w:rsidP="00B10492">
      <w:pPr>
        <w:pStyle w:val="B1"/>
        <w:rPr>
          <w:lang w:eastAsia="zh-CN"/>
        </w:rPr>
      </w:pPr>
      <w:r>
        <w:rPr>
          <w:lang w:eastAsia="zh-CN"/>
        </w:rPr>
        <w:t>3:</w:t>
      </w:r>
      <w:r>
        <w:rPr>
          <w:lang w:eastAsia="zh-CN"/>
        </w:rPr>
        <w:tab/>
        <w:t>The GMLC sends the information about ranging "constellations" to the selected AMF(s).</w:t>
      </w:r>
    </w:p>
    <w:p w14:paraId="22954311" w14:textId="77777777" w:rsidR="00B10492" w:rsidRDefault="00B10492" w:rsidP="00B10492">
      <w:pPr>
        <w:pStyle w:val="B1"/>
        <w:rPr>
          <w:lang w:eastAsia="zh-CN"/>
        </w:rPr>
      </w:pPr>
      <w:r>
        <w:rPr>
          <w:lang w:eastAsia="zh-CN"/>
        </w:rPr>
        <w:t>4:</w:t>
      </w:r>
      <w:r>
        <w:rPr>
          <w:lang w:eastAsia="zh-CN"/>
        </w:rPr>
        <w:tab/>
        <w:t>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0A1411F2" w14:textId="77777777" w:rsidR="00B10492" w:rsidRDefault="00B10492" w:rsidP="00B10492">
      <w:pPr>
        <w:pStyle w:val="B1"/>
        <w:rPr>
          <w:lang w:eastAsia="zh-CN"/>
        </w:rPr>
      </w:pPr>
      <w:r>
        <w:rPr>
          <w:lang w:eastAsia="zh-CN"/>
        </w:rPr>
        <w:t>5:</w:t>
      </w:r>
      <w:r>
        <w:rPr>
          <w:lang w:eastAsia="zh-CN"/>
        </w:rPr>
        <w:tab/>
        <w:t>The AMF provides the ranging "constellation" information to the selected LMF(s).</w:t>
      </w:r>
    </w:p>
    <w:p w14:paraId="2D5EE5E4" w14:textId="39784CF2"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 xml:space="preserve">The above procedure of providing ranging </w:t>
      </w:r>
      <w:r w:rsidR="001F671C">
        <w:rPr>
          <w:lang w:eastAsia="zh-CN"/>
        </w:rPr>
        <w:t>"</w:t>
      </w:r>
      <w:r>
        <w:rPr>
          <w:lang w:eastAsia="zh-CN"/>
        </w:rPr>
        <w:t>constellation</w:t>
      </w:r>
      <w:r w:rsidR="001F671C">
        <w:rPr>
          <w:lang w:eastAsia="zh-CN"/>
        </w:rPr>
        <w:t>"</w:t>
      </w:r>
      <w:r>
        <w:rPr>
          <w:lang w:eastAsia="zh-CN"/>
        </w:rPr>
        <w:t xml:space="preserve"> information is optional. The LMF can have its own implementation specific means to determine ranging </w:t>
      </w:r>
      <w:r w:rsidR="001F671C">
        <w:rPr>
          <w:lang w:eastAsia="zh-CN"/>
        </w:rPr>
        <w:t>"</w:t>
      </w:r>
      <w:r>
        <w:rPr>
          <w:lang w:eastAsia="zh-CN"/>
        </w:rPr>
        <w:t>constellations</w:t>
      </w:r>
      <w:r w:rsidR="001F671C">
        <w:rPr>
          <w:lang w:eastAsia="zh-CN"/>
        </w:rPr>
        <w:t>"</w:t>
      </w:r>
      <w:r>
        <w:rPr>
          <w:lang w:eastAsia="zh-CN"/>
        </w:rPr>
        <w:t>.</w:t>
      </w:r>
    </w:p>
    <w:p w14:paraId="15C03BEB" w14:textId="3394C3F8" w:rsidR="00B10492" w:rsidRDefault="00B10492" w:rsidP="00B10492">
      <w:pPr>
        <w:pStyle w:val="NO"/>
        <w:rPr>
          <w:lang w:eastAsia="zh-CN"/>
        </w:rPr>
      </w:pPr>
      <w:r>
        <w:rPr>
          <w:lang w:eastAsia="zh-CN"/>
        </w:rPr>
        <w:lastRenderedPageBreak/>
        <w:t>NOTE 3:</w:t>
      </w:r>
      <w:r>
        <w:rPr>
          <w:lang w:eastAsia="zh-CN"/>
        </w:rPr>
        <w:tab/>
        <w:t xml:space="preserve">An HPLMN can use steps 2-5 of this procedure to provide the LMF(s) of one or more VPLMNs with ranging "constellation" information and other ranging related configuration information, whereby the GMLC in steps 2-5 is the VGMLC and the HGMLC can provide the ranging "constellation" information and other ranging related configuration information via the NL3 reference point (as specified in </w:t>
      </w:r>
      <w:r w:rsidR="006D34D6">
        <w:rPr>
          <w:lang w:eastAsia="zh-CN"/>
        </w:rPr>
        <w:t>TS 23.273 </w:t>
      </w:r>
      <w:bookmarkStart w:id="3159" w:name="MCCTEMPBM_00000032"/>
      <w:r w:rsidR="006D34D6">
        <w:rPr>
          <w:lang w:eastAsia="zh-CN"/>
        </w:rPr>
        <w:t>[11]</w:t>
      </w:r>
      <w:r>
        <w:rPr>
          <w:lang w:eastAsia="zh-CN"/>
        </w:rPr>
        <w:t xml:space="preserve"> a</w:t>
      </w:r>
      <w:bookmarkEnd w:id="3159"/>
      <w:r>
        <w:rPr>
          <w:lang w:eastAsia="zh-CN"/>
        </w:rPr>
        <w:t>nd which may need to be extended for this purpose) in an alternative step 1.</w:t>
      </w:r>
    </w:p>
    <w:p w14:paraId="768AD689" w14:textId="2A3D6BC0" w:rsidR="00B10492" w:rsidRDefault="00B10492" w:rsidP="00B10492">
      <w:pPr>
        <w:pStyle w:val="NO"/>
        <w:rPr>
          <w:lang w:eastAsia="zh-CN"/>
        </w:rPr>
      </w:pPr>
      <w:r>
        <w:rPr>
          <w:lang w:eastAsia="zh-CN"/>
        </w:rPr>
        <w:t>NOTE 4:</w:t>
      </w:r>
      <w:r>
        <w:rPr>
          <w:lang w:eastAsia="zh-CN"/>
        </w:rPr>
        <w:tab/>
        <w:t>The LMF (via AMF) or AMF may provide ranging "constellation" information to a SL Positioning Server UE and the Target UE as part of their ranging configuration.</w:t>
      </w:r>
    </w:p>
    <w:p w14:paraId="49458C14" w14:textId="3BEA3A65" w:rsidR="0024363F" w:rsidRPr="00B10492" w:rsidRDefault="00C95C72" w:rsidP="0024363F">
      <w:pPr>
        <w:rPr>
          <w:b/>
          <w:bCs/>
        </w:rPr>
      </w:pPr>
      <w:r w:rsidRPr="00B10492">
        <w:rPr>
          <w:b/>
          <w:bCs/>
        </w:rPr>
        <w:t>Case 2: Target UE is out of coverage and at least one Reference UE is in coverage (i.e. partial coverage case)</w:t>
      </w:r>
    </w:p>
    <w:p w14:paraId="23CF1713" w14:textId="207848F2" w:rsidR="00906B18" w:rsidRPr="00C95C72" w:rsidRDefault="00B10492" w:rsidP="00B10492">
      <w:pPr>
        <w:pStyle w:val="TH"/>
        <w:rPr>
          <w:bCs/>
        </w:rPr>
      </w:pPr>
      <w:r w:rsidRPr="0024363F">
        <w:rPr>
          <w:rFonts w:eastAsiaTheme="minorEastAsia"/>
          <w:lang w:val="en-US" w:eastAsia="en-US"/>
        </w:rPr>
        <w:object w:dxaOrig="10515" w:dyaOrig="9330" w14:anchorId="553CB6CA">
          <v:shape id="_x0000_i1101" type="#_x0000_t75" style="width:480.2pt;height:461.45pt" o:ole="">
            <v:imagedata r:id="rId158" o:title=""/>
          </v:shape>
          <o:OLEObject Type="Embed" ProgID="Visio.Drawing.15" ShapeID="_x0000_i1101" DrawAspect="Content" ObjectID="_1731248947" r:id="rId159"/>
        </w:object>
      </w:r>
    </w:p>
    <w:p w14:paraId="1CF72A62" w14:textId="2D47AD16"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455DB5B1" w14:textId="77777777" w:rsidR="00B10492" w:rsidRDefault="00B10492" w:rsidP="00B10492">
      <w:pPr>
        <w:pStyle w:val="B1"/>
        <w:rPr>
          <w:lang w:eastAsia="zh-CN"/>
        </w:rPr>
      </w:pPr>
      <w:r>
        <w:rPr>
          <w:lang w:eastAsia="zh-CN"/>
        </w:rPr>
        <w:t>1-2.</w:t>
      </w:r>
      <w:r>
        <w:rPr>
          <w:lang w:eastAsia="zh-CN"/>
        </w:rPr>
        <w:tab/>
        <w:t>Steps 1 and 2 are the same as for Case 1 (i.e. in-coverage).</w:t>
      </w:r>
    </w:p>
    <w:p w14:paraId="137C7427" w14:textId="77777777" w:rsidR="00B10492" w:rsidRDefault="00B10492" w:rsidP="00B10492">
      <w:pPr>
        <w:pStyle w:val="B1"/>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6B60A44D" w14:textId="77777777" w:rsidR="00B10492" w:rsidRDefault="00B10492" w:rsidP="00B10492">
      <w:pPr>
        <w:pStyle w:val="B1"/>
        <w:rPr>
          <w:lang w:eastAsia="zh-CN"/>
        </w:rPr>
      </w:pPr>
      <w:r>
        <w:rPr>
          <w:lang w:eastAsia="zh-CN"/>
        </w:rPr>
        <w:t>4a.</w:t>
      </w:r>
      <w:r>
        <w:rPr>
          <w:lang w:eastAsia="zh-CN"/>
        </w:rPr>
        <w:tab/>
        <w:t>The Target UE may (4a1) use the ranging connection with the nearby Reference UE to transmit a Location Request, which the Reference UE (which is in coverage) can forward (4a2) to the AMF</w:t>
      </w:r>
    </w:p>
    <w:p w14:paraId="215786A4" w14:textId="77777777" w:rsidR="00B10492" w:rsidRDefault="00B10492" w:rsidP="00B10492">
      <w:pPr>
        <w:pStyle w:val="B1"/>
        <w:rPr>
          <w:lang w:eastAsia="zh-CN"/>
        </w:rPr>
      </w:pPr>
      <w:r>
        <w:rPr>
          <w:lang w:eastAsia="zh-CN"/>
        </w:rPr>
        <w:lastRenderedPageBreak/>
        <w:tab/>
        <w:t>The Target UE may (4a1) use the ranging connection with the nearby Reference UE to transmit a Location Request to trigger the initiation of the ranging/sidelink positioning procedures, but since the Target UE is out-of-coverage this message needs to be forwarded (4a2) by a Reference UE that is in coverage (in this case Reference #1) to the AMF.</w:t>
      </w:r>
    </w:p>
    <w:p w14:paraId="666E1551" w14:textId="77777777" w:rsidR="00B10492" w:rsidRDefault="00B10492" w:rsidP="00B10492">
      <w:pPr>
        <w:pStyle w:val="B1"/>
        <w:rPr>
          <w:lang w:eastAsia="zh-CN"/>
        </w:rPr>
      </w:pPr>
      <w:r>
        <w:rPr>
          <w:lang w:eastAsia="zh-CN"/>
        </w:rPr>
        <w:t>4b.</w:t>
      </w:r>
      <w:r>
        <w:rPr>
          <w:lang w:eastAsia="zh-CN"/>
        </w:rPr>
        <w:tab/>
        <w:t>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4D5865E8" w14:textId="7BBAAF31" w:rsidR="00B10492" w:rsidRDefault="00B10492" w:rsidP="00B10492">
      <w:pPr>
        <w:pStyle w:val="NO"/>
        <w:rPr>
          <w:lang w:eastAsia="zh-CN"/>
        </w:rPr>
      </w:pPr>
      <w:r>
        <w:rPr>
          <w:lang w:eastAsia="zh-CN"/>
        </w:rPr>
        <w:t>NOTE 5:</w:t>
      </w:r>
      <w:r>
        <w:rPr>
          <w:lang w:eastAsia="zh-CN"/>
        </w:rPr>
        <w:tab/>
        <w:t>For the forwarding of the messages in steps 4a2 and 4b3,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79E33A49" w14:textId="77777777" w:rsidR="00B10492" w:rsidRDefault="00B10492" w:rsidP="00B10492">
      <w:pPr>
        <w:pStyle w:val="B1"/>
        <w:rPr>
          <w:lang w:eastAsia="zh-CN"/>
        </w:rPr>
      </w:pPr>
      <w:r>
        <w:rPr>
          <w:lang w:eastAsia="zh-CN"/>
        </w:rPr>
        <w:t>4c.</w:t>
      </w:r>
      <w:r>
        <w:rPr>
          <w:lang w:eastAsia="zh-CN"/>
        </w:rPr>
        <w:tab/>
        <w:t>Based on the incoming Location Request, the AMF selects the LMF.</w:t>
      </w:r>
    </w:p>
    <w:p w14:paraId="382F2757" w14:textId="77777777" w:rsidR="00B10492" w:rsidRDefault="00B10492" w:rsidP="00B10492">
      <w:pPr>
        <w:pStyle w:val="B1"/>
        <w:rPr>
          <w:lang w:eastAsia="zh-CN"/>
        </w:rPr>
      </w:pPr>
      <w:r>
        <w:rPr>
          <w:lang w:eastAsia="zh-CN"/>
        </w:rPr>
        <w:t>5.</w:t>
      </w:r>
      <w:r>
        <w:rPr>
          <w:lang w:eastAsia="zh-CN"/>
        </w:rPr>
        <w:tab/>
        <w:t>The Target UE or the Reference UE can report that a ranging connection was set up to the LMF, if this information was not provided yet via the Location Request. This report may include identifiers of the Target UE and Reference UE and a session identifier.</w:t>
      </w:r>
    </w:p>
    <w:p w14:paraId="512A7B89" w14:textId="77777777" w:rsidR="00B10492" w:rsidRDefault="00B10492" w:rsidP="00B10492">
      <w:pPr>
        <w:pStyle w:val="B1"/>
        <w:rPr>
          <w:lang w:eastAsia="zh-CN"/>
        </w:rPr>
      </w:pPr>
      <w:r>
        <w:rPr>
          <w:lang w:eastAsia="zh-CN"/>
        </w:rPr>
        <w:t>6.</w:t>
      </w:r>
      <w:r>
        <w:rPr>
          <w:lang w:eastAsia="zh-CN"/>
        </w:rPr>
        <w:tab/>
        <w:t>This step is the same as step 4 of Case 1 (i.e. in-coverage).</w:t>
      </w:r>
    </w:p>
    <w:p w14:paraId="74ED2F6B" w14:textId="77777777" w:rsidR="00B10492" w:rsidRDefault="00B10492" w:rsidP="00B10492">
      <w:pPr>
        <w:pStyle w:val="B1"/>
        <w:rPr>
          <w:lang w:eastAsia="zh-CN"/>
        </w:rPr>
      </w:pPr>
      <w:r>
        <w:rPr>
          <w:lang w:eastAsia="zh-CN"/>
        </w:rPr>
        <w:t>7.</w:t>
      </w:r>
      <w:r>
        <w:rPr>
          <w:lang w:eastAsia="zh-CN"/>
        </w:rPr>
        <w:tab/>
        <w:t>The LMF configures the Target UE and the Reference UEs (in this case Reference UE#1 and Reference UE#2) to enable Reference UE#2 to join the ranging session. The configuration information may include a session identifier for the joint ranging session. This is the same as step 5 of Case 1 (i.e. in-coverage) except that since the Target UE is out-of-coverage, the Reference UE that is in coverage (in this case Reference #1) needs to provide or forward this message to the Target UE on behalf of the LMF. Similar if Reference UE#2 is out-of-coverage.</w:t>
      </w:r>
    </w:p>
    <w:p w14:paraId="0DF58359" w14:textId="02688DAD" w:rsidR="00B10492" w:rsidRDefault="00B10492" w:rsidP="00B10492">
      <w:pPr>
        <w:pStyle w:val="NO"/>
        <w:rPr>
          <w:lang w:eastAsia="zh-CN"/>
        </w:rPr>
      </w:pPr>
      <w:r>
        <w:rPr>
          <w:lang w:eastAsia="zh-CN"/>
        </w:rPr>
        <w:t>NOTE 6:</w:t>
      </w:r>
      <w:r>
        <w:rPr>
          <w:lang w:eastAsia="zh-CN"/>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812989C" w14:textId="77777777" w:rsidR="00B10492" w:rsidRDefault="00B10492" w:rsidP="00B10492">
      <w:pPr>
        <w:pStyle w:val="B1"/>
        <w:rPr>
          <w:lang w:eastAsia="zh-CN"/>
        </w:rPr>
      </w:pPr>
      <w:r>
        <w:rPr>
          <w:lang w:eastAsia="zh-CN"/>
        </w:rPr>
        <w:t>8-10.</w:t>
      </w:r>
      <w:r>
        <w:rPr>
          <w:lang w:eastAsia="zh-CN"/>
        </w:rPr>
        <w:tab/>
        <w:t>Steps 8 through 10 are the same as for Case 1 (i.e. in-coverage).</w:t>
      </w:r>
    </w:p>
    <w:p w14:paraId="156BBD0B" w14:textId="77777777" w:rsidR="00B10492" w:rsidRDefault="00B10492" w:rsidP="00B1049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3FDD4F65" w14:textId="77777777" w:rsidR="00B10492" w:rsidRDefault="00B10492" w:rsidP="00B10492">
      <w:pPr>
        <w:pStyle w:val="B1"/>
        <w:rPr>
          <w:lang w:eastAsia="zh-CN"/>
        </w:rPr>
      </w:pPr>
      <w:r>
        <w:rPr>
          <w:lang w:eastAsia="zh-CN"/>
        </w:rPr>
        <w:t>12.</w:t>
      </w:r>
      <w:r>
        <w:rPr>
          <w:lang w:eastAsia="zh-CN"/>
        </w:rPr>
        <w:tab/>
        <w:t>Step 12 is the same as step 10 for Case 1 (i.e. in-coverage).</w:t>
      </w:r>
    </w:p>
    <w:p w14:paraId="03348DF8" w14:textId="70603A99" w:rsidR="0024363F" w:rsidRPr="00B10492" w:rsidRDefault="0034502D" w:rsidP="0034502D">
      <w:pPr>
        <w:rPr>
          <w:b/>
          <w:bCs/>
        </w:rPr>
      </w:pPr>
      <w:r w:rsidRPr="00B10492">
        <w:rPr>
          <w:b/>
          <w:bCs/>
        </w:rPr>
        <w:t>Case 3: Target UE as well as the Reference UEs are out of coverage</w:t>
      </w:r>
    </w:p>
    <w:p w14:paraId="7CF8A643" w14:textId="464BBEA0" w:rsidR="00B10492" w:rsidRDefault="00B10492" w:rsidP="00B10492">
      <w:pPr>
        <w:pStyle w:val="TH"/>
        <w:rPr>
          <w:rFonts w:eastAsiaTheme="minorEastAsia"/>
          <w:lang w:val="en-US" w:eastAsia="en-US"/>
        </w:rPr>
      </w:pPr>
      <w:r w:rsidRPr="0024363F">
        <w:rPr>
          <w:rFonts w:eastAsiaTheme="minorEastAsia"/>
          <w:lang w:val="en-US" w:eastAsia="en-US"/>
        </w:rPr>
        <w:object w:dxaOrig="10581" w:dyaOrig="9331" w14:anchorId="4F05CBE3">
          <v:shape id="_x0000_i1102" type="#_x0000_t75" style="width:479.6pt;height:460.15pt" o:ole="">
            <v:imagedata r:id="rId160" o:title=""/>
          </v:shape>
          <o:OLEObject Type="Embed" ProgID="Visio.Drawing.15" ShapeID="_x0000_i1102" DrawAspect="Content" ObjectID="_1731248948" r:id="rId161"/>
        </w:object>
      </w:r>
    </w:p>
    <w:p w14:paraId="65475DC6" w14:textId="3C03E86E" w:rsidR="0024363F" w:rsidRPr="0024363F" w:rsidRDefault="0024363F" w:rsidP="00B10492">
      <w:pPr>
        <w:pStyle w:val="TF"/>
        <w:rPr>
          <w:rFonts w:eastAsia="DengXian"/>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5B2AFDC1" w14:textId="66F48AED" w:rsidR="00B10492" w:rsidRPr="00B10492" w:rsidRDefault="00B10492" w:rsidP="00B10492">
      <w:pPr>
        <w:pStyle w:val="B1"/>
      </w:pPr>
      <w:r w:rsidRPr="00B10492">
        <w:t>0.</w:t>
      </w:r>
      <w:r w:rsidRPr="00B10492">
        <w:tab/>
        <w:t>Step 0 is the same as step 1 for Case 1 (i.e. in-coverage) and Case 2 (i.e. partial coverage). Reference UE#1 is a SL Positioning Server UE.</w:t>
      </w:r>
    </w:p>
    <w:p w14:paraId="4455F395" w14:textId="77777777" w:rsidR="00B10492" w:rsidRPr="00B10492" w:rsidRDefault="00B10492" w:rsidP="00B10492">
      <w:pPr>
        <w:pStyle w:val="B1"/>
      </w:pPr>
      <w:r w:rsidRPr="00B10492">
        <w:t>1.</w:t>
      </w:r>
      <w:r w:rsidRPr="00B10492">
        <w:tab/>
        <w:t>Optionally the LMF configures the SL Positioning Server UE, when that UE is in coverage.</w:t>
      </w:r>
    </w:p>
    <w:p w14:paraId="7D9B3CB1" w14:textId="77777777" w:rsidR="00B10492" w:rsidRPr="00B10492" w:rsidRDefault="00B10492" w:rsidP="00B10492">
      <w:pPr>
        <w:pStyle w:val="B1"/>
      </w:pPr>
      <w:r w:rsidRPr="00B10492">
        <w:t>2.</w:t>
      </w:r>
      <w:r w:rsidRPr="00B10492">
        <w:tab/>
        <w:t>Step 2 is the same as for Case 1 (i.e. in coverage) and Case 2 (i.e. partial coverage), but is now executed by the SL Positioning Server UE instead of the LMF.</w:t>
      </w:r>
    </w:p>
    <w:p w14:paraId="5C5E6953" w14:textId="77777777" w:rsidR="00B10492" w:rsidRPr="00B10492" w:rsidRDefault="00B10492" w:rsidP="00B10492">
      <w:pPr>
        <w:pStyle w:val="B1"/>
      </w:pPr>
      <w:r w:rsidRPr="00B10492">
        <w:t>3.</w:t>
      </w:r>
      <w:r w:rsidRPr="00B10492">
        <w:tab/>
        <w:t>The Target UE or SL Positioning Server UE may transmit a Location Request to trigger the initiation of the ranging/sidelink positioning procedures.</w:t>
      </w:r>
    </w:p>
    <w:p w14:paraId="44C1193D" w14:textId="4CEE53C3" w:rsidR="00B10492" w:rsidRPr="00B10492" w:rsidRDefault="00B10492" w:rsidP="00B10492">
      <w:pPr>
        <w:pStyle w:val="B1"/>
      </w:pPr>
      <w:r w:rsidRPr="00B10492">
        <w:t>4.</w:t>
      </w:r>
      <w:r w:rsidRPr="00B10492">
        <w:tab/>
        <w:t>Step 4 is the same as for Case 1 (i.e. in-coverage), but is now executed by the SL Positioning Server UE, and NOTE 1 does not apply.</w:t>
      </w:r>
    </w:p>
    <w:p w14:paraId="6FB9B45F" w14:textId="77777777" w:rsidR="00B10492" w:rsidRPr="00B10492" w:rsidRDefault="00B10492" w:rsidP="00B10492">
      <w:pPr>
        <w:pStyle w:val="B1"/>
      </w:pPr>
      <w:r w:rsidRPr="00B10492">
        <w:t>5-10.</w:t>
      </w:r>
      <w:r w:rsidRPr="00B10492">
        <w:tab/>
        <w:t>Steps 5 through 10 are the same as for Case 1 (i.e. in-coverage), but are now executed by the SL Positioning Server UE instead of the LMF.</w:t>
      </w:r>
    </w:p>
    <w:p w14:paraId="5DD0E62A" w14:textId="229882D1" w:rsidR="0024363F" w:rsidRPr="0024363F" w:rsidRDefault="00260983" w:rsidP="005C0325">
      <w:pPr>
        <w:pStyle w:val="Heading3"/>
        <w:rPr>
          <w:lang w:eastAsia="zh-CN"/>
        </w:rPr>
      </w:pPr>
      <w:bookmarkStart w:id="3160" w:name="_Toc104304451"/>
      <w:bookmarkStart w:id="3161" w:name="_Toc112769138"/>
      <w:bookmarkStart w:id="3162" w:name="_Toc112772575"/>
      <w:bookmarkStart w:id="3163" w:name="_Toc112864250"/>
      <w:bookmarkStart w:id="3164" w:name="_Toc112865392"/>
      <w:bookmarkStart w:id="3165" w:name="_Toc117042825"/>
      <w:bookmarkStart w:id="3166" w:name="_Toc117570389"/>
      <w:r>
        <w:rPr>
          <w:lang w:eastAsia="zh-CN"/>
        </w:rPr>
        <w:lastRenderedPageBreak/>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160"/>
      <w:bookmarkEnd w:id="3161"/>
      <w:bookmarkEnd w:id="3162"/>
      <w:bookmarkEnd w:id="3163"/>
      <w:bookmarkEnd w:id="3164"/>
      <w:bookmarkEnd w:id="3165"/>
      <w:bookmarkEnd w:id="3166"/>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Pr="00B10492" w:rsidRDefault="000F0A12" w:rsidP="000F0A12">
      <w:pPr>
        <w:pStyle w:val="B1"/>
      </w:pPr>
      <w:r w:rsidRPr="00B10492">
        <w:t>-</w:t>
      </w:r>
      <w:r w:rsidRPr="00B10492">
        <w:tab/>
        <w:t>Support of RSPP.</w:t>
      </w:r>
    </w:p>
    <w:p w14:paraId="1529696F" w14:textId="40DB9FA8" w:rsidR="000F0A12" w:rsidRPr="00B10492" w:rsidRDefault="000F0A12" w:rsidP="000A6DB7">
      <w:pPr>
        <w:pStyle w:val="B1"/>
      </w:pPr>
      <w:r w:rsidRPr="00B10492">
        <w:t>-</w:t>
      </w:r>
      <w:r w:rsidRPr="00B10492">
        <w:tab/>
        <w:t>Optional support of a subset of LMF functionality</w:t>
      </w:r>
    </w:p>
    <w:p w14:paraId="54DABE2E" w14:textId="3DA8F0D4" w:rsidR="000F0A12" w:rsidRPr="00B10492" w:rsidRDefault="000F0A12" w:rsidP="000F0A12">
      <w:pPr>
        <w:pStyle w:val="B1"/>
      </w:pPr>
      <w:r w:rsidRPr="00B10492">
        <w:t>-</w:t>
      </w:r>
      <w:r w:rsidRPr="00B10492">
        <w:tab/>
        <w:t>Optional support for forwarding messages from a Target UE and other Reference UEs to the LMF and vice-versa.</w:t>
      </w:r>
    </w:p>
    <w:p w14:paraId="4415EA85" w14:textId="77777777" w:rsidR="0054009F" w:rsidRPr="00B10492" w:rsidRDefault="0054009F" w:rsidP="00CE568C">
      <w:r w:rsidRPr="00CE568C">
        <w:t>SL Positioning Server UE:</w:t>
      </w:r>
    </w:p>
    <w:p w14:paraId="17D2C297" w14:textId="36930D47" w:rsidR="0054009F" w:rsidRPr="00B10492" w:rsidRDefault="0054009F" w:rsidP="0054009F">
      <w:pPr>
        <w:pStyle w:val="B2"/>
      </w:pPr>
      <w:r w:rsidRPr="00B10492">
        <w:t>-</w:t>
      </w:r>
      <w:r w:rsidRPr="00B10492">
        <w:tab/>
        <w:t>Collect ranging measurements/results and calculate position</w:t>
      </w:r>
    </w:p>
    <w:p w14:paraId="0B7FDF45" w14:textId="42711EBB" w:rsidR="0054009F" w:rsidRPr="00B10492" w:rsidRDefault="0054009F" w:rsidP="0054009F">
      <w:pPr>
        <w:pStyle w:val="B2"/>
      </w:pPr>
      <w:r w:rsidRPr="00B10492">
        <w:t>-</w:t>
      </w:r>
      <w:r w:rsidRPr="00B10492">
        <w:tab/>
        <w:t>Configure Target UE and other Reference UEs for ranging</w:t>
      </w:r>
    </w:p>
    <w:p w14:paraId="43A50753" w14:textId="192E18F3" w:rsidR="0054009F" w:rsidRPr="00B10492" w:rsidRDefault="0054009F" w:rsidP="0054009F">
      <w:pPr>
        <w:pStyle w:val="B2"/>
      </w:pPr>
      <w:r w:rsidRPr="00B10492">
        <w:t>-</w:t>
      </w:r>
      <w:r w:rsidRPr="00B10492">
        <w:tab/>
        <w:t>Invite other Reference UE to a ranging session</w:t>
      </w:r>
    </w:p>
    <w:p w14:paraId="152BBFA6" w14:textId="4E8A94E0" w:rsidR="0054009F" w:rsidRPr="00B10492" w:rsidRDefault="0054009F" w:rsidP="000A6DB7">
      <w:pPr>
        <w:pStyle w:val="B2"/>
      </w:pPr>
      <w:r w:rsidRPr="00B10492">
        <w:t>-</w:t>
      </w:r>
      <w:r w:rsidRPr="00B10492">
        <w:tab/>
        <w:t>Collect/maintain/provid</w:t>
      </w:r>
      <w:r w:rsidR="00B10492"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32D38F66" w14:textId="77777777" w:rsidR="0024363F" w:rsidRPr="00B10492" w:rsidRDefault="0024363F" w:rsidP="000F0A12">
      <w:r w:rsidRPr="00B10492">
        <w:t>Target UE:</w:t>
      </w:r>
    </w:p>
    <w:p w14:paraId="36D24145" w14:textId="77777777" w:rsidR="000F0A12" w:rsidRPr="00B10492" w:rsidRDefault="000F0A12" w:rsidP="000F0A12">
      <w:pPr>
        <w:pStyle w:val="B1"/>
      </w:pPr>
      <w:r w:rsidRPr="00B10492">
        <w:t>-</w:t>
      </w:r>
      <w:r w:rsidRPr="00B10492">
        <w:tab/>
        <w:t>Support for ranging procedures (e.g. discovery, performing ranging signalling/measurements, etc.).</w:t>
      </w:r>
    </w:p>
    <w:p w14:paraId="28358A4D" w14:textId="77777777" w:rsidR="000F0A12" w:rsidRPr="00B10492" w:rsidRDefault="000F0A12" w:rsidP="000F0A12">
      <w:pPr>
        <w:pStyle w:val="B1"/>
      </w:pPr>
      <w:r w:rsidRPr="00B10492">
        <w:t>-</w:t>
      </w:r>
      <w:r w:rsidRPr="00B10492">
        <w:tab/>
        <w:t>Support of RSPP.</w:t>
      </w:r>
    </w:p>
    <w:p w14:paraId="48513F9C" w14:textId="77777777" w:rsidR="0024363F" w:rsidRPr="00B10492" w:rsidRDefault="0024363F" w:rsidP="000F0A12">
      <w:r w:rsidRPr="00B10492">
        <w:t>LMF:</w:t>
      </w:r>
    </w:p>
    <w:p w14:paraId="3D9D56FF" w14:textId="77777777" w:rsidR="000F0A12" w:rsidRPr="00B10492" w:rsidRDefault="000F0A12" w:rsidP="000F0A12">
      <w:pPr>
        <w:pStyle w:val="B1"/>
      </w:pPr>
      <w:r w:rsidRPr="00B10492">
        <w:t>-</w:t>
      </w:r>
      <w:r w:rsidRPr="00B10492">
        <w:tab/>
        <w:t>Support of RSPP.</w:t>
      </w:r>
    </w:p>
    <w:p w14:paraId="42914152" w14:textId="77777777" w:rsidR="000F0A12" w:rsidRPr="00B10492" w:rsidRDefault="000F0A12" w:rsidP="000F0A12">
      <w:pPr>
        <w:pStyle w:val="B1"/>
      </w:pPr>
      <w:r w:rsidRPr="00B10492">
        <w:t>-</w:t>
      </w:r>
      <w:r w:rsidRPr="00B10492">
        <w:tab/>
        <w:t>Ability to collect ranging measurements/results and calculate position.</w:t>
      </w:r>
    </w:p>
    <w:p w14:paraId="30B518D0" w14:textId="4488BC16" w:rsidR="000F0A12" w:rsidRPr="00B10492" w:rsidRDefault="000F0A12" w:rsidP="000F0A12">
      <w:pPr>
        <w:pStyle w:val="B1"/>
      </w:pPr>
      <w:r w:rsidRPr="00B10492">
        <w:t>-</w:t>
      </w:r>
      <w:r w:rsidRPr="00B10492">
        <w:tab/>
        <w:t xml:space="preserve">Ability to invite </w:t>
      </w:r>
      <w:r w:rsidR="0054009F" w:rsidRPr="00B10492">
        <w:t>(additional)</w:t>
      </w:r>
      <w:r w:rsidRPr="00B10492">
        <w:t xml:space="preserve"> Reference UEs to a ranging session.</w:t>
      </w:r>
    </w:p>
    <w:p w14:paraId="472A3D76" w14:textId="15A70829" w:rsidR="000F0A12" w:rsidRPr="00B10492" w:rsidRDefault="000F0A12" w:rsidP="000F0A12">
      <w:pPr>
        <w:pStyle w:val="B1"/>
      </w:pPr>
      <w:r w:rsidRPr="00B10492">
        <w:t>-</w:t>
      </w:r>
      <w:r w:rsidRPr="00B10492">
        <w:tab/>
        <w:t>Collect/maintain/provid</w:t>
      </w:r>
      <w:r w:rsidR="0054009F"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4CB32A96" w14:textId="06F71497" w:rsidR="0054009F" w:rsidRPr="00B10492" w:rsidRDefault="0054009F" w:rsidP="000F0A12">
      <w:pPr>
        <w:pStyle w:val="B1"/>
      </w:pPr>
      <w:r w:rsidRPr="00B10492">
        <w:t>-</w:t>
      </w:r>
      <w:r w:rsidRPr="00B10492">
        <w:tab/>
        <w:t>Ability to request other LMFs if they have UE context information of a Target UE or Reference UE, and if so request them to perform a UE context transfer of that UE</w:t>
      </w:r>
      <w:r w:rsidR="001F671C" w:rsidRPr="00B10492">
        <w:t>'</w:t>
      </w:r>
      <w:r w:rsidRPr="00B10492">
        <w:t>s context information to this LMF</w:t>
      </w:r>
    </w:p>
    <w:p w14:paraId="11BBC63F" w14:textId="77777777" w:rsidR="000F0A12" w:rsidRPr="00B10492" w:rsidRDefault="000F0A12" w:rsidP="000F0A12">
      <w:pPr>
        <w:pStyle w:val="B1"/>
      </w:pPr>
      <w:r w:rsidRPr="00B10492">
        <w:t>-</w:t>
      </w:r>
      <w:r w:rsidRPr="00B10492">
        <w:tab/>
        <w:t>Optional support to provision Reference UEs that support a subset of LMF functionality.</w:t>
      </w:r>
    </w:p>
    <w:p w14:paraId="2488F501" w14:textId="77777777" w:rsidR="0024363F" w:rsidRPr="00B10492" w:rsidRDefault="0024363F" w:rsidP="000F0A12">
      <w:r w:rsidRPr="00B10492">
        <w:t>GMLC:</w:t>
      </w:r>
    </w:p>
    <w:p w14:paraId="5E7E2A40" w14:textId="2EAE543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via NEF or LCS client.</w:t>
      </w:r>
    </w:p>
    <w:p w14:paraId="729E3011" w14:textId="5C2F38A9"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AMFs.</w:t>
      </w:r>
    </w:p>
    <w:p w14:paraId="56F50CA2" w14:textId="77777777" w:rsidR="0024363F" w:rsidRPr="00B10492" w:rsidRDefault="0024363F" w:rsidP="000F0A12">
      <w:r w:rsidRPr="00B10492">
        <w:t>AMF:</w:t>
      </w:r>
    </w:p>
    <w:p w14:paraId="52846296" w14:textId="1264562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from GMLC.</w:t>
      </w:r>
    </w:p>
    <w:p w14:paraId="5BA90DEB" w14:textId="7BB19993"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LMFs.</w:t>
      </w:r>
    </w:p>
    <w:p w14:paraId="368237FF" w14:textId="3D77007E" w:rsidR="00785D34" w:rsidRDefault="00785D34" w:rsidP="00785D34">
      <w:pPr>
        <w:pStyle w:val="Heading2"/>
      </w:pPr>
      <w:bookmarkStart w:id="3167" w:name="_Toc112768604"/>
      <w:bookmarkStart w:id="3168" w:name="_Toc112768895"/>
      <w:bookmarkStart w:id="3169" w:name="_Toc112769139"/>
      <w:bookmarkStart w:id="3170" w:name="_Toc112772576"/>
      <w:bookmarkStart w:id="3171" w:name="_Toc112864251"/>
      <w:bookmarkStart w:id="3172" w:name="_Toc112865393"/>
      <w:bookmarkStart w:id="3173" w:name="_Toc117042826"/>
      <w:bookmarkStart w:id="3174" w:name="_Toc117570390"/>
      <w:r>
        <w:t>6.33</w:t>
      </w:r>
      <w:r w:rsidRPr="004D3578">
        <w:tab/>
      </w:r>
      <w:r>
        <w:t xml:space="preserve">Solution #33: </w:t>
      </w:r>
      <w:r w:rsidRPr="003A4336">
        <w:t>Common Ranging/Sidelink positioning service exposure</w:t>
      </w:r>
      <w:bookmarkEnd w:id="3167"/>
      <w:bookmarkEnd w:id="3168"/>
      <w:bookmarkEnd w:id="3169"/>
      <w:bookmarkEnd w:id="3170"/>
      <w:bookmarkEnd w:id="3171"/>
      <w:bookmarkEnd w:id="3172"/>
      <w:bookmarkEnd w:id="3173"/>
      <w:bookmarkEnd w:id="3174"/>
    </w:p>
    <w:p w14:paraId="3CAB04E2" w14:textId="364198AE" w:rsidR="00785D34" w:rsidRDefault="00785D34" w:rsidP="00785D34">
      <w:pPr>
        <w:pStyle w:val="Heading3"/>
      </w:pPr>
      <w:bookmarkStart w:id="3175" w:name="_Toc104258260"/>
      <w:bookmarkStart w:id="3176" w:name="_Toc112768605"/>
      <w:bookmarkStart w:id="3177" w:name="_Toc112768896"/>
      <w:bookmarkStart w:id="3178" w:name="_Toc112769140"/>
      <w:bookmarkStart w:id="3179" w:name="_Toc112772577"/>
      <w:bookmarkStart w:id="3180" w:name="_Toc112864252"/>
      <w:bookmarkStart w:id="3181" w:name="_Toc112865394"/>
      <w:bookmarkStart w:id="3182" w:name="_Toc117042827"/>
      <w:bookmarkStart w:id="3183" w:name="_Toc117570391"/>
      <w:r>
        <w:t>6.33.1</w:t>
      </w:r>
      <w:r>
        <w:tab/>
        <w:t>General</w:t>
      </w:r>
      <w:bookmarkEnd w:id="3175"/>
      <w:bookmarkEnd w:id="3176"/>
      <w:bookmarkEnd w:id="3177"/>
      <w:bookmarkEnd w:id="3178"/>
      <w:bookmarkEnd w:id="3179"/>
      <w:bookmarkEnd w:id="3180"/>
      <w:bookmarkEnd w:id="3181"/>
      <w:bookmarkEnd w:id="3182"/>
      <w:bookmarkEnd w:id="3183"/>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lastRenderedPageBreak/>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3184" w:name="_Toc104258261"/>
      <w:bookmarkStart w:id="3185" w:name="_Toc112768606"/>
      <w:bookmarkStart w:id="3186" w:name="_Toc112768897"/>
      <w:bookmarkStart w:id="3187" w:name="_Toc112769141"/>
      <w:bookmarkStart w:id="3188" w:name="_Toc112772578"/>
      <w:bookmarkStart w:id="3189" w:name="_Toc112864253"/>
      <w:bookmarkStart w:id="3190" w:name="_Toc112865395"/>
      <w:bookmarkStart w:id="3191" w:name="_Toc117042828"/>
      <w:bookmarkStart w:id="3192" w:name="_Toc117570392"/>
      <w:r>
        <w:t>6.33.2</w:t>
      </w:r>
      <w:r>
        <w:tab/>
        <w:t>Functional descriptions</w:t>
      </w:r>
      <w:bookmarkEnd w:id="3184"/>
      <w:bookmarkEnd w:id="3185"/>
      <w:bookmarkEnd w:id="3186"/>
      <w:bookmarkEnd w:id="3187"/>
      <w:bookmarkEnd w:id="3188"/>
      <w:bookmarkEnd w:id="3189"/>
      <w:bookmarkEnd w:id="3190"/>
      <w:bookmarkEnd w:id="3191"/>
      <w:bookmarkEnd w:id="3192"/>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2E4B8B3C" w:rsidR="000F0A12" w:rsidRPr="00983E3D" w:rsidRDefault="001F671C" w:rsidP="000F0A12">
      <w:pPr>
        <w:pStyle w:val="EditorsNote"/>
        <w:rPr>
          <w:rFonts w:eastAsia="SimSun"/>
        </w:rPr>
      </w:pPr>
      <w:r w:rsidRPr="00D76172">
        <w:rPr>
          <w:lang w:val="en-US" w:eastAsia="zh-CN"/>
        </w:rPr>
        <w:t>Editor</w:t>
      </w:r>
      <w:r>
        <w:rPr>
          <w:lang w:val="en-US" w:eastAsia="zh-CN"/>
        </w:rPr>
        <w:t>'</w:t>
      </w:r>
      <w:r w:rsidRPr="00D76172">
        <w:rPr>
          <w:lang w:val="en-US" w:eastAsia="zh-CN"/>
        </w:rPr>
        <w:t>s note:</w:t>
      </w:r>
      <w:r w:rsidR="000F0A12">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3193" w:name="_Toc104258262"/>
      <w:bookmarkStart w:id="3194" w:name="_Toc112768607"/>
      <w:bookmarkStart w:id="3195" w:name="_Toc112768898"/>
      <w:bookmarkStart w:id="3196" w:name="_Toc112769142"/>
      <w:bookmarkStart w:id="3197" w:name="_Toc112772579"/>
      <w:bookmarkStart w:id="3198" w:name="_Toc112864254"/>
      <w:bookmarkStart w:id="3199" w:name="_Toc112865396"/>
      <w:bookmarkStart w:id="3200" w:name="_Toc117042829"/>
      <w:bookmarkStart w:id="3201" w:name="_Toc117570393"/>
      <w:r>
        <w:lastRenderedPageBreak/>
        <w:t>6.33.3</w:t>
      </w:r>
      <w:r>
        <w:tab/>
        <w:t>Procedures</w:t>
      </w:r>
      <w:bookmarkEnd w:id="3193"/>
      <w:bookmarkEnd w:id="3194"/>
      <w:bookmarkEnd w:id="3195"/>
      <w:bookmarkEnd w:id="3196"/>
      <w:bookmarkEnd w:id="3197"/>
      <w:bookmarkEnd w:id="3198"/>
      <w:bookmarkEnd w:id="3199"/>
      <w:bookmarkEnd w:id="3200"/>
      <w:bookmarkEnd w:id="3201"/>
    </w:p>
    <w:p w14:paraId="6ECE7F3B" w14:textId="77777777" w:rsidR="00785D34" w:rsidRPr="000F0A12" w:rsidRDefault="00785D34" w:rsidP="000F0A12">
      <w:pPr>
        <w:pStyle w:val="TH"/>
      </w:pPr>
      <w:r w:rsidRPr="000F0A12">
        <w:object w:dxaOrig="13560" w:dyaOrig="8806" w14:anchorId="280A7B99">
          <v:shape id="_x0000_i1103" type="#_x0000_t75" style="width:481.45pt;height:313.05pt" o:ole="">
            <v:imagedata r:id="rId162" o:title=""/>
          </v:shape>
          <o:OLEObject Type="Embed" ProgID="Visio.Drawing.15" ShapeID="_x0000_i1103" DrawAspect="Content" ObjectID="_1731248949" r:id="rId163"/>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1F102E4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w:t>
      </w:r>
      <w:r w:rsidR="001F671C">
        <w:rPr>
          <w:rFonts w:eastAsia="DengXian"/>
          <w:lang w:val="en-US" w:eastAsia="zh-CN"/>
        </w:rPr>
        <w:t>'</w:t>
      </w:r>
      <w:r>
        <w:rPr>
          <w:rFonts w:eastAsia="DengXian"/>
          <w:lang w:val="en-US" w:eastAsia="zh-CN"/>
        </w:rPr>
        <w:t>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01FF1323" w:rsidR="00785D34" w:rsidRPr="009B6365" w:rsidRDefault="001F671C" w:rsidP="000F0A12">
      <w:pPr>
        <w:pStyle w:val="EditorsNote"/>
        <w:rPr>
          <w:lang w:eastAsia="zh-CN"/>
        </w:rPr>
      </w:pPr>
      <w:r w:rsidRPr="00D76172">
        <w:rPr>
          <w:lang w:val="en-US" w:eastAsia="zh-CN"/>
        </w:rPr>
        <w:t>Editor</w:t>
      </w:r>
      <w:r>
        <w:rPr>
          <w:lang w:val="en-US" w:eastAsia="zh-CN"/>
        </w:rPr>
        <w:t>'</w:t>
      </w:r>
      <w:r w:rsidRPr="00D76172">
        <w:rPr>
          <w:lang w:val="en-US" w:eastAsia="zh-CN"/>
        </w:rPr>
        <w:t>s note:</w:t>
      </w:r>
      <w:r w:rsidR="000F0A12">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104" type="#_x0000_t75" style="width:481.45pt;height:356.25pt" o:ole="">
            <v:imagedata r:id="rId164" o:title=""/>
          </v:shape>
          <o:OLEObject Type="Embed" ProgID="Visio.Drawing.15" ShapeID="_x0000_i1104" DrawAspect="Content" ObjectID="_1731248950" r:id="rId165"/>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lastRenderedPageBreak/>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3202" w:name="_Toc104258263"/>
      <w:bookmarkStart w:id="3203" w:name="_Toc112768608"/>
      <w:bookmarkStart w:id="3204" w:name="_Toc112768899"/>
      <w:bookmarkStart w:id="3205" w:name="_Toc112769143"/>
      <w:bookmarkStart w:id="3206" w:name="_Toc112772580"/>
      <w:bookmarkStart w:id="3207" w:name="_Toc112864255"/>
      <w:bookmarkStart w:id="3208" w:name="_Toc112865397"/>
      <w:bookmarkStart w:id="3209" w:name="_Toc117042830"/>
      <w:bookmarkStart w:id="3210" w:name="_Toc117570394"/>
      <w:r>
        <w:t>6.33.4</w:t>
      </w:r>
      <w:r>
        <w:tab/>
        <w:t>Impacts on services, entities, and interfaces</w:t>
      </w:r>
      <w:bookmarkEnd w:id="3202"/>
      <w:bookmarkEnd w:id="3203"/>
      <w:bookmarkEnd w:id="3204"/>
      <w:bookmarkEnd w:id="3205"/>
      <w:bookmarkEnd w:id="3206"/>
      <w:bookmarkEnd w:id="3207"/>
      <w:bookmarkEnd w:id="3208"/>
      <w:bookmarkEnd w:id="3209"/>
      <w:bookmarkEnd w:id="3210"/>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02A0225D" w14:textId="77777777" w:rsidR="004B3E7C" w:rsidRDefault="004B3E7C" w:rsidP="004B3E7C">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27381756" w14:textId="77777777" w:rsidR="004B3E7C" w:rsidRDefault="004B3E7C" w:rsidP="004B3E7C">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0CD82B4" w14:textId="77777777" w:rsidR="004B3E7C" w:rsidRDefault="004B3E7C" w:rsidP="004B3E7C">
      <w:pPr>
        <w:pStyle w:val="B1"/>
      </w:pPr>
      <w:r>
        <w:t>-</w:t>
      </w:r>
      <w:r>
        <w:tab/>
        <w:t>NAS: supports transmission of Ranging/SL Positioning service request and Ranging/SL Positioning result; notification to 5GC that no SL Positioning Sever UE is available.</w:t>
      </w:r>
    </w:p>
    <w:p w14:paraId="001E397F" w14:textId="77777777" w:rsidR="004B3E7C" w:rsidRDefault="004B3E7C" w:rsidP="004B3E7C">
      <w:pPr>
        <w:pStyle w:val="B1"/>
      </w:pPr>
      <w:r>
        <w:t>-</w:t>
      </w:r>
      <w:r>
        <w:tab/>
        <w:t>PC5: supports transmission of Ranging/SL Positioning service request and Ranging/SL Positioning result.</w:t>
      </w:r>
    </w:p>
    <w:p w14:paraId="1E39976E" w14:textId="2054FCE2" w:rsidR="006534F0" w:rsidRDefault="006534F0" w:rsidP="004B3E7C">
      <w:pPr>
        <w:pStyle w:val="Heading2"/>
      </w:pPr>
      <w:bookmarkStart w:id="3211" w:name="_Toc117042831"/>
      <w:bookmarkStart w:id="3212" w:name="_Toc117570395"/>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3211"/>
      <w:bookmarkEnd w:id="3212"/>
    </w:p>
    <w:p w14:paraId="2273183A" w14:textId="26BE61EA" w:rsidR="006534F0" w:rsidRPr="00DF048C" w:rsidRDefault="001F671C" w:rsidP="006534F0">
      <w:pPr>
        <w:pStyle w:val="EditorsNote"/>
      </w:pPr>
      <w:r w:rsidRPr="00D76172">
        <w:rPr>
          <w:lang w:val="en-US" w:eastAsia="zh-CN"/>
        </w:rPr>
        <w:t>Editor</w:t>
      </w:r>
      <w:r>
        <w:rPr>
          <w:lang w:val="en-US" w:eastAsia="zh-CN"/>
        </w:rPr>
        <w:t>'</w:t>
      </w:r>
      <w:r w:rsidRPr="00D76172">
        <w:rPr>
          <w:lang w:val="en-US" w:eastAsia="zh-CN"/>
        </w:rPr>
        <w:t>s note:</w:t>
      </w:r>
      <w:r w:rsidR="006534F0" w:rsidRPr="00DF048C">
        <w:tab/>
        <w:t>This clause describes a solution addressing one or more key issues identified in clause</w:t>
      </w:r>
      <w:r w:rsidR="006534F0">
        <w:t> </w:t>
      </w:r>
      <w:r w:rsidR="006534F0" w:rsidRPr="00DF048C">
        <w:t>5. The structure of the clauses can be adjusted. The list of key issues which this solution attempts to resolve should be clearly indicated.</w:t>
      </w:r>
    </w:p>
    <w:p w14:paraId="34752490" w14:textId="2BC88981" w:rsidR="006534F0" w:rsidRPr="00DF048C" w:rsidRDefault="006534F0" w:rsidP="004B3E7C">
      <w:pPr>
        <w:pStyle w:val="Heading3"/>
      </w:pPr>
      <w:bookmarkStart w:id="3213" w:name="_Toc117042832"/>
      <w:bookmarkStart w:id="3214" w:name="_Toc117570396"/>
      <w:r w:rsidRPr="00DF048C">
        <w:t>6.</w:t>
      </w:r>
      <w:r>
        <w:rPr>
          <w:lang w:eastAsia="zh-CN"/>
        </w:rPr>
        <w:t>34</w:t>
      </w:r>
      <w:r w:rsidRPr="00DF048C">
        <w:t>.1</w:t>
      </w:r>
      <w:r w:rsidR="004B3E7C">
        <w:tab/>
      </w:r>
      <w:r w:rsidRPr="00DF048C">
        <w:t>General</w:t>
      </w:r>
      <w:bookmarkEnd w:id="3213"/>
      <w:bookmarkEnd w:id="3214"/>
    </w:p>
    <w:p w14:paraId="6AC257A5" w14:textId="77777777" w:rsidR="004B3E7C" w:rsidRDefault="004B3E7C" w:rsidP="004B3E7C">
      <w:r>
        <w:t>This solution addresses KI#2 (Ranging service operation procedure with the assistance of another UE), KI#6 (Ranging and sidelink positioning service exposure to a UE).</w:t>
      </w:r>
    </w:p>
    <w:p w14:paraId="47BE33D7" w14:textId="77777777" w:rsidR="004B3E7C" w:rsidRDefault="004B3E7C" w:rsidP="004B3E7C">
      <w:r>
        <w:t>Solution #26 introduces, among others, the notion of a Location Server that can be hosted in a UE, as not all UEs may be able to position themselves and a network Ranging/SL Positioning capable LMF may simply not be reachable or available.</w:t>
      </w:r>
    </w:p>
    <w:p w14:paraId="7AC24EAC" w14:textId="77777777" w:rsidR="004B3E7C" w:rsidRDefault="004B3E7C" w:rsidP="004B3E7C">
      <w:r>
        <w:t>UE-only Operation further implies:</w:t>
      </w:r>
    </w:p>
    <w:p w14:paraId="4DF6B475" w14:textId="77777777" w:rsidR="004B3E7C" w:rsidRDefault="004B3E7C" w:rsidP="004B3E7C">
      <w:pPr>
        <w:pStyle w:val="B1"/>
      </w:pPr>
      <w:r>
        <w:t>-</w:t>
      </w:r>
      <w:r>
        <w:tab/>
        <w:t>LCS today assumes an LCS Client may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"SL Positioning Client UE" is used hereafter.</w:t>
      </w:r>
    </w:p>
    <w:p w14:paraId="23F714EC" w14:textId="77777777" w:rsidR="004B3E7C" w:rsidRDefault="004B3E7C" w:rsidP="004B3E7C">
      <w:pPr>
        <w:pStyle w:val="B1"/>
      </w:pPr>
      <w:r>
        <w:lastRenderedPageBreak/>
        <w:t>-</w:t>
      </w:r>
      <w:r>
        <w:tab/>
        <w:t>GMLC, UDM and AMF are not available, while noting LCS Clients traditionally access LCS services from a GMLC using the Le reference point. These NFs provide important functionality that need to be transposed into UE-only scenarios.</w:t>
      </w:r>
    </w:p>
    <w:p w14:paraId="3351ED94" w14:textId="77777777" w:rsidR="004B3E7C" w:rsidRDefault="004B3E7C" w:rsidP="004B3E7C">
      <w:pPr>
        <w:pStyle w:val="B1"/>
      </w:pPr>
      <w:r>
        <w:tab/>
        <w:t>Additionally, one or multiple SL Reference UEs need to be involved to position a target UE using PC5.</w:t>
      </w:r>
    </w:p>
    <w:p w14:paraId="5CE7FFA9" w14:textId="3E9861F4" w:rsidR="006534F0" w:rsidRDefault="004B3E7C" w:rsidP="006534F0">
      <w:r>
        <w:t>This solution proposes to introduce a signalling framework to enable PC5-MT-LR and PC5-MO-LR LCS procedures supporting sidelink positioning and ranging, given the above.</w:t>
      </w:r>
    </w:p>
    <w:p w14:paraId="4B47E4D7" w14:textId="2047F019" w:rsidR="006534F0" w:rsidRPr="00DF048C" w:rsidRDefault="006534F0" w:rsidP="004B3E7C">
      <w:pPr>
        <w:pStyle w:val="Heading3"/>
      </w:pPr>
      <w:bookmarkStart w:id="3215" w:name="_Toc117042833"/>
      <w:bookmarkStart w:id="3216" w:name="_Toc117570397"/>
      <w:r w:rsidRPr="00DF048C">
        <w:t>6.</w:t>
      </w:r>
      <w:r>
        <w:rPr>
          <w:lang w:eastAsia="zh-CN"/>
        </w:rPr>
        <w:t>34</w:t>
      </w:r>
      <w:r w:rsidRPr="00DF048C">
        <w:t>.2</w:t>
      </w:r>
      <w:r w:rsidR="004B3E7C">
        <w:tab/>
      </w:r>
      <w:r w:rsidRPr="00DF048C">
        <w:t>Functional descriptions</w:t>
      </w:r>
      <w:bookmarkEnd w:id="3215"/>
      <w:bookmarkEnd w:id="3216"/>
    </w:p>
    <w:p w14:paraId="29E0D521" w14:textId="77777777" w:rsidR="004B3E7C" w:rsidRDefault="004B3E7C" w:rsidP="004B3E7C">
      <w:r>
        <w:t>In a network scenario, it is the GMLC (with assistance from the UDM) that authorizes LCS Clients/AF and ensures the privacy of a Target UE is respected. In UE-only scenario, without any network entity to rely on, it should be considered whether a UE could host Vetting functionality. A key question is then whether a UE has authority to verify a) that SL Positioning Client UE is authorized and b) the Target UE privacy with respect to the SL Positioning Client UE obtaining the location of the Target UE.</w:t>
      </w:r>
    </w:p>
    <w:p w14:paraId="50E131DF" w14:textId="77777777" w:rsidR="004B3E7C" w:rsidRDefault="004B3E7C" w:rsidP="004B3E7C">
      <w:r>
        <w:t>This solution proposes that no distinct GMLC/UDM UE be introduced. Instead, it proposes that the necessary Vetting functionality be hosted either in the Target UE (Case I.) or the SL Positioning Server UE (Case II.) as follows:</w:t>
      </w:r>
    </w:p>
    <w:p w14:paraId="6C6B33E2" w14:textId="772A2880" w:rsidR="004B3E7C" w:rsidRDefault="004B3E7C" w:rsidP="004B3E7C">
      <w:pPr>
        <w:pStyle w:val="B1"/>
      </w:pPr>
      <w:r>
        <w:t>I.</w:t>
      </w:r>
      <w:r>
        <w:tab/>
        <w:t>Target UE (with Vetting functionality): the Target UE interacts directly with SL Positioning Client UEs. The Target UE itself vets any incoming location requests addressed to it and only responds to requests it successfully vets, such that "illicit" requests do not cause undue signalling, given that:</w:t>
      </w:r>
    </w:p>
    <w:p w14:paraId="3EBCE723" w14:textId="44FB013C" w:rsidR="004B3E7C" w:rsidRDefault="004B3E7C" w:rsidP="004B3E7C">
      <w:pPr>
        <w:pStyle w:val="B2"/>
      </w:pPr>
      <w:r>
        <w:t>-</w:t>
      </w:r>
      <w:r>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subscriber-specific and can be updated by the UE, e.g. depending on user input; and</w:t>
      </w:r>
    </w:p>
    <w:p w14:paraId="10AB1E14" w14:textId="77777777" w:rsidR="004B3E7C" w:rsidRDefault="004B3E7C" w:rsidP="004B3E7C">
      <w:pPr>
        <w:pStyle w:val="B2"/>
      </w:pPr>
      <w:r>
        <w:t>-</w:t>
      </w:r>
      <w:r>
        <w:tab/>
        <w:t>In UE-only scenario, it can therefore be expected that the Target UE itself holds its own Subscriber SL Positioning Privacy Profile, and using this information and SL Positioning Client UE data (such as location request type e.g. positioning/ranging, accuracy, client identity, SL Reference UE ID(s), etc.) is able to decide whether or not to authorize the Client to retrieve its location.</w:t>
      </w:r>
    </w:p>
    <w:p w14:paraId="5CA2C156" w14:textId="77777777" w:rsidR="004B3E7C" w:rsidRDefault="004B3E7C" w:rsidP="004B3E7C">
      <w:pPr>
        <w:pStyle w:val="B1"/>
      </w:pPr>
      <w:r>
        <w:tab/>
        <w:t>Furthermore, without an AMF, the Target UE will need taking on the "role" of the AMF. In particular, the Target UE itself will select and interact with the SL Positioning Server UE (if the Target UE determines it needs assistance from a SL Positioning Server UE for positioning of the Target UE).</w:t>
      </w:r>
    </w:p>
    <w:p w14:paraId="2262658C" w14:textId="2DDE8C59" w:rsidR="004B3E7C" w:rsidRDefault="004B3E7C" w:rsidP="004B3E7C">
      <w:pPr>
        <w:pStyle w:val="B1"/>
      </w:pPr>
      <w:r>
        <w:tab/>
        <w:t xml:space="preserve">This solution proposes that the selection of the SL Positioning Server UE by the Target UE is performed using direct discovery. Both models A and B discovery can be used as follows (see </w:t>
      </w:r>
      <w:r w:rsidR="006D34D6">
        <w:t>TS 23.303 </w:t>
      </w:r>
      <w:bookmarkStart w:id="3217" w:name="MCCTEMPBM_00000034"/>
      <w:r w:rsidR="006D34D6">
        <w:t>[22]</w:t>
      </w:r>
      <w:r>
        <w:t xml:space="preserve"> f</w:t>
      </w:r>
      <w:bookmarkEnd w:id="3217"/>
      <w:r>
        <w:t>or definitions of models A and B):</w:t>
      </w:r>
    </w:p>
    <w:p w14:paraId="5A95A6FA" w14:textId="3BA16493" w:rsidR="004B3E7C" w:rsidRDefault="004B3E7C" w:rsidP="004B3E7C">
      <w:pPr>
        <w:pStyle w:val="B2"/>
      </w:pPr>
      <w:r>
        <w:t>-</w:t>
      </w:r>
      <w:r>
        <w:tab/>
        <w:t>Model A: a SL Positioning Server UE ("announcing UE") announces itself at least as a SL Positioning Server UE. Target UEs ("monitoring UE") monitor such announcements.</w:t>
      </w:r>
    </w:p>
    <w:p w14:paraId="493FA5AB" w14:textId="77777777" w:rsidR="004B3E7C" w:rsidRDefault="004B3E7C" w:rsidP="004B3E7C">
      <w:pPr>
        <w:pStyle w:val="B2"/>
      </w:pPr>
      <w:r>
        <w:t>-</w:t>
      </w:r>
      <w:r>
        <w:tab/>
        <w:t>Model B: a Target UE ("discoverer UE") issues requests including information it wishes to discover a SL Positioning Server UE ("discoveree UE").</w:t>
      </w:r>
    </w:p>
    <w:p w14:paraId="30F4A73A" w14:textId="77777777" w:rsidR="004B3E7C" w:rsidRDefault="004B3E7C" w:rsidP="004B3E7C">
      <w:pPr>
        <w:pStyle w:val="B1"/>
      </w:pPr>
      <w:r>
        <w:tab/>
        <w:t>Once a suitable SL Positioning Server UE is identified by the Target UE, direct communication between these UEs can thereafter take place to complete the positioning/ranging procedure.</w:t>
      </w:r>
    </w:p>
    <w:p w14:paraId="034F6230" w14:textId="77777777" w:rsidR="004B3E7C" w:rsidRDefault="004B3E7C" w:rsidP="004B3E7C">
      <w:pPr>
        <w:pStyle w:val="B1"/>
      </w:pPr>
      <w:r>
        <w:t>II.</w:t>
      </w:r>
      <w:r>
        <w:tab/>
        <w:t>SL Positioning Server UE (with Vetting functionality): the SL Positioning Server UE interacts with SL Positioning Client UEs i.e. it acts as a "proxy" between these SL Positioning Client UEs and Target UEs. Unlike Case I. the Target UEs would not interact directly with SL Positioning Client UEs in this case. However like Case I. it can be expected here as well that the Target UE itself holds its own Subscriber LCS Privacy profile information which can be queried/used when necessary by the SL Positioning Server UE when interacting with SL Positioning Client UEs. The SL Positioning Server UE may be able to store this information.</w:t>
      </w:r>
    </w:p>
    <w:p w14:paraId="36491BB2" w14:textId="77777777" w:rsidR="004B3E7C" w:rsidRDefault="004B3E7C" w:rsidP="004B3E7C">
      <w:pPr>
        <w:pStyle w:val="B1"/>
      </w:pPr>
      <w:r>
        <w:tab/>
        <w:t>A SL Positioning Client UE selects a SL Positioning Server UE (with Vetting functionality) in order for the SL Positioning Client UE to be able to issue Location Service Request.</w:t>
      </w:r>
    </w:p>
    <w:p w14:paraId="277762EE" w14:textId="1B22C0CE" w:rsidR="004B3E7C" w:rsidRDefault="004B3E7C" w:rsidP="004B3E7C">
      <w:pPr>
        <w:pStyle w:val="B1"/>
      </w:pPr>
      <w:r>
        <w:tab/>
        <w:t xml:space="preserve">The selection of the SL Positioning Server UE by the SL Positioning Client UE is performed using direct discovery. Both models A and B discovery can be used as follows (see </w:t>
      </w:r>
      <w:r w:rsidR="006D34D6">
        <w:t>TS 23.303 </w:t>
      </w:r>
      <w:bookmarkStart w:id="3218" w:name="MCCTEMPBM_00000035"/>
      <w:r w:rsidR="006D34D6">
        <w:t>[22]</w:t>
      </w:r>
      <w:r>
        <w:t>),</w:t>
      </w:r>
      <w:bookmarkEnd w:id="3218"/>
      <w:r>
        <w:t xml:space="preserve"> noting Model B discovery may be more adequate:</w:t>
      </w:r>
    </w:p>
    <w:p w14:paraId="3CA36D2D" w14:textId="248EA58E" w:rsidR="004B3E7C" w:rsidRDefault="004B3E7C" w:rsidP="004B3E7C">
      <w:pPr>
        <w:pStyle w:val="B2"/>
      </w:pPr>
      <w:r>
        <w:lastRenderedPageBreak/>
        <w:t>-</w:t>
      </w:r>
      <w:r>
        <w:tab/>
        <w:t>Model A: a SL Positioning Server UE ("announcing UE") announces itself at least as a SL Positioning Server UE (with Vetting functionality). Client UEs ("monitoring UE") monitor such announcements.</w:t>
      </w:r>
    </w:p>
    <w:p w14:paraId="061E686E" w14:textId="77777777" w:rsidR="004B3E7C" w:rsidRDefault="004B3E7C" w:rsidP="004B3E7C">
      <w:pPr>
        <w:pStyle w:val="B2"/>
      </w:pPr>
      <w:r>
        <w:t>-</w:t>
      </w:r>
      <w:r>
        <w:tab/>
        <w:t>Model B: a SL Positioning Client UE ("discoverer UE") issues requests including information it wishes to discover a SL Positioning Server UE (with Vetting functionality) ("discoveree UE").</w:t>
      </w:r>
    </w:p>
    <w:p w14:paraId="1A160E13" w14:textId="77777777" w:rsidR="004B3E7C" w:rsidRDefault="004B3E7C" w:rsidP="004B3E7C">
      <w:pPr>
        <w:pStyle w:val="B1"/>
      </w:pPr>
      <w:r>
        <w:tab/>
        <w:t>The SL Positioning Client UE needs to select a SL Positioning Server UE which is able to discover the Target UE/SL Reference UE.</w:t>
      </w:r>
    </w:p>
    <w:p w14:paraId="7DA2DFCB" w14:textId="77777777" w:rsidR="004B3E7C" w:rsidRDefault="004B3E7C" w:rsidP="004B3E7C">
      <w:pPr>
        <w:pStyle w:val="B1"/>
      </w:pPr>
      <w:r>
        <w:tab/>
        <w:t>Once a suitable SL Positioning Server UE is identified by the SL Positioning Client UE, direct communication between these UEs can thereafter take place to perform the necessary positioning/ranging procedure.</w:t>
      </w:r>
    </w:p>
    <w:p w14:paraId="1F96FC37" w14:textId="77777777" w:rsidR="004B3E7C" w:rsidRDefault="004B3E7C" w:rsidP="004B3E7C">
      <w:pPr>
        <w:pStyle w:val="B1"/>
      </w:pPr>
      <w:r>
        <w:tab/>
        <w:t>A SL Positioning Server UE (with Vetting functionality) uses Subscriber SL Positioning Privacy Profile information from a Target UE, and SL Positioning Client UE data (such as location request type e.g. positioning/ranging, accuracy, identity, etc.) to determine whether a SL Positioning Client UE is authorized and whether this SL Positioning Client UE is authorized to retrieve the location information of the Target UE.</w:t>
      </w:r>
    </w:p>
    <w:p w14:paraId="2205B2E4" w14:textId="77777777" w:rsidR="004B3E7C" w:rsidRDefault="004B3E7C" w:rsidP="004B3E7C">
      <w:r>
        <w:t>Resulting from the above, a signalling framework for PC5-MO-LR and PC5-MT-LR procedures in UE-only scenario are proposed in clause 6.X.3 below for both Cases I and II described above. No NI-LR procedure is deemed applicable in UE-only scenario.</w:t>
      </w:r>
    </w:p>
    <w:p w14:paraId="7F060C2D" w14:textId="77777777" w:rsidR="004B3E7C" w:rsidRDefault="004B3E7C" w:rsidP="004B3E7C">
      <w:r>
        <w:t>All signalling transactions depicted in clause 6.X.3 between Target UE, SL Positioning Server UE, SL Reference UE operate using the RSPP protocol (see e.g. Solutions #4, #26).</w:t>
      </w:r>
    </w:p>
    <w:p w14:paraId="063255E6" w14:textId="562A14B5" w:rsidR="004B3E7C" w:rsidRDefault="004B3E7C" w:rsidP="004B3E7C">
      <w:pPr>
        <w:pStyle w:val="EditorsNote"/>
      </w:pPr>
      <w:r>
        <w:t>Editor's note:</w:t>
      </w:r>
      <w:r>
        <w:tab/>
        <w:t>Future coordination with RAN WG2 is expected to ensure alignment of the procedure details over the RSPP protocol.</w:t>
      </w:r>
    </w:p>
    <w:p w14:paraId="3597503A" w14:textId="77777777" w:rsidR="004B3E7C" w:rsidRDefault="004B3E7C" w:rsidP="004B3E7C">
      <w:pPr>
        <w:pStyle w:val="EditorsNote"/>
      </w:pPr>
      <w:r>
        <w:t>Editor's note:</w:t>
      </w:r>
      <w:r>
        <w:tab/>
        <w:t>The protocol used for signalling transactions with the SL Positioning Client UE (i.e. Service Request/Response, Location Info/Info Ack) is FFS.</w:t>
      </w:r>
    </w:p>
    <w:p w14:paraId="1A68DBD7" w14:textId="77777777" w:rsidR="004B3E7C" w:rsidRDefault="004B3E7C" w:rsidP="004B3E7C">
      <w:pPr>
        <w:pStyle w:val="EditorsNote"/>
      </w:pPr>
      <w:r>
        <w:t>Editor's note:</w:t>
      </w:r>
      <w:r>
        <w:tab/>
        <w:t>It is FFS if the MT-LR and MO-LR model described hereafter would be further optimized for UE-only operation.</w:t>
      </w:r>
    </w:p>
    <w:p w14:paraId="34F402C7" w14:textId="77777777" w:rsidR="004B3E7C" w:rsidRDefault="004B3E7C" w:rsidP="004B3E7C">
      <w:pPr>
        <w:pStyle w:val="EditorsNote"/>
      </w:pPr>
      <w:r>
        <w:t>Editor's note:</w:t>
      </w:r>
      <w:r>
        <w:tab/>
        <w:t>It is FFS which functionalities need to be standardized for SL Positioning Server UE.</w:t>
      </w:r>
    </w:p>
    <w:p w14:paraId="036942A2" w14:textId="77777777" w:rsidR="004B3E7C" w:rsidRDefault="004B3E7C" w:rsidP="004B3E7C">
      <w:pPr>
        <w:pStyle w:val="EditorsNote"/>
      </w:pPr>
      <w:r>
        <w:t>Editor's note:</w:t>
      </w:r>
      <w:r>
        <w:tab/>
        <w:t>Discovery Models A and B are referred to in clause 6.X.3. It is FFS how Model A, Model B discovery over PC5 will be used to discover UE "roles" (e.g. Target UE, SL Positioning Server UE). Whether another channel (e.g. communication channel) is needed for discovery is FFS and should be discussed in RAN groups.</w:t>
      </w:r>
    </w:p>
    <w:p w14:paraId="1872D020" w14:textId="77777777" w:rsidR="004B3E7C" w:rsidRDefault="004B3E7C" w:rsidP="004B3E7C">
      <w:pPr>
        <w:pStyle w:val="EditorsNote"/>
      </w:pPr>
      <w:r>
        <w:t>Editor's note:</w:t>
      </w:r>
      <w:r>
        <w:tab/>
        <w:t>Details of discovery will be addressed at a future meeting in alignment with KI#3 solutions</w:t>
      </w:r>
    </w:p>
    <w:p w14:paraId="5C438C3D" w14:textId="7E01FC72" w:rsidR="004B3E7C" w:rsidRDefault="004B3E7C" w:rsidP="004B3E7C">
      <w:pPr>
        <w:pStyle w:val="EditorsNote"/>
      </w:pPr>
      <w:r>
        <w:t>Editor's note:</w:t>
      </w:r>
      <w:r>
        <w:tab/>
        <w:t>Any Authentication/Authorization will be aligned with SA WG3. Whether it refers to CN-related information is FFS.</w:t>
      </w:r>
    </w:p>
    <w:p w14:paraId="62D3583D" w14:textId="4CB7318E" w:rsidR="006534F0" w:rsidRPr="004A0B84" w:rsidRDefault="006534F0" w:rsidP="004B3E7C">
      <w:pPr>
        <w:pStyle w:val="Heading3"/>
      </w:pPr>
      <w:bookmarkStart w:id="3219" w:name="_Toc117042834"/>
      <w:bookmarkStart w:id="3220" w:name="_Toc117570398"/>
      <w:r w:rsidRPr="000A6DB7">
        <w:lastRenderedPageBreak/>
        <w:t>6.</w:t>
      </w:r>
      <w:r w:rsidR="004A0B84" w:rsidRPr="000A6DB7">
        <w:rPr>
          <w:lang w:eastAsia="zh-CN"/>
        </w:rPr>
        <w:t>34</w:t>
      </w:r>
      <w:r w:rsidRPr="000A6DB7">
        <w:t>.3</w:t>
      </w:r>
      <w:r w:rsidR="004B3E7C">
        <w:tab/>
      </w:r>
      <w:r w:rsidRPr="004A0B84">
        <w:t>Procedures</w:t>
      </w:r>
      <w:bookmarkEnd w:id="3219"/>
      <w:bookmarkEnd w:id="3220"/>
    </w:p>
    <w:p w14:paraId="60ED194A" w14:textId="6DBD7768" w:rsidR="006534F0" w:rsidRPr="004A0B84" w:rsidRDefault="004A0B84" w:rsidP="004B3E7C">
      <w:pPr>
        <w:pStyle w:val="Heading4"/>
      </w:pPr>
      <w:bookmarkStart w:id="3221" w:name="_Toc117570399"/>
      <w:r w:rsidRPr="004A0B84">
        <w:t>6.34</w:t>
      </w:r>
      <w:r w:rsidR="006534F0" w:rsidRPr="004A0B84">
        <w:t>.3.1</w:t>
      </w:r>
      <w:r w:rsidR="004B3E7C">
        <w:tab/>
      </w:r>
      <w:r w:rsidR="006534F0" w:rsidRPr="004A0B84">
        <w:t xml:space="preserve">Case I: Target UE holds </w:t>
      </w:r>
      <w:r w:rsidR="006534F0" w:rsidRPr="000A6DB7">
        <w:t>Vetting</w:t>
      </w:r>
      <w:r w:rsidR="006534F0" w:rsidRPr="004A0B84">
        <w:t xml:space="preserve"> functionality</w:t>
      </w:r>
      <w:bookmarkEnd w:id="3221"/>
    </w:p>
    <w:p w14:paraId="02F012C3" w14:textId="1DC2491E" w:rsidR="006534F0" w:rsidRPr="004A0B84" w:rsidRDefault="004A0B84" w:rsidP="004B3E7C">
      <w:pPr>
        <w:pStyle w:val="Heading5"/>
      </w:pPr>
      <w:bookmarkStart w:id="3222" w:name="_Toc117570400"/>
      <w:r w:rsidRPr="004A0B84">
        <w:t>6.</w:t>
      </w:r>
      <w:r>
        <w:t>34</w:t>
      </w:r>
      <w:r w:rsidR="006534F0" w:rsidRPr="004A0B84">
        <w:t>.3.1.1</w:t>
      </w:r>
      <w:r w:rsidR="006534F0" w:rsidRPr="004A0B84">
        <w:tab/>
        <w:t>PC5-MT-LR procedure</w:t>
      </w:r>
      <w:bookmarkEnd w:id="3222"/>
    </w:p>
    <w:p w14:paraId="49D18CF2" w14:textId="7BA269EE" w:rsidR="004B3E7C" w:rsidRDefault="004B3E7C" w:rsidP="00C76F30">
      <w:pPr>
        <w:pStyle w:val="TH"/>
      </w:pPr>
      <w:r>
        <w:object w:dxaOrig="7463" w:dyaOrig="4909" w14:anchorId="39CB5D92">
          <v:shape id="_x0000_i1105" type="#_x0000_t75" style="width:372.5pt;height:243.55pt" o:ole="">
            <v:imagedata r:id="rId166" o:title=""/>
          </v:shape>
          <o:OLEObject Type="Embed" ProgID="Word.Picture.8" ShapeID="_x0000_i1105" DrawAspect="Content" ObjectID="_1731248951" r:id="rId167"/>
        </w:object>
      </w:r>
    </w:p>
    <w:p w14:paraId="2E65991B" w14:textId="3608148E" w:rsidR="006534F0" w:rsidRPr="004A0B84" w:rsidRDefault="004A0B84" w:rsidP="006534F0">
      <w:pPr>
        <w:pStyle w:val="TF"/>
      </w:pPr>
      <w:r w:rsidRPr="004A0B84">
        <w:t>Figure 6.</w:t>
      </w:r>
      <w:r>
        <w:t>34</w:t>
      </w:r>
      <w:r w:rsidR="006534F0" w:rsidRPr="004A0B84">
        <w:t>.3.1.1-1: PC5-MT-LR Procedure</w:t>
      </w:r>
    </w:p>
    <w:p w14:paraId="4E21003F" w14:textId="77777777" w:rsidR="004B3E7C" w:rsidRDefault="004B3E7C" w:rsidP="004B3E7C">
      <w:pPr>
        <w:pStyle w:val="B1"/>
        <w:rPr>
          <w:lang w:val="en-US" w:eastAsia="zh-CN"/>
        </w:rPr>
      </w:pPr>
      <w:r>
        <w:rPr>
          <w:lang w:val="en-US" w:eastAsia="zh-CN"/>
        </w:rPr>
        <w:t>1.</w:t>
      </w:r>
      <w:r>
        <w:rPr>
          <w:lang w:val="en-US" w:eastAsia="zh-CN"/>
        </w:rPr>
        <w:tab/>
        <w:t>An application in a Third Party UE needs to retrieve the location information of a Target UE. It initiates discovery to discover the Target UE. The SL Positioning Client UE issues a Service Request message over PC5 to a Target UE in order to retrieve the location of the Target UE. The Service Request message contains necessary information allowing the Target UE to identify the SL Positioning Client UE data incl. the identity, the type of location request (e.g. positioning/ranging), the accuracy of the location, etc. If the type of location request requires SL positioning or ranging, one or multiple SL Reference UE may also be identified in the Service Request.</w:t>
      </w:r>
    </w:p>
    <w:p w14:paraId="31763030" w14:textId="2DBECCFF" w:rsidR="004B3E7C" w:rsidRDefault="004B3E7C" w:rsidP="004B3E7C">
      <w:pPr>
        <w:pStyle w:val="NO"/>
        <w:rPr>
          <w:lang w:val="en-US" w:eastAsia="zh-CN"/>
        </w:rPr>
      </w:pPr>
      <w:r>
        <w:rPr>
          <w:lang w:val="en-US" w:eastAsia="zh-CN"/>
        </w:rPr>
        <w:t>NOTE 1:</w:t>
      </w:r>
      <w:r>
        <w:rPr>
          <w:lang w:val="en-US" w:eastAsia="zh-CN"/>
        </w:rPr>
        <w:tab/>
        <w:t>The service request may be transmitted from the SL Positioning Client UE to the Target UE through the SL Reference UE, for the case, e.g. the SL Positioning Client UE can only discover the SL reference UE.</w:t>
      </w:r>
    </w:p>
    <w:p w14:paraId="43F42240" w14:textId="77777777" w:rsidR="004B3E7C" w:rsidRDefault="004B3E7C" w:rsidP="004B3E7C">
      <w:pPr>
        <w:pStyle w:val="B1"/>
        <w:rPr>
          <w:lang w:val="en-US" w:eastAsia="zh-CN"/>
        </w:rPr>
      </w:pPr>
      <w:r>
        <w:rPr>
          <w:lang w:val="en-US" w:eastAsia="zh-CN"/>
        </w:rPr>
        <w:t>2.</w:t>
      </w:r>
      <w:r>
        <w:rPr>
          <w:lang w:val="en-US" w:eastAsia="zh-CN"/>
        </w:rPr>
        <w:tab/>
        <w:t>Upon reception of a Service Request message, the Target UE verifies that the originating SL Positioning Client UE is authorized. The Target UE uses its own stored Subscriber SL Positioning Privacy Profile information and the identified SL Positioning Client UE data in step 1. to determine whether or not to authorize the SL Positioning Client UE and its location request. If another UE was identified in step 1, the Target UE verifies that this other UE is in proximity (e.g. by using the discovery procedure (Model A) with this other UE) and that this other UE authorizes the positioning/ranging (see Editor's note). If the Target UE determines that the SL Positioning Client and its location request are not authorized, and/or that a SL Reference UE included in the location request is not authorized for the positioning/ranging, the Target UE does not respond to the Service Request and the procedure stops, otherwise the Target UE proceeds with step 3.</w:t>
      </w:r>
    </w:p>
    <w:p w14:paraId="7BA5B06F" w14:textId="6308354F" w:rsidR="006534F0" w:rsidRPr="004A0B84"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 xml:space="preserve">The signalling transaction for the Target UE to verify that a </w:t>
      </w:r>
      <w:r w:rsidR="006534F0" w:rsidRPr="000A6DB7">
        <w:t>SL Reference</w:t>
      </w:r>
      <w:r w:rsidR="006534F0" w:rsidRPr="004A0B84">
        <w:t xml:space="preserve"> UE is authorize</w:t>
      </w:r>
      <w:r w:rsidR="006534F0" w:rsidRPr="000A6DB7">
        <w:t>d for</w:t>
      </w:r>
      <w:r w:rsidR="006534F0" w:rsidRPr="004A0B84">
        <w:t xml:space="preserve"> the positioning/ranging is FFS.</w:t>
      </w:r>
    </w:p>
    <w:p w14:paraId="1E6E8B7C" w14:textId="635E8AD1" w:rsidR="006534F0" w:rsidRPr="004A0B84" w:rsidRDefault="004B3E7C" w:rsidP="004B3E7C">
      <w:pPr>
        <w:pStyle w:val="B1"/>
      </w:pPr>
      <w:r>
        <w:t>3.</w:t>
      </w:r>
      <w:r>
        <w:tab/>
        <w:t xml:space="preserve">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bookmarkStart w:id="3223" w:name="MCCTEMPBM_00000036"/>
      <w:r w:rsidR="006D34D6">
        <w:t>[22]</w:t>
      </w:r>
      <w:r>
        <w:t xml:space="preserve"> f</w:t>
      </w:r>
      <w:bookmarkEnd w:id="3223"/>
      <w:r>
        <w:t>or definitions of models A and B):</w:t>
      </w:r>
    </w:p>
    <w:p w14:paraId="5FDA75BB"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3FC9C1EF" w14:textId="77777777" w:rsidR="004B3E7C" w:rsidRDefault="004B3E7C" w:rsidP="004B3E7C">
      <w:pPr>
        <w:pStyle w:val="B2"/>
      </w:pPr>
      <w:r>
        <w:lastRenderedPageBreak/>
        <w:t>-</w:t>
      </w:r>
      <w:r>
        <w:tab/>
        <w:t>Model B: a Target UE ("discoverer UE") issues requests including information it wishes to discover a SL Positioning Server UE ("discoveree UE").</w:t>
      </w:r>
    </w:p>
    <w:p w14:paraId="742647EB"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2538E69E"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4).</w:t>
      </w:r>
    </w:p>
    <w:p w14:paraId="32A9B86C" w14:textId="77777777" w:rsidR="004B3E7C" w:rsidRDefault="004B3E7C" w:rsidP="004B3E7C">
      <w:pPr>
        <w:pStyle w:val="B1"/>
      </w:pPr>
      <w:r>
        <w:tab/>
        <w:t>If the Target UE determines instead it does not need support from a SL Positioning Server UE it proceeds to step 5.</w:t>
      </w:r>
    </w:p>
    <w:p w14:paraId="220F631A" w14:textId="77777777" w:rsidR="004B3E7C" w:rsidRDefault="004B3E7C" w:rsidP="004B3E7C">
      <w:pPr>
        <w:pStyle w:val="B1"/>
      </w:pPr>
      <w:r>
        <w:t>4.</w:t>
      </w:r>
      <w:r>
        <w:tab/>
        <w:t>The Target UE issues a Determine Location Request message to the SL Positioning Server UE, incl. necessary information as required by the SL Positioning Client UE in step 1. If SL positioning or ranging was requested in step 1 that includes one or more SL Reference UEs, the SL Reference UE(s) are also identified in the Determine Location Request message.</w:t>
      </w:r>
    </w:p>
    <w:p w14:paraId="5FD8EC8C" w14:textId="5C3AF421" w:rsidR="004B3E7C" w:rsidRDefault="004B3E7C" w:rsidP="004B3E7C">
      <w:pPr>
        <w:pStyle w:val="NO"/>
      </w:pPr>
      <w:r>
        <w:t>NOTE 2:</w:t>
      </w:r>
      <w:r>
        <w:tab/>
        <w:t>Step 4 may be skipped if the Target UE does not determine to involve SL Positioning Server UE.</w:t>
      </w:r>
    </w:p>
    <w:p w14:paraId="1908EFBC" w14:textId="77777777" w:rsidR="004B3E7C" w:rsidRDefault="004B3E7C" w:rsidP="004B3E7C">
      <w:pPr>
        <w:pStyle w:val="B1"/>
      </w:pPr>
      <w:r>
        <w:t>5.</w:t>
      </w:r>
      <w:r>
        <w:tab/>
        <w:t>The UE Positioning (/ranging) is performed by the Target UE or with support of the SL Positioning Server UE in order to determine the Target UE location, depending on the outcome of step 3.</w:t>
      </w:r>
    </w:p>
    <w:p w14:paraId="530BF7C5" w14:textId="398F83CC" w:rsidR="004B3E7C" w:rsidRDefault="004B3E7C" w:rsidP="004B3E7C">
      <w:pPr>
        <w:pStyle w:val="NO"/>
      </w:pPr>
      <w:r>
        <w:t>NOTE 3:</w:t>
      </w:r>
      <w:r>
        <w:tab/>
        <w:t>SL Reference UE(s) (e.g. the other UE) may also be invoked at this point to assist the Target UE or SL Positioning Server UE in determining the Target UE location.</w:t>
      </w:r>
    </w:p>
    <w:p w14:paraId="168BB742" w14:textId="77777777" w:rsidR="004B3E7C" w:rsidRDefault="004B3E7C" w:rsidP="004B3E7C">
      <w:pPr>
        <w:pStyle w:val="B1"/>
      </w:pPr>
      <w:r>
        <w:tab/>
        <w:t>If support from a SL Positioning Server UE was requested in step 3, step 6 follows, else step 7.</w:t>
      </w:r>
    </w:p>
    <w:p w14:paraId="397502E1" w14:textId="77777777" w:rsidR="004B3E7C" w:rsidRDefault="004B3E7C" w:rsidP="004B3E7C">
      <w:pPr>
        <w:pStyle w:val="B1"/>
      </w:pPr>
      <w:r>
        <w:t>6.</w:t>
      </w:r>
      <w:r>
        <w:tab/>
        <w:t>The SL Positioning Server UE reports the calculated Target UE location information in a Determine Location Response message to the Target UE.</w:t>
      </w:r>
    </w:p>
    <w:p w14:paraId="5F17DF07" w14:textId="5C6099A3" w:rsidR="004B3E7C" w:rsidRDefault="004B3E7C" w:rsidP="004B3E7C">
      <w:pPr>
        <w:pStyle w:val="NO"/>
      </w:pPr>
      <w:r>
        <w:t>NOTE 4:</w:t>
      </w:r>
      <w:r>
        <w:tab/>
        <w:t>Step 6 may be skipped if the Target UE does not determine to involve SL Positioning Server UE.</w:t>
      </w:r>
    </w:p>
    <w:p w14:paraId="5EE28D8A" w14:textId="77777777" w:rsidR="004B3E7C" w:rsidRDefault="004B3E7C" w:rsidP="004B3E7C">
      <w:pPr>
        <w:pStyle w:val="B1"/>
      </w:pPr>
      <w:r>
        <w:t>7.</w:t>
      </w:r>
      <w:r>
        <w:tab/>
        <w:t>The Target UE reports its location information to the SL Positioning Client UE in a Service Response message.</w:t>
      </w:r>
    </w:p>
    <w:p w14:paraId="783DCA3B" w14:textId="0E5DF32F" w:rsidR="006534F0" w:rsidRPr="004A0B84" w:rsidRDefault="004A0B84" w:rsidP="004B3E7C">
      <w:pPr>
        <w:pStyle w:val="Heading5"/>
      </w:pPr>
      <w:bookmarkStart w:id="3224" w:name="_Toc117570401"/>
      <w:r w:rsidRPr="004A0B84">
        <w:t>6.</w:t>
      </w:r>
      <w:r>
        <w:t>34</w:t>
      </w:r>
      <w:r w:rsidR="006534F0" w:rsidRPr="004A0B84">
        <w:t>.3.1.2</w:t>
      </w:r>
      <w:r w:rsidR="006534F0" w:rsidRPr="004A0B84">
        <w:tab/>
        <w:t>PC5-MO-LR procedure</w:t>
      </w:r>
      <w:bookmarkEnd w:id="3224"/>
    </w:p>
    <w:p w14:paraId="51D0CBCF" w14:textId="74E3E9B8" w:rsidR="004B3E7C" w:rsidRDefault="004B3E7C" w:rsidP="00C76F30">
      <w:pPr>
        <w:pStyle w:val="TH"/>
      </w:pPr>
      <w:r>
        <w:object w:dxaOrig="6395" w:dyaOrig="4346" w14:anchorId="511FF397">
          <v:shape id="_x0000_i1106" type="#_x0000_t75" style="width:319.95pt;height:215.35pt" o:ole="">
            <v:imagedata r:id="rId168" o:title=""/>
          </v:shape>
          <o:OLEObject Type="Embed" ProgID="Word.Picture.8" ShapeID="_x0000_i1106" DrawAspect="Content" ObjectID="_1731248952" r:id="rId169"/>
        </w:object>
      </w:r>
    </w:p>
    <w:p w14:paraId="6C92B4BC" w14:textId="0243E281" w:rsidR="006534F0" w:rsidRPr="004A0B84" w:rsidRDefault="004A0B84" w:rsidP="006534F0">
      <w:pPr>
        <w:pStyle w:val="TF"/>
      </w:pPr>
      <w:r w:rsidRPr="004A0B84">
        <w:t>Figure 6.</w:t>
      </w:r>
      <w:r>
        <w:t>34</w:t>
      </w:r>
      <w:r w:rsidR="006534F0" w:rsidRPr="004A0B84">
        <w:t>.3.1.2-1: PC5-MO-LR procedure</w:t>
      </w:r>
    </w:p>
    <w:p w14:paraId="532C8975" w14:textId="1A96CF93"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w:t>
      </w:r>
      <w:r w:rsidR="001F671C">
        <w:t>'</w:t>
      </w:r>
      <w:r w:rsidRPr="004A0B84">
        <w:t xml:space="preserve">s Note). If the Target UE determines it requires support from a </w:t>
      </w:r>
      <w:r w:rsidRPr="000A6DB7">
        <w:t xml:space="preserve">SL Positioning </w:t>
      </w:r>
      <w:r w:rsidRPr="000A6DB7">
        <w:lastRenderedPageBreak/>
        <w:t>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w:t>
      </w:r>
      <w:r w:rsidR="006D34D6" w:rsidRPr="004A0B84">
        <w:t>TS</w:t>
      </w:r>
      <w:r w:rsidR="006D34D6">
        <w:t> </w:t>
      </w:r>
      <w:r w:rsidR="006D34D6" w:rsidRPr="004A0B84">
        <w:t>23.303</w:t>
      </w:r>
      <w:r w:rsidR="006D34D6">
        <w:t> </w:t>
      </w:r>
      <w:bookmarkStart w:id="3225" w:name="MCCTEMPBM_00000037"/>
      <w:r w:rsidR="006D34D6">
        <w:t>[22]</w:t>
      </w:r>
      <w:r w:rsidRPr="004A0B84">
        <w:t xml:space="preserve"> f</w:t>
      </w:r>
      <w:bookmarkEnd w:id="3225"/>
      <w:r w:rsidRPr="004A0B84">
        <w:t>or definitions of models A and B):</w:t>
      </w:r>
    </w:p>
    <w:p w14:paraId="2ADD79E4"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17CC66F6" w14:textId="77777777" w:rsidR="004B3E7C" w:rsidRDefault="004B3E7C" w:rsidP="004B3E7C">
      <w:pPr>
        <w:pStyle w:val="B2"/>
      </w:pPr>
      <w:r>
        <w:t>-</w:t>
      </w:r>
      <w:r>
        <w:tab/>
        <w:t>Model B: a Target UE ("discoverer UE") issues requests including information it wishes to discover a SL Positioning Server UE ("discoveree UE").</w:t>
      </w:r>
    </w:p>
    <w:p w14:paraId="3F6F4101"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37C364AD"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2).If the Target UE determines instead it does not need support from a SL Positioning Server UE it proceeds to step 3, and a direct communication is not established between the Target UE and the SL Positioning Server UE.</w:t>
      </w:r>
    </w:p>
    <w:p w14:paraId="3FD001AB" w14:textId="73830C4E" w:rsidR="006534F0" w:rsidRPr="004E5A13"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The signalling transaction for the Target UE to verify that the other UE authorizes the positioning/ra</w:t>
      </w:r>
      <w:r w:rsidR="006534F0" w:rsidRPr="004E5A13">
        <w:t>nging is FFS.</w:t>
      </w:r>
    </w:p>
    <w:p w14:paraId="0A3712DD" w14:textId="77777777" w:rsidR="004B3E7C" w:rsidRDefault="004B3E7C" w:rsidP="004B3E7C">
      <w:pPr>
        <w:pStyle w:val="B1"/>
      </w:pPr>
      <w:r>
        <w:t>1.</w:t>
      </w:r>
      <w:r>
        <w:tab/>
        <w:t>The Target UE issues a Determine Location Request message to the SL Positioning Server UE, incl. necessary information as required by the intended location operation.</w:t>
      </w:r>
    </w:p>
    <w:p w14:paraId="4BAB15E1" w14:textId="1A72A79F" w:rsidR="004B3E7C" w:rsidRDefault="004B3E7C" w:rsidP="004B3E7C">
      <w:pPr>
        <w:pStyle w:val="NO"/>
      </w:pPr>
      <w:r>
        <w:t>NOTE 1:</w:t>
      </w:r>
      <w:r>
        <w:tab/>
        <w:t>Step 2 may be skipped if the Target UE does not determine to involve SL Positioning Server UE.</w:t>
      </w:r>
    </w:p>
    <w:p w14:paraId="4A7EA5DF" w14:textId="77777777" w:rsidR="004B3E7C" w:rsidRDefault="004B3E7C" w:rsidP="004B3E7C">
      <w:pPr>
        <w:pStyle w:val="B1"/>
      </w:pPr>
      <w:r>
        <w:t>3.</w:t>
      </w:r>
      <w:r>
        <w:tab/>
        <w:t>The UE Positioning (/ranging) is performed by the Target UE or with support of the SL Positioning Server UE in order to determine the Target UE location, depending on the outcome of step 1.</w:t>
      </w:r>
    </w:p>
    <w:p w14:paraId="6E47E9E3" w14:textId="14B183C5" w:rsidR="004B3E7C" w:rsidRDefault="004B3E7C" w:rsidP="004B3E7C">
      <w:pPr>
        <w:pStyle w:val="NO"/>
      </w:pPr>
      <w:r>
        <w:t>NOTE 2:</w:t>
      </w:r>
      <w:r>
        <w:tab/>
        <w:t>SL Reference UE(s) (e.g. the other UE) may also be invoked at this point to assist the Target UE or SL Positioning Server UE in determining the Target UE location.</w:t>
      </w:r>
    </w:p>
    <w:p w14:paraId="79FD5A7C" w14:textId="77777777" w:rsidR="004B3E7C" w:rsidRDefault="004B3E7C" w:rsidP="004B3E7C">
      <w:pPr>
        <w:pStyle w:val="B1"/>
      </w:pPr>
      <w:r>
        <w:tab/>
        <w:t>If support from a SL Positioning Server UE was requested in step 1, step 4 follows, else step 5.</w:t>
      </w:r>
    </w:p>
    <w:p w14:paraId="3EE121EA" w14:textId="77777777" w:rsidR="004B3E7C" w:rsidRDefault="004B3E7C" w:rsidP="004B3E7C">
      <w:pPr>
        <w:pStyle w:val="B1"/>
      </w:pPr>
      <w:r>
        <w:t>4.</w:t>
      </w:r>
      <w:r>
        <w:tab/>
        <w:t>The SL Positioning Server UE reports the calculated Target UE location information in a Determine Location Response message to the Target UE.</w:t>
      </w:r>
    </w:p>
    <w:p w14:paraId="4D9368EE" w14:textId="714E04C8" w:rsidR="004B3E7C" w:rsidRDefault="004B3E7C" w:rsidP="004B3E7C">
      <w:pPr>
        <w:pStyle w:val="NO"/>
      </w:pPr>
      <w:r>
        <w:t>NOTE 3:</w:t>
      </w:r>
      <w:r>
        <w:tab/>
        <w:t>Step 4 may be skipped if the Target UE does not determine to involve SL Positioning Server UE.</w:t>
      </w:r>
    </w:p>
    <w:p w14:paraId="1D97BDF8" w14:textId="77777777" w:rsidR="004B3E7C" w:rsidRDefault="004B3E7C" w:rsidP="004B3E7C">
      <w:pPr>
        <w:pStyle w:val="B1"/>
      </w:pPr>
      <w:r>
        <w:t>5.</w:t>
      </w:r>
      <w:r>
        <w:tab/>
        <w:t>If necessary (i.e. if reporting to a SL Positioning Client UE is necessary), the Target UE reports the calculated Target UE location information to an authorized SL Positioning Client UE.</w:t>
      </w:r>
    </w:p>
    <w:p w14:paraId="39E78099" w14:textId="77777777" w:rsidR="004B3E7C" w:rsidRDefault="004B3E7C" w:rsidP="004B3E7C">
      <w:pPr>
        <w:pStyle w:val="B1"/>
      </w:pPr>
      <w:r>
        <w:t>6.</w:t>
      </w:r>
      <w:r>
        <w:tab/>
        <w:t>The SL Positioning Client UE acknowledges receipt of the Target UE location information from the Target UE.</w:t>
      </w:r>
    </w:p>
    <w:p w14:paraId="51F3C77C" w14:textId="067E49F5" w:rsidR="006534F0" w:rsidRPr="004A0B84" w:rsidRDefault="004A0B84" w:rsidP="004B3E7C">
      <w:pPr>
        <w:pStyle w:val="Heading4"/>
      </w:pPr>
      <w:bookmarkStart w:id="3226" w:name="_Toc117570402"/>
      <w:r>
        <w:lastRenderedPageBreak/>
        <w:t>6.34</w:t>
      </w:r>
      <w:r w:rsidR="006534F0" w:rsidRPr="004A0B84">
        <w:t>.3.2</w:t>
      </w:r>
      <w:r w:rsidR="004B3E7C">
        <w:tab/>
      </w:r>
      <w:r w:rsidR="006534F0" w:rsidRPr="004A0B84">
        <w:t xml:space="preserve">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3226"/>
    </w:p>
    <w:p w14:paraId="1038CD12" w14:textId="63CAA7FF" w:rsidR="006534F0" w:rsidRPr="004A0B84" w:rsidRDefault="006534F0" w:rsidP="004B3E7C">
      <w:pPr>
        <w:pStyle w:val="Heading5"/>
      </w:pPr>
      <w:bookmarkStart w:id="3227" w:name="_Toc117570403"/>
      <w:r w:rsidRPr="000A6DB7">
        <w:t>6.</w:t>
      </w:r>
      <w:r w:rsidR="004A0B84">
        <w:t>34</w:t>
      </w:r>
      <w:r w:rsidRPr="000A6DB7">
        <w:t>.3.2.1</w:t>
      </w:r>
      <w:r w:rsidRPr="004A0B84">
        <w:tab/>
        <w:t>PC5-MT-LR procedure</w:t>
      </w:r>
      <w:bookmarkEnd w:id="3227"/>
    </w:p>
    <w:bookmarkStart w:id="3228" w:name="_MON_1728180988"/>
    <w:bookmarkEnd w:id="3228"/>
    <w:p w14:paraId="08316C75" w14:textId="56BA2D60" w:rsidR="00611036" w:rsidRDefault="00611036" w:rsidP="00611036">
      <w:pPr>
        <w:pStyle w:val="TH"/>
      </w:pPr>
      <w:r>
        <w:object w:dxaOrig="6395" w:dyaOrig="6590" w14:anchorId="50B34380">
          <v:shape id="_x0000_i1107" type="#_x0000_t75" style="width:319.95pt;height:326.8pt" o:ole="">
            <v:imagedata r:id="rId170" o:title=""/>
          </v:shape>
          <o:OLEObject Type="Embed" ProgID="Word.Picture.8" ShapeID="_x0000_i1107" DrawAspect="Content" ObjectID="_1731248953" r:id="rId171"/>
        </w:object>
      </w:r>
    </w:p>
    <w:p w14:paraId="5961FB1D" w14:textId="6F99C0D6" w:rsidR="006534F0" w:rsidRPr="004A0B84" w:rsidRDefault="004A0B84" w:rsidP="006534F0">
      <w:pPr>
        <w:pStyle w:val="TF"/>
      </w:pPr>
      <w:r w:rsidRPr="004A0B84">
        <w:t>Figure 6.</w:t>
      </w:r>
      <w:r>
        <w:t>34</w:t>
      </w:r>
      <w:r w:rsidR="006534F0" w:rsidRPr="004A0B84">
        <w:t>.3.2.1-1: PC5-MT-LR procedure</w:t>
      </w:r>
    </w:p>
    <w:p w14:paraId="59AECF6D" w14:textId="1B7817B2" w:rsidR="004B3E7C" w:rsidRDefault="004B3E7C" w:rsidP="004B3E7C">
      <w:pPr>
        <w:pStyle w:val="B1"/>
      </w:pPr>
      <w:r>
        <w:t>1.</w:t>
      </w:r>
      <w:r>
        <w:tab/>
        <w:t xml:space="preserve">An SL Positioning Client UE needs to retrieve location information of a Target UE. It initiates discovery to discover the Target UE. The SL Positioning Client UE selects a SL Positioning Server UE (with Vetting functionality). The selection of the SL Positioning Server UE by the SL Positioning Client UE is performed using direct discovery. Both models A and B discovery can be used as follows (see </w:t>
      </w:r>
      <w:r w:rsidR="006D34D6">
        <w:t>TS 23.303 [</w:t>
      </w:r>
      <w:r>
        <w:t>22] for definitions of models A and B):</w:t>
      </w:r>
    </w:p>
    <w:p w14:paraId="13BE07F5" w14:textId="77777777" w:rsidR="004B3E7C" w:rsidRDefault="004B3E7C" w:rsidP="004B3E7C">
      <w:pPr>
        <w:pStyle w:val="B2"/>
      </w:pPr>
      <w:r>
        <w:t>-</w:t>
      </w:r>
      <w:r>
        <w:tab/>
        <w:t>Model A: a SL Positioning Server UE ("announcing UE") announces itself at least as a SL Positioning Server UE (with Vetting functionality). SL Positioning Client UEs ("monitoring UE") monitor such announcements.</w:t>
      </w:r>
    </w:p>
    <w:p w14:paraId="51F4821D" w14:textId="77777777" w:rsidR="004B3E7C" w:rsidRDefault="004B3E7C" w:rsidP="004B3E7C">
      <w:pPr>
        <w:pStyle w:val="B2"/>
      </w:pPr>
      <w:r>
        <w:t>-</w:t>
      </w:r>
      <w:r>
        <w:tab/>
        <w:t>Model B: a Third Party UE ("discoverer UE") issues requests including information it wishes to discover a SL Positioning Server UE (with Vetting functionality) ("discoveree UE").</w:t>
      </w:r>
    </w:p>
    <w:p w14:paraId="5986875D" w14:textId="77777777" w:rsidR="004B3E7C" w:rsidRDefault="004B3E7C" w:rsidP="004B3E7C">
      <w:pPr>
        <w:pStyle w:val="B1"/>
      </w:pPr>
      <w:r>
        <w:tab/>
        <w:t>The SL Positioning Client UE needs to select a SL Positioning Server UE which is able to discover the Target UE/SL Reference UE.</w:t>
      </w:r>
    </w:p>
    <w:p w14:paraId="42132446" w14:textId="77777777" w:rsidR="004B3E7C" w:rsidRDefault="004B3E7C" w:rsidP="004B3E7C">
      <w:pPr>
        <w:pStyle w:val="B1"/>
      </w:pPr>
      <w:r>
        <w:tab/>
        <w:t>Once a suitable SL Positioning Server UE is identified by the SL Positioning Client UE, direct communication between these UEs can thereafter take place to complete the procedure.</w:t>
      </w:r>
    </w:p>
    <w:p w14:paraId="0F0FA1CA" w14:textId="77777777" w:rsidR="004B3E7C" w:rsidRDefault="004B3E7C" w:rsidP="004B3E7C">
      <w:pPr>
        <w:pStyle w:val="B1"/>
      </w:pPr>
      <w:r>
        <w:t>2.</w:t>
      </w:r>
      <w:r>
        <w:tab/>
        <w:t>The SL Positioning Client UE issues a Service Request message over PC5 to the SL Positioning Server UE in order to retrieve the location of the Target UE. The Service Request message contains necessary information allowing the SL Positioning Server UE to identify the SL Positioning Client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55327C4F" w14:textId="77777777" w:rsidR="004B3E7C" w:rsidRDefault="004B3E7C" w:rsidP="004B3E7C">
      <w:pPr>
        <w:pStyle w:val="B1"/>
      </w:pPr>
      <w:r>
        <w:tab/>
        <w:t>If the SL Positioning Server UE holds Subscriber LCS Privacy Profile information of the Target UE it proceeds to step 5, otherwise step 3.</w:t>
      </w:r>
    </w:p>
    <w:p w14:paraId="0FAAC9C2" w14:textId="1F2A1070" w:rsidR="004B3E7C" w:rsidRDefault="004B3E7C" w:rsidP="004B3E7C">
      <w:pPr>
        <w:pStyle w:val="NO"/>
      </w:pPr>
      <w:r>
        <w:lastRenderedPageBreak/>
        <w:t>NOTE 1:</w:t>
      </w:r>
      <w:r>
        <w:tab/>
        <w:t>If a SL Reference UE is identified in the Service Request, the SL Positioning Server UE proceeds the same way with verifying the SLPP information of the SL Reference UE.</w:t>
      </w:r>
    </w:p>
    <w:p w14:paraId="778B31FC" w14:textId="77777777" w:rsidR="004B3E7C" w:rsidRDefault="004B3E7C" w:rsidP="004B3E7C">
      <w:pPr>
        <w:pStyle w:val="B1"/>
      </w:pPr>
      <w:r>
        <w:t>3.</w:t>
      </w:r>
      <w:r>
        <w:tab/>
        <w:t>After discovering the Target UE and establishing direct communication with the Target UE, the SL Positioning Server UE issues an Subscriber SL Positioning Privacy Profile Information Request message to the Target UE to retrieve its Subscriber SL Positioning Privacy Profile Information.</w:t>
      </w:r>
    </w:p>
    <w:p w14:paraId="25CC93F9" w14:textId="77777777" w:rsidR="004B3E7C" w:rsidRDefault="004B3E7C" w:rsidP="004B3E7C">
      <w:pPr>
        <w:pStyle w:val="B1"/>
      </w:pPr>
      <w:r>
        <w:t>4.</w:t>
      </w:r>
      <w:r>
        <w:tab/>
        <w:t>The Target UE upon receiving the Subscriber SL Positioning Privacy Profile Information Request message from the SL Positioning Server UE responds with an Subscriber SL Positioning Privacy Profile Information Response message including the Target UE's Subscriber SL Positioning Privacy Profile information.</w:t>
      </w:r>
    </w:p>
    <w:p w14:paraId="0D9D4814" w14:textId="77777777" w:rsidR="004B3E7C" w:rsidRDefault="004B3E7C" w:rsidP="004B3E7C">
      <w:pPr>
        <w:pStyle w:val="B1"/>
      </w:pPr>
      <w:r>
        <w:t>5.</w:t>
      </w:r>
      <w:r>
        <w:tab/>
        <w:t>The SL Positioning Server UE verifies that the SL Positioning Client UE is authorized. The SL Positioning Server UE uses the Subscriber SL Positioning Privacy Profile information of the Target UE (and, of the SL Reference UE(s) as applicable) and the identified SL Positioning Client UE data in step 2 to determine whether or not to authorize the SL Positioning Client UE and its location request. If the SL Positioning Client UE (and associated location request) is not authorized the SL Positioning Server UE may reject the Service Request from the SL Positioning Client UE. If the SL Positioning Client UE is authorized, the SL Positioning Server UE proceeds with step 6.</w:t>
      </w:r>
    </w:p>
    <w:p w14:paraId="0B17D33E" w14:textId="77777777" w:rsidR="004B3E7C" w:rsidRDefault="004B3E7C" w:rsidP="004B3E7C">
      <w:pPr>
        <w:pStyle w:val="B1"/>
      </w:pPr>
      <w:r>
        <w:t>6.</w:t>
      </w:r>
      <w:r>
        <w:tab/>
        <w:t>The SL Positioning Server UE forwards the authorized Service Request to the Target UE. If the Target UE determines it needs support from the SL Positioning Server UE to determine its location, it proceeds to step 7, otherwise step 8.</w:t>
      </w:r>
    </w:p>
    <w:p w14:paraId="729A0AC2" w14:textId="77777777" w:rsidR="004B3E7C" w:rsidRDefault="004B3E7C" w:rsidP="004B3E7C">
      <w:pPr>
        <w:pStyle w:val="B1"/>
      </w:pPr>
      <w:r>
        <w:t>7.</w:t>
      </w:r>
      <w:r>
        <w:tab/>
        <w:t>The Target UE issues a Determine Location Request message to the SL Positioning Server UE, incl. necessary information as required by the Client in step 1. If SL positioning or ranging was requested in step 1 (resp. Step 6) that includes one or more SL Reference UEs, then th SL Reference UE(s) are also identified in the Determine Location Request message.</w:t>
      </w:r>
    </w:p>
    <w:p w14:paraId="5668F28D" w14:textId="37135B3D" w:rsidR="004B3E7C" w:rsidRDefault="004B3E7C" w:rsidP="004B3E7C">
      <w:pPr>
        <w:pStyle w:val="NO"/>
      </w:pPr>
      <w:r>
        <w:t>NOTE 2:</w:t>
      </w:r>
      <w:r>
        <w:tab/>
        <w:t>Step 7 may be skipped if the Target UE does not determine to involve SL Positioning Server UE.</w:t>
      </w:r>
    </w:p>
    <w:p w14:paraId="4CAA5958" w14:textId="77777777" w:rsidR="004B3E7C" w:rsidRDefault="004B3E7C" w:rsidP="004B3E7C">
      <w:pPr>
        <w:pStyle w:val="B1"/>
      </w:pPr>
      <w:r>
        <w:t>8.</w:t>
      </w:r>
      <w:r>
        <w:tab/>
        <w:t>The UE Positioning (/ranging) is performed by the Target UE or with support of the SL Positioning Server UE in order to determine the Target UE location, depending on the outcome of step 6.</w:t>
      </w:r>
    </w:p>
    <w:p w14:paraId="2C3E2A74" w14:textId="2017487E" w:rsidR="004B3E7C" w:rsidRDefault="004B3E7C" w:rsidP="004B3E7C">
      <w:pPr>
        <w:pStyle w:val="NO"/>
      </w:pPr>
      <w:r>
        <w:t>NOTE 3:</w:t>
      </w:r>
      <w:r>
        <w:tab/>
        <w:t>SL Reference UE(s) may also be invoked at this point to assist the Target UE or SL Positioning Server UE in determining the Target UE location.</w:t>
      </w:r>
    </w:p>
    <w:p w14:paraId="1D00A8F4" w14:textId="77777777" w:rsidR="004B3E7C" w:rsidRDefault="004B3E7C" w:rsidP="004B3E7C">
      <w:pPr>
        <w:pStyle w:val="B1"/>
      </w:pPr>
      <w:r>
        <w:tab/>
        <w:t>If support from a SL Positioning Server UE was requested in step 6, step 9 follows, else step 10.</w:t>
      </w:r>
    </w:p>
    <w:p w14:paraId="65CEAA3E" w14:textId="77777777" w:rsidR="004B3E7C" w:rsidRDefault="004B3E7C" w:rsidP="004B3E7C">
      <w:pPr>
        <w:pStyle w:val="B1"/>
      </w:pPr>
      <w:r>
        <w:t>9.</w:t>
      </w:r>
      <w:r>
        <w:tab/>
        <w:t>The SL Positioning Server UE reports the calculated Target UE location information in a Determine Location Response message to the Target UE.</w:t>
      </w:r>
    </w:p>
    <w:p w14:paraId="4A941392" w14:textId="175684F2" w:rsidR="006534F0" w:rsidRPr="004A0B84" w:rsidRDefault="006534F0" w:rsidP="006534F0">
      <w:pPr>
        <w:pStyle w:val="NO"/>
      </w:pPr>
      <w:r w:rsidRPr="000A6DB7">
        <w:rPr>
          <w:rFonts w:eastAsia="SimSun"/>
          <w:lang w:eastAsia="zh-CN" w:bidi="ar"/>
        </w:rPr>
        <w:t>NOTE</w:t>
      </w:r>
      <w:r w:rsidR="00611036">
        <w:rPr>
          <w:rFonts w:eastAsia="SimSun"/>
          <w:lang w:eastAsia="zh-CN" w:bidi="ar"/>
        </w:rPr>
        <w:t> </w:t>
      </w:r>
      <w:r w:rsidR="008A7BAE" w:rsidRPr="008A7BAE">
        <w:rPr>
          <w:rFonts w:eastAsia="SimSun"/>
          <w:lang w:eastAsia="zh-CN" w:bidi="ar"/>
        </w:rPr>
        <w:t>4</w:t>
      </w:r>
      <w:r w:rsidRPr="000A6DB7">
        <w:rPr>
          <w:rFonts w:eastAsia="SimSun"/>
          <w:lang w:eastAsia="zh-CN" w:bidi="ar"/>
        </w:rPr>
        <w:t>:</w:t>
      </w:r>
      <w:r w:rsidR="00611036">
        <w:rPr>
          <w:rFonts w:eastAsia="SimSun"/>
          <w:lang w:eastAsia="zh-CN" w:bidi="ar"/>
        </w:rPr>
        <w:tab/>
      </w:r>
      <w:r w:rsidRPr="000A6DB7">
        <w:rPr>
          <w:rFonts w:eastAsia="SimSun"/>
          <w:lang w:eastAsia="zh-CN" w:bidi="ar"/>
        </w:rPr>
        <w:t>Step 9 may be skipped if the Target UE does not determine to involve SL Positioning Server UE.</w:t>
      </w:r>
    </w:p>
    <w:p w14:paraId="2DBFB729" w14:textId="684B3CC3" w:rsidR="006534F0" w:rsidRPr="007A1E10" w:rsidRDefault="00611036" w:rsidP="00611036">
      <w:pPr>
        <w:pStyle w:val="B1"/>
      </w:pPr>
      <w:r>
        <w:t>10.</w:t>
      </w:r>
      <w:r>
        <w:tab/>
        <w:t>The Target UE reports its location information in a Service Response message to the SL Positioning Server UE which in turn forwards it to the SL Positioning Client UE.</w:t>
      </w:r>
    </w:p>
    <w:p w14:paraId="2EE261AF" w14:textId="6CA40FD7" w:rsidR="006534F0" w:rsidRPr="004A0B84" w:rsidRDefault="004A0B84" w:rsidP="00611036">
      <w:pPr>
        <w:pStyle w:val="Heading5"/>
      </w:pPr>
      <w:bookmarkStart w:id="3229" w:name="_Toc117570404"/>
      <w:r>
        <w:lastRenderedPageBreak/>
        <w:t>6.34</w:t>
      </w:r>
      <w:r w:rsidR="006534F0" w:rsidRPr="004A0B84">
        <w:t>.3.2.2</w:t>
      </w:r>
      <w:r w:rsidR="006534F0" w:rsidRPr="004A0B84">
        <w:tab/>
        <w:t>PC5-MO-LR procedure</w:t>
      </w:r>
      <w:bookmarkEnd w:id="3229"/>
    </w:p>
    <w:p w14:paraId="59D83172" w14:textId="1C7527A0" w:rsidR="00611036" w:rsidRDefault="006534F0" w:rsidP="00611036">
      <w:pPr>
        <w:pStyle w:val="TH"/>
      </w:pPr>
      <w:r w:rsidRPr="004A0B84">
        <w:t xml:space="preserve"> </w:t>
      </w:r>
      <w:r w:rsidR="00611036">
        <w:object w:dxaOrig="6376" w:dyaOrig="4597" w14:anchorId="2AC81B9D">
          <v:shape id="_x0000_i1108" type="#_x0000_t75" style="width:318.7pt;height:228.5pt" o:ole="">
            <v:imagedata r:id="rId172" o:title=""/>
          </v:shape>
          <o:OLEObject Type="Embed" ProgID="Word.Picture.8" ShapeID="_x0000_i1108" DrawAspect="Content" ObjectID="_1731248954" r:id="rId173"/>
        </w:object>
      </w:r>
    </w:p>
    <w:p w14:paraId="127F2695" w14:textId="7215CA6A" w:rsidR="006534F0" w:rsidRPr="004A0B84" w:rsidRDefault="004A0B84" w:rsidP="006534F0">
      <w:pPr>
        <w:pStyle w:val="TF"/>
      </w:pPr>
      <w:r w:rsidRPr="004A0B84">
        <w:t>Figure 6.34</w:t>
      </w:r>
      <w:r w:rsidR="006534F0" w:rsidRPr="004A0B84">
        <w:t>.3.2.2-1: PC5-MO-LR procedure</w:t>
      </w:r>
    </w:p>
    <w:p w14:paraId="32F7EB2F" w14:textId="17EAEC44" w:rsidR="006534F0" w:rsidRDefault="00611036" w:rsidP="00611036">
      <w:pPr>
        <w:pStyle w:val="B1"/>
      </w:pPr>
      <w:r>
        <w:t>1.</w:t>
      </w:r>
      <w:r>
        <w:tab/>
        <w:t xml:space="preserve">This step is triggered in the Target UE e.g. by an application running in the UE, to retrieve its position (absolute or relative) and, possibly, to share it with a SL Positioning Client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r>
        <w:t>22] for definitions of models A and B):</w:t>
      </w:r>
    </w:p>
    <w:p w14:paraId="5197BCB6" w14:textId="77777777" w:rsidR="00611036" w:rsidRDefault="00611036" w:rsidP="00611036">
      <w:pPr>
        <w:pStyle w:val="B2"/>
      </w:pPr>
      <w:r>
        <w:t>-</w:t>
      </w:r>
      <w:r>
        <w:tab/>
        <w:t>Model A: a SL Positioning Server UE ("announcing UE") announces itself at least as a SL Positioning Server UE. Target UEs ("monitoring UE") monitor such announcements.</w:t>
      </w:r>
    </w:p>
    <w:p w14:paraId="2ABD0AD2" w14:textId="77777777" w:rsidR="00611036" w:rsidRDefault="00611036" w:rsidP="00611036">
      <w:pPr>
        <w:pStyle w:val="B2"/>
      </w:pPr>
      <w:r>
        <w:t>-</w:t>
      </w:r>
      <w:r>
        <w:tab/>
        <w:t>Model B: a Target UE ("discoverer UE") issues requests including information it wishes to discover a SL Positioning Server UE ("discoveree UE").</w:t>
      </w:r>
    </w:p>
    <w:p w14:paraId="5F0C6DD6" w14:textId="77777777" w:rsidR="00611036" w:rsidRDefault="00611036" w:rsidP="00611036">
      <w:pPr>
        <w:pStyle w:val="B1"/>
      </w:pPr>
      <w:r>
        <w:tab/>
        <w:t>For the selection of the SL Positioning Server UE, the Target UE needs to verify that the candidate SL Positioning Server UE is allowed to be involved based on the Subscriber SL Positioning Privacy Profile information.</w:t>
      </w:r>
    </w:p>
    <w:p w14:paraId="5823622F" w14:textId="77777777" w:rsidR="00611036" w:rsidRDefault="00611036" w:rsidP="00611036">
      <w:pPr>
        <w:pStyle w:val="B1"/>
      </w:pPr>
      <w:r>
        <w:tab/>
        <w:t>Once a SL Positioning Server UE is selected, direct communication is established between the Target UE and this SL Positioning Server UE allowing the procedure to proceed (step 2).</w:t>
      </w:r>
    </w:p>
    <w:p w14:paraId="107C9F92" w14:textId="77777777" w:rsidR="00611036" w:rsidRDefault="00611036" w:rsidP="00611036">
      <w:pPr>
        <w:pStyle w:val="B1"/>
      </w:pPr>
      <w:r>
        <w:tab/>
        <w:t>If the Target UE determines instead it does not need support from a SL Positioning Server UE it proceeds to step 3.</w:t>
      </w:r>
    </w:p>
    <w:p w14:paraId="2A69843D" w14:textId="77777777" w:rsidR="00611036" w:rsidRDefault="00611036" w:rsidP="00611036">
      <w:pPr>
        <w:pStyle w:val="B1"/>
      </w:pPr>
      <w:r>
        <w:t>2.</w:t>
      </w:r>
      <w:r>
        <w:tab/>
        <w:t>The Target UE issues a Determine Location Request message to the SL Positioning Server UE, incl. necessary information as required by the intended location operation. If the type of location request requires SL positioning or ranging with one or more SL Reference UEs, the SL Reference UE(s) are also identified in the Determine Location Request message. The SL Positioning Server UE verifies that the location operation with the other UE is authorized (following if necessary similar steps as steps 3, 4 and 5 in clause 6.34.3.2.1, i.e. Subscriber SL Positioning Privacy Info Req/Resp with, and Vetting of the SL Reference UE).</w:t>
      </w:r>
    </w:p>
    <w:p w14:paraId="6CF579C6" w14:textId="77777777" w:rsidR="00611036" w:rsidRPr="004A0B84" w:rsidRDefault="00611036" w:rsidP="00611036">
      <w:pPr>
        <w:pStyle w:val="NO"/>
      </w:pPr>
      <w:r w:rsidRPr="004A0B84">
        <w:rPr>
          <w:rFonts w:eastAsia="SimSun"/>
          <w:lang w:eastAsia="zh-CN" w:bidi="ar"/>
        </w:rPr>
        <w:t>NOTE</w:t>
      </w:r>
      <w:r>
        <w:rPr>
          <w:rFonts w:eastAsia="SimSun"/>
          <w:lang w:eastAsia="zh-CN" w:bidi="ar"/>
        </w:rPr>
        <w:t> </w:t>
      </w:r>
      <w:r w:rsidRPr="000A6DB7">
        <w:rPr>
          <w:rFonts w:eastAsia="SimSun"/>
          <w:lang w:eastAsia="zh-CN" w:bidi="ar"/>
        </w:rPr>
        <w:t>1:</w:t>
      </w:r>
      <w:r>
        <w:rPr>
          <w:rFonts w:eastAsia="SimSun"/>
          <w:lang w:eastAsia="zh-CN" w:bidi="ar"/>
        </w:rPr>
        <w:tab/>
      </w:r>
      <w:r w:rsidRPr="000A6DB7">
        <w:rPr>
          <w:rFonts w:eastAsia="PMingLiU"/>
          <w:lang w:eastAsia="en-US"/>
        </w:rPr>
        <w:t>Step</w:t>
      </w:r>
      <w:r>
        <w:rPr>
          <w:rFonts w:eastAsia="SimSun"/>
          <w:lang w:eastAsia="zh-CN" w:bidi="ar"/>
        </w:rPr>
        <w:t> </w:t>
      </w:r>
      <w:r w:rsidRPr="000A6DB7">
        <w:rPr>
          <w:rFonts w:eastAsia="SimSun"/>
          <w:lang w:eastAsia="zh-CN" w:bidi="ar"/>
        </w:rPr>
        <w:t>2 may be skipped if the Target UE does not determine to involve SL Positioning Server UE.</w:t>
      </w:r>
    </w:p>
    <w:p w14:paraId="3F37F56C" w14:textId="59DA2913" w:rsidR="006534F0" w:rsidRPr="004A0B84" w:rsidRDefault="00611036" w:rsidP="006534F0">
      <w:pPr>
        <w:pStyle w:val="B1"/>
      </w:pPr>
      <w:r>
        <w:t>3.</w:t>
      </w:r>
      <w:r>
        <w:tab/>
        <w:t>The UE Positioning (/ranging) is performed by the Target UE or with support of the SL Positioning Server UE in order to determine the Target UE location, depending on the outcome of step 1.</w:t>
      </w:r>
    </w:p>
    <w:p w14:paraId="60CF0C65" w14:textId="555335A1" w:rsidR="006534F0" w:rsidRPr="004A0B84" w:rsidRDefault="006534F0" w:rsidP="006534F0">
      <w:pPr>
        <w:pStyle w:val="NO"/>
      </w:pPr>
      <w:r w:rsidRPr="004A0B84">
        <w:t>NOTE</w:t>
      </w:r>
      <w:r w:rsidR="00611036">
        <w:t> </w:t>
      </w:r>
      <w:r w:rsidR="004A0B84">
        <w:t>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12CBE2EC" w14:textId="77777777" w:rsidR="00611036" w:rsidRDefault="00611036" w:rsidP="006534F0">
      <w:pPr>
        <w:pStyle w:val="B1"/>
      </w:pPr>
      <w:r>
        <w:lastRenderedPageBreak/>
        <w:tab/>
        <w:t>If support from a SL Positioning Server UE was requested in step 1, step 4 follows, else step 5.</w:t>
      </w:r>
    </w:p>
    <w:p w14:paraId="0341D0D4" w14:textId="77777777" w:rsidR="00611036" w:rsidRDefault="00611036" w:rsidP="006534F0">
      <w:pPr>
        <w:pStyle w:val="B1"/>
      </w:pPr>
      <w:r>
        <w:t>4.</w:t>
      </w:r>
      <w:r>
        <w:tab/>
        <w:t>The SL Positioning Server UE reports the calculated Target UE location information in a Determine Location Response message to the Target UE.</w:t>
      </w:r>
    </w:p>
    <w:p w14:paraId="11FDFC43" w14:textId="34B2CA61" w:rsidR="006534F0" w:rsidRPr="004A0B84" w:rsidRDefault="006534F0" w:rsidP="000A6DB7">
      <w:pPr>
        <w:pStyle w:val="NO"/>
      </w:pPr>
      <w:r w:rsidRPr="000A6DB7">
        <w:t>NOTE</w:t>
      </w:r>
      <w:r w:rsidR="00611036">
        <w:t> </w:t>
      </w:r>
      <w:r w:rsidR="004A0B84" w:rsidRPr="004A0B84">
        <w:t>3</w:t>
      </w:r>
      <w:r w:rsidRPr="000A6DB7">
        <w:t>:</w:t>
      </w:r>
      <w:r w:rsidR="00611036">
        <w:tab/>
      </w:r>
      <w:r w:rsidRPr="000A6DB7">
        <w:t>Step 2 may be skipped if the Target UE does not determine to involve SL Positioning Server UE.</w:t>
      </w:r>
    </w:p>
    <w:p w14:paraId="0C5AA540" w14:textId="77777777" w:rsidR="00611036" w:rsidRDefault="00611036" w:rsidP="006534F0">
      <w:pPr>
        <w:pStyle w:val="B1"/>
      </w:pPr>
      <w:r>
        <w:t>5.</w:t>
      </w:r>
      <w:r>
        <w:tab/>
        <w:t>If necessary (i.e. if reporting to a SL Positioning Client UE is necessary), the Target UE reports the calculated Target UE location information to the SL Positioning Server UE, with necessary information allowing identification of the SL Positioning Client UE. The Target UE includes its SLPP information, which, together with the Client information allows the SL Positioning Server UE to determine whether the SL Positioning Client UE is authorized. If so, the SL Positioning Server UE forwards the location information to the authorized SL Positioning Client UE.</w:t>
      </w:r>
    </w:p>
    <w:p w14:paraId="7D92E536" w14:textId="77777777" w:rsidR="00611036" w:rsidRDefault="00611036" w:rsidP="006534F0">
      <w:pPr>
        <w:pStyle w:val="B1"/>
      </w:pPr>
      <w:r>
        <w:t>6.</w:t>
      </w:r>
      <w:r>
        <w:tab/>
        <w:t>The SL Positioning Client UE acknowledges receipt of the Target UE location information from the SL Positioning Server UE which in turn forwards it to the Target UE.</w:t>
      </w:r>
    </w:p>
    <w:p w14:paraId="4EF1FCE7" w14:textId="62074963" w:rsidR="006534F0" w:rsidRPr="004A0B84" w:rsidRDefault="006534F0" w:rsidP="00611036">
      <w:pPr>
        <w:pStyle w:val="Heading3"/>
      </w:pPr>
      <w:bookmarkStart w:id="3230" w:name="_Toc117042835"/>
      <w:bookmarkStart w:id="3231" w:name="_Toc117570405"/>
      <w:r w:rsidRPr="004A0B84">
        <w:t>6.</w:t>
      </w:r>
      <w:r w:rsidR="004A0B84" w:rsidRPr="004A0B84">
        <w:rPr>
          <w:lang w:eastAsia="zh-CN"/>
        </w:rPr>
        <w:t>34</w:t>
      </w:r>
      <w:r w:rsidRPr="004A0B84">
        <w:t>.4</w:t>
      </w:r>
      <w:r w:rsidR="00611036">
        <w:tab/>
      </w:r>
      <w:r w:rsidRPr="004A0B84">
        <w:t>Impacts on services, entities, and interfaces</w:t>
      </w:r>
      <w:bookmarkEnd w:id="3230"/>
      <w:bookmarkEnd w:id="3231"/>
    </w:p>
    <w:p w14:paraId="34801C42" w14:textId="0A406773" w:rsidR="006534F0" w:rsidRPr="004E5A13" w:rsidRDefault="006534F0" w:rsidP="006534F0">
      <w:r w:rsidRPr="004E5A13">
        <w:t>UE: Support of PC5-MO-LR and PC5-MT-LR procedures for Case I and/or Case II incl</w:t>
      </w:r>
      <w:r w:rsidR="00611036">
        <w:t>uding:</w:t>
      </w:r>
    </w:p>
    <w:p w14:paraId="31C8F0DC" w14:textId="0EDC9F44"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r w:rsidR="00611036">
        <w:t>.</w:t>
      </w:r>
    </w:p>
    <w:p w14:paraId="04CCFC72" w14:textId="3B3717A6"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r w:rsidR="00611036">
        <w:t>.</w:t>
      </w:r>
    </w:p>
    <w:p w14:paraId="3B8F56CE" w14:textId="3B9D52A4"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r w:rsidR="00611036">
        <w:t>.</w:t>
      </w:r>
    </w:p>
    <w:p w14:paraId="2D14D959" w14:textId="0C15D6D9" w:rsidR="00457C15" w:rsidRPr="00DF048C" w:rsidRDefault="00457C15" w:rsidP="00457C15">
      <w:pPr>
        <w:pStyle w:val="Heading1"/>
      </w:pPr>
      <w:bookmarkStart w:id="3232" w:name="_Toc97050519"/>
      <w:bookmarkStart w:id="3233" w:name="_Toc97050734"/>
      <w:bookmarkStart w:id="3234" w:name="_Toc97050934"/>
      <w:bookmarkStart w:id="3235" w:name="_Toc97142393"/>
      <w:bookmarkStart w:id="3236" w:name="_Toc100781051"/>
      <w:bookmarkStart w:id="3237" w:name="_Toc100782276"/>
      <w:bookmarkStart w:id="3238" w:name="_Toc100782400"/>
      <w:bookmarkStart w:id="3239" w:name="_Toc100782529"/>
      <w:bookmarkStart w:id="3240" w:name="_Toc100782658"/>
      <w:bookmarkStart w:id="3241" w:name="_Toc104257857"/>
      <w:bookmarkStart w:id="3242" w:name="_Toc104258031"/>
      <w:bookmarkStart w:id="3243" w:name="_Toc104299595"/>
      <w:bookmarkStart w:id="3244" w:name="_Toc112768614"/>
      <w:bookmarkStart w:id="3245" w:name="_Toc112768905"/>
      <w:bookmarkStart w:id="3246" w:name="_Toc112769149"/>
      <w:bookmarkStart w:id="3247" w:name="_Toc112772586"/>
      <w:bookmarkStart w:id="3248" w:name="_Toc112864261"/>
      <w:bookmarkStart w:id="3249" w:name="_Toc112865403"/>
      <w:bookmarkStart w:id="3250" w:name="_Toc117042836"/>
      <w:bookmarkStart w:id="3251" w:name="_Toc117570406"/>
      <w:bookmarkEnd w:id="646"/>
      <w:bookmarkEnd w:id="647"/>
      <w:bookmarkEnd w:id="648"/>
      <w:bookmarkEnd w:id="649"/>
      <w:bookmarkEnd w:id="2272"/>
      <w:bookmarkEnd w:id="2273"/>
      <w:bookmarkEnd w:id="2274"/>
      <w:bookmarkEnd w:id="2275"/>
      <w:bookmarkEnd w:id="2276"/>
      <w:r w:rsidRPr="00DF048C">
        <w:t>7</w:t>
      </w:r>
      <w:r w:rsidRPr="00DF048C">
        <w:tab/>
        <w:t>Evaluation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D637108" w14:textId="73B92DF1" w:rsidR="00BC0BBE"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evaluations of the solutions of clause</w:t>
      </w:r>
      <w:r w:rsidR="0056202B">
        <w:t> </w:t>
      </w:r>
      <w:r w:rsidR="00BC0BBE" w:rsidRPr="00DF048C">
        <w:t>6.</w:t>
      </w:r>
    </w:p>
    <w:p w14:paraId="7141CD3B" w14:textId="5A812766" w:rsidR="00E949DE" w:rsidRPr="00A7799E" w:rsidRDefault="00E949DE" w:rsidP="00E949DE">
      <w:pPr>
        <w:pStyle w:val="Heading2"/>
        <w:rPr>
          <w:lang w:eastAsia="zh-CN"/>
        </w:rPr>
      </w:pPr>
      <w:bookmarkStart w:id="3252" w:name="_Toc50130765"/>
      <w:bookmarkStart w:id="3253" w:name="_Toc50134079"/>
      <w:bookmarkStart w:id="3254" w:name="_Toc50134423"/>
      <w:bookmarkStart w:id="3255" w:name="_Toc50557375"/>
      <w:bookmarkStart w:id="3256" w:name="_Toc50549061"/>
      <w:bookmarkStart w:id="3257" w:name="_Toc55202369"/>
      <w:bookmarkStart w:id="3258" w:name="_Toc57209996"/>
      <w:bookmarkStart w:id="3259" w:name="_Toc57366387"/>
      <w:bookmarkStart w:id="3260" w:name="_Toc68086336"/>
      <w:bookmarkStart w:id="3261" w:name="_Toc117042837"/>
      <w:bookmarkStart w:id="3262" w:name="_Toc117570407"/>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3252"/>
      <w:bookmarkEnd w:id="3253"/>
      <w:bookmarkEnd w:id="3254"/>
      <w:bookmarkEnd w:id="3255"/>
      <w:bookmarkEnd w:id="3256"/>
      <w:bookmarkEnd w:id="3257"/>
      <w:bookmarkEnd w:id="3258"/>
      <w:bookmarkEnd w:id="3259"/>
      <w:bookmarkEnd w:id="3260"/>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3261"/>
      <w:bookmarkEnd w:id="3262"/>
    </w:p>
    <w:p w14:paraId="75DC4586" w14:textId="77777777" w:rsidR="00611036" w:rsidRDefault="00611036" w:rsidP="00611036">
      <w:r>
        <w:t>This clause evaluates the solutions captured in Table 6.0-1 for KI#1 and KI#8.</w:t>
      </w:r>
    </w:p>
    <w:p w14:paraId="02D4A370" w14:textId="77777777" w:rsidR="00611036" w:rsidRPr="00611036" w:rsidRDefault="00611036" w:rsidP="00611036">
      <w:pPr>
        <w:rPr>
          <w:b/>
          <w:bCs/>
        </w:rPr>
      </w:pPr>
      <w:r w:rsidRPr="00611036">
        <w:rPr>
          <w:b/>
          <w:bCs/>
        </w:rPr>
        <w:t>Sol#1: KI#1 and KI#8</w:t>
      </w:r>
    </w:p>
    <w:p w14:paraId="32049791" w14:textId="789648D4" w:rsidR="00611036" w:rsidRDefault="00611036" w:rsidP="00611036">
      <w:r>
        <w:t xml:space="preserve">It proposes to reuse the procedures specified for ProSe in </w:t>
      </w:r>
      <w:r w:rsidR="006D34D6">
        <w:t>TS 23.304 [</w:t>
      </w:r>
      <w:r>
        <w:t xml:space="preserve">4] and for V2X in </w:t>
      </w:r>
      <w:r w:rsidR="006D34D6">
        <w:t>TS 23.287 [</w:t>
      </w:r>
      <w:r>
        <w:t>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necessary enhancement. Some additional Ranging/SL positioning parameters provided to the UE from PCF are proposed, and some additional Ranging/SL positioning service authorization parameters provided to the RAN from AMF are proposed.</w:t>
      </w:r>
    </w:p>
    <w:p w14:paraId="6B3F46CE" w14:textId="77777777" w:rsidR="00611036" w:rsidRPr="00611036" w:rsidRDefault="00611036" w:rsidP="00611036">
      <w:pPr>
        <w:rPr>
          <w:b/>
          <w:bCs/>
        </w:rPr>
      </w:pPr>
      <w:r w:rsidRPr="00611036">
        <w:rPr>
          <w:b/>
          <w:bCs/>
        </w:rPr>
        <w:t>Sol#2: KI#1</w:t>
      </w:r>
    </w:p>
    <w:p w14:paraId="12DA7EF7" w14:textId="020308B7" w:rsidR="00611036" w:rsidRDefault="00611036" w:rsidP="00611036">
      <w:r>
        <w:t xml:space="preserve">It is assumed that all Ranging/SL positioning capable UEs are ProSe or V2X capable. The UE will be provisioned with either V2XP or ProSeP together with the Ranging/SL positioning policy/parameter, i.e. Ranging/SL positioning policy/parameter is part of V2XP or ProSeP. Additionally, the whole parameters are divided into Ranging/SL Positioning specific parameters and ProSeP/V2XP shared parameters. It proposes to reuse the procedures specified for ProSe in </w:t>
      </w:r>
      <w:r w:rsidR="006D34D6">
        <w:t>TS 23.304 [</w:t>
      </w:r>
      <w:r>
        <w:t xml:space="preserve">4] and for V2X in </w:t>
      </w:r>
      <w:r w:rsidR="006D34D6">
        <w:t>TS 23.287 [</w:t>
      </w:r>
      <w:r>
        <w:t>3] to provision the Ranging/SL positioning service authorization and policy/parameter provisioning to the UE. Whether the Ranging/SL positioning policy/parameter is a standalone or part of V2XP or ProSeP can be determined later.</w:t>
      </w:r>
    </w:p>
    <w:p w14:paraId="3F5385C6" w14:textId="77777777" w:rsidR="00611036" w:rsidRPr="00611036" w:rsidRDefault="00611036" w:rsidP="00611036">
      <w:pPr>
        <w:rPr>
          <w:b/>
          <w:bCs/>
        </w:rPr>
      </w:pPr>
      <w:r w:rsidRPr="00611036">
        <w:rPr>
          <w:b/>
          <w:bCs/>
        </w:rPr>
        <w:t>Sol#14: for KI#1 and KI#8</w:t>
      </w:r>
    </w:p>
    <w:p w14:paraId="0115D1CD" w14:textId="77777777" w:rsidR="00611036" w:rsidRDefault="00611036" w:rsidP="00611036">
      <w:r>
        <w:lastRenderedPageBreak/>
        <w:t>It gives a reference architecture for Sidelink Positioning and Ranging-based services applicable to all KIs. When UE A or UE B are served by NG-RAN, the UE A and UE B may communicate with LMF, re-using enhanced procedures of LCS. When UE C and UE D are out of coverage, or with partial network coverage, the Sidelink Positioning and Ranging services can be performed without the network involvement.</w:t>
      </w:r>
    </w:p>
    <w:p w14:paraId="4DDA4FE2" w14:textId="77777777" w:rsidR="00611036" w:rsidRPr="00611036" w:rsidRDefault="00611036" w:rsidP="00611036">
      <w:pPr>
        <w:rPr>
          <w:b/>
          <w:bCs/>
        </w:rPr>
      </w:pPr>
      <w:r w:rsidRPr="00611036">
        <w:rPr>
          <w:b/>
          <w:bCs/>
        </w:rPr>
        <w:t>Sol#15: KI#8</w:t>
      </w:r>
    </w:p>
    <w:p w14:paraId="0F476B82" w14:textId="00CE07BC" w:rsidR="00611036" w:rsidRDefault="00611036" w:rsidP="00611036">
      <w:r>
        <w:t xml:space="preserve">It is assumed that Ranging/Sidelink positioning is always used together with 5G ProSe or V2X or both service(s). The NG-RAN node will be provisioned with either V2X service authorization or ProSe service authorization, together with the Ranging/SL positioning service authorization, i.e. Ranging/SL positioning service authorization is part of V2X service authorization or ProSe service authorization. Additionally, the ProSe/V2X Service Authorization of the subscription data in UDM is extended to include Ranging/Sidelink positioning information, e.g. Ranging/Sidelink positioning reference UE, target UE, assistant UE, Located UE. It proposes to reuse the procedures specified for ProSe in </w:t>
      </w:r>
      <w:r w:rsidR="006D34D6">
        <w:t>TS 23.304 [</w:t>
      </w:r>
      <w:r>
        <w:t xml:space="preserve">4] and for V2X in </w:t>
      </w:r>
      <w:r w:rsidR="006D34D6">
        <w:t>TS 23.287 [</w:t>
      </w:r>
      <w:r>
        <w:t>3] to provision the Ranging/SL positioning service authorization to the NG-RAN node. Whether the Ranging/SL positioning service authorization is a standalone or part of V2XP service authorization/ProSeP service authorization can be determined later.</w:t>
      </w:r>
    </w:p>
    <w:p w14:paraId="6B963C89" w14:textId="1820D9EB" w:rsidR="00492703" w:rsidRPr="005C5768" w:rsidRDefault="00492703" w:rsidP="00492703">
      <w:pPr>
        <w:pStyle w:val="Heading2"/>
        <w:rPr>
          <w:lang w:eastAsia="zh-CN"/>
        </w:rPr>
      </w:pPr>
      <w:bookmarkStart w:id="3263" w:name="_Toc117042838"/>
      <w:bookmarkStart w:id="3264" w:name="_Toc117570408"/>
      <w:bookmarkStart w:id="3265" w:name="_Toc50557378"/>
      <w:bookmarkStart w:id="3266" w:name="_Toc50549064"/>
      <w:bookmarkStart w:id="3267" w:name="_Toc55202372"/>
      <w:bookmarkStart w:id="3268" w:name="_Toc57209999"/>
      <w:bookmarkStart w:id="3269" w:name="_Toc57366390"/>
      <w:bookmarkStart w:id="3270" w:name="_Toc68086339"/>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3263"/>
      <w:bookmarkEnd w:id="3264"/>
    </w:p>
    <w:p w14:paraId="7D9D36AC" w14:textId="77777777" w:rsidR="00492703" w:rsidRPr="00611036" w:rsidRDefault="00492703" w:rsidP="00611036">
      <w:r w:rsidRPr="00611036">
        <w:t>This clause evaluates the solutions related to KI#2, which are Sol#10, Sol#14, Sol#16, Sol#17, Sol#26, Sol#27, Sol#28, Sol#29, and Sol#30. The solutions can be summarized and evaluated in detail as the following.</w:t>
      </w:r>
    </w:p>
    <w:p w14:paraId="24666CC7"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79EAB0A2"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Sol#14 and Sol#19 propose a general reference architecture for Sidelink positioning and ranging-based services, which are related to all KIs. Conclusions from RAN WGs are needed to discuss the feasibility of the proposed architecture.</w:t>
      </w:r>
    </w:p>
    <w:p w14:paraId="5A41C4E9"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Sol#16 proposes that the direct ranging procedure defined by the solutions for KI#4 can be directly used for the direct ranging between Assistant UE(s) and UE1, and the direct ranging between Assistant UE(s) and UE2. And the two direct ranging procedures can be performed at the same scheduled ranging time to get more accuracy ranging result. UE1 and UE2 can send the ranging request/response to each other over PC5 direct connection or UE-to-UE Relay connection. The ranging procedure between Assistant UE(s) and UE1 is triggered by UE1 and the ranging procedure between Assistant UE(s) and UE2 is triggered by UE2. The solution applies to multiple Assistant UEs case. Two options on Assistant UE selection are proposed, and the selection of Option A (Assistant UE selection by UE2) or Option B (Assistant UE selection by UE1) can consider the UE-to-UE Relay selection mechanism for a consistent UE action. The Ranging measurement/result between the Assistant UE(s) and UE1 and that between the Assistant UE(s) and UE2 are used to derive the Ranging result between UE1 and UE2, by UE1 as initiator UE, instead of Assistant UE(s). The benefit is that the Assistant UE(s) just assists the ranging operation but does not get the ranging result of the around UEs.</w:t>
      </w:r>
    </w:p>
    <w:p w14:paraId="5FECDA7B"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Sol#17 proposes that UE1 selects Assistant UE and triggers Assistant UE to perform ranging procedure with UE2. In this solution, UE1 broadcast the Ranging/Sidelink positioning request, and if no response from UE2 is received, it selects one or multiple assistant UE who sends the response first. After that, UE1 initiates Ranging/Sidelink positioning procedure with the selected Assistant UE(s), which then also trigger the Assistant UE(s) to perform ranging with UE2. The measurement data are finally shared among UE1, UE2 and the Assistant UE(s) for result calculation.</w:t>
      </w:r>
    </w:p>
    <w:p w14:paraId="719DCFBE" w14:textId="77777777" w:rsidR="00611036" w:rsidRDefault="00611036" w:rsidP="00611036">
      <w:pPr>
        <w:pStyle w:val="B1"/>
        <w:rPr>
          <w:rFonts w:eastAsiaTheme="minorEastAsia"/>
          <w:lang w:eastAsia="zh-CN"/>
        </w:rPr>
      </w:pPr>
      <w:r>
        <w:rPr>
          <w:rFonts w:eastAsiaTheme="minorEastAsia"/>
          <w:lang w:eastAsia="zh-CN"/>
        </w:rPr>
        <w:tab/>
        <w:t>The main difference between Sol#16 and Sol#17 includes</w:t>
      </w:r>
    </w:p>
    <w:p w14:paraId="25B324E2" w14:textId="6A05E154"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Assistant UE selection: UE1 or UE2 selects Assistant UE (Sol#16), UE1 selects Assistant UE (Sol#17)</w:t>
      </w:r>
    </w:p>
    <w:p w14:paraId="1E0816D5"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Ranging procedure between Assistant UE(s) and UE2: initiated by UE 2 (Sol#16), initiated by Assistant UE (Sol#17)</w:t>
      </w:r>
    </w:p>
    <w:p w14:paraId="781A9B9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Result calculation: UE1 calculates raging result (Sol#16), Assistant UE or UE1 or UE2 calculates raging result (Sol#17),</w:t>
      </w:r>
    </w:p>
    <w:p w14:paraId="4F550E0D" w14:textId="6E329213" w:rsidR="00611036" w:rsidRDefault="00611036" w:rsidP="00611036">
      <w:pPr>
        <w:pStyle w:val="B1"/>
        <w:rPr>
          <w:rFonts w:eastAsiaTheme="minorEastAsia"/>
          <w:lang w:eastAsia="zh-CN"/>
        </w:rPr>
      </w:pPr>
      <w:r>
        <w:rPr>
          <w:rFonts w:eastAsiaTheme="minorEastAsia"/>
          <w:lang w:eastAsia="zh-CN"/>
        </w:rPr>
        <w:lastRenderedPageBreak/>
        <w:t>-</w:t>
      </w:r>
      <w:r>
        <w:rPr>
          <w:rFonts w:eastAsiaTheme="minorEastAsia"/>
          <w:lang w:eastAsia="zh-CN"/>
        </w:rPr>
        <w:tab/>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201B0A6F"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Sol#27 mainly discusses LMF selection for its involvement in Ranging/Sidelink positioning, and is related to KI#2, KI#3, KI#4, KI#5, KI#6, and KI#7.</w:t>
      </w:r>
    </w:p>
    <w:p w14:paraId="76CE19A1"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third-party UE, AF or 5GC NF.</w:t>
      </w:r>
    </w:p>
    <w:p w14:paraId="28D9E9ED"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2EA89675"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579A4E4" w14:textId="142843D3"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Sol#30 reuses discovery solutions of KI#3 and enhance Ranging/Sidelink positioning request/response for Assistant UE selection, no additional impact Assistant UE</w:t>
      </w:r>
    </w:p>
    <w:p w14:paraId="121BAF2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Heading2"/>
        <w:rPr>
          <w:lang w:eastAsia="zh-CN"/>
        </w:rPr>
      </w:pPr>
      <w:bookmarkStart w:id="3271" w:name="_Toc117570409"/>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3265"/>
      <w:bookmarkEnd w:id="3266"/>
      <w:bookmarkEnd w:id="3267"/>
      <w:bookmarkEnd w:id="3268"/>
      <w:bookmarkEnd w:id="3269"/>
      <w:bookmarkEnd w:id="3270"/>
      <w:r w:rsidRPr="000A6DB7">
        <w:rPr>
          <w:lang w:eastAsia="zh-CN"/>
        </w:rPr>
        <w:t>Ranging/Sidelink Positioning device discovery</w:t>
      </w:r>
      <w:bookmarkEnd w:id="3271"/>
    </w:p>
    <w:p w14:paraId="5C264038" w14:textId="6248E9F1" w:rsidR="00A92736" w:rsidRPr="00611036" w:rsidRDefault="00A92736" w:rsidP="00611036">
      <w:pPr>
        <w:rPr>
          <w:rFonts w:eastAsia="Malgun Gothic"/>
        </w:rPr>
      </w:pPr>
      <w:r w:rsidRPr="00611036">
        <w:rPr>
          <w:rFonts w:eastAsia="Malgun Gothic"/>
        </w:rPr>
        <w:t>For Key Issue #</w:t>
      </w:r>
      <w:r w:rsidRPr="00611036">
        <w:rPr>
          <w:rFonts w:eastAsia="Malgun Gothic" w:hint="eastAsia"/>
        </w:rPr>
        <w:t>3</w:t>
      </w:r>
      <w:r w:rsidRPr="00611036">
        <w:rPr>
          <w:rFonts w:eastAsia="Malgun Gothic"/>
        </w:rPr>
        <w:t xml:space="preserve"> </w:t>
      </w:r>
      <w:r w:rsidR="001F671C" w:rsidRPr="00611036">
        <w:rPr>
          <w:rFonts w:eastAsia="Malgun Gothic"/>
        </w:rPr>
        <w:t>"</w:t>
      </w:r>
      <w:r w:rsidRPr="00611036">
        <w:rPr>
          <w:rFonts w:eastAsia="Malgun Gothic"/>
        </w:rPr>
        <w:t>Ranging/Sidelink Positioning device discovery</w:t>
      </w:r>
      <w:r w:rsidR="001F671C" w:rsidRPr="00611036">
        <w:rPr>
          <w:rFonts w:eastAsia="Malgun Gothic"/>
        </w:rPr>
        <w:t>"</w:t>
      </w:r>
      <w:r w:rsidRPr="00611036">
        <w:rPr>
          <w:rFonts w:eastAsia="Malgun Gothic"/>
        </w:rPr>
        <w:t xml:space="preserve">, </w:t>
      </w:r>
      <w:r w:rsidRPr="00611036">
        <w:rPr>
          <w:rFonts w:eastAsia="Malgun Gothic" w:hint="eastAsia"/>
        </w:rPr>
        <w:t xml:space="preserve">the </w:t>
      </w:r>
      <w:r w:rsidRPr="00611036">
        <w:rPr>
          <w:rFonts w:eastAsia="Malgun Gothic"/>
        </w:rPr>
        <w:t>Solution#</w:t>
      </w:r>
      <w:r w:rsidRPr="00611036">
        <w:rPr>
          <w:rFonts w:eastAsia="Malgun Gothic" w:hint="eastAsia"/>
        </w:rPr>
        <w:t>4</w:t>
      </w:r>
      <w:r w:rsidRPr="00611036">
        <w:rPr>
          <w:rFonts w:eastAsia="Malgun Gothic"/>
        </w:rPr>
        <w:t>, #</w:t>
      </w:r>
      <w:r w:rsidRPr="00611036">
        <w:rPr>
          <w:rFonts w:eastAsia="Malgun Gothic" w:hint="eastAsia"/>
        </w:rPr>
        <w:t>5</w:t>
      </w:r>
      <w:r w:rsidRPr="00611036">
        <w:rPr>
          <w:rFonts w:eastAsia="Malgun Gothic"/>
        </w:rPr>
        <w:t>, #</w:t>
      </w:r>
      <w:r w:rsidRPr="00611036">
        <w:rPr>
          <w:rFonts w:eastAsia="Malgun Gothic" w:hint="eastAsia"/>
        </w:rPr>
        <w:t xml:space="preserve">14, </w:t>
      </w:r>
      <w:r w:rsidRPr="00611036">
        <w:rPr>
          <w:rFonts w:eastAsia="Malgun Gothic"/>
        </w:rPr>
        <w:t>#</w:t>
      </w:r>
      <w:r w:rsidRPr="00611036">
        <w:rPr>
          <w:rFonts w:eastAsia="Malgun Gothic" w:hint="eastAsia"/>
        </w:rPr>
        <w:t>18,</w:t>
      </w:r>
      <w:r w:rsidRPr="00611036">
        <w:rPr>
          <w:rFonts w:eastAsia="Malgun Gothic"/>
        </w:rPr>
        <w:t xml:space="preserve"> #</w:t>
      </w:r>
      <w:r w:rsidRPr="00611036">
        <w:rPr>
          <w:rFonts w:eastAsia="Malgun Gothic" w:hint="eastAsia"/>
        </w:rPr>
        <w:t>26,</w:t>
      </w:r>
      <w:r w:rsidRPr="00611036">
        <w:rPr>
          <w:rFonts w:eastAsia="Malgun Gothic"/>
        </w:rPr>
        <w:t xml:space="preserve"> #</w:t>
      </w:r>
      <w:r w:rsidRPr="00611036">
        <w:rPr>
          <w:rFonts w:eastAsia="Malgun Gothic" w:hint="eastAsia"/>
        </w:rPr>
        <w:t>27 and #28</w:t>
      </w:r>
      <w:r w:rsidRPr="00611036">
        <w:rPr>
          <w:rFonts w:eastAsia="Malgun Gothic"/>
        </w:rPr>
        <w:t xml:space="preserve"> can be summarized and evaluated as the following:</w:t>
      </w:r>
    </w:p>
    <w:p w14:paraId="305E92B2" w14:textId="5FD0AAC5"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 xml:space="preserve">Sol#4 proposes the Model A and Model B Direct Discovery as defined in </w:t>
      </w:r>
      <w:r w:rsidR="006D34D6">
        <w:rPr>
          <w:rFonts w:eastAsia="Malgun Gothic"/>
          <w:lang w:eastAsia="ko-KR"/>
        </w:rPr>
        <w:t>TS 23.304 [</w:t>
      </w:r>
      <w:r>
        <w:rPr>
          <w:rFonts w:eastAsia="Malgun Gothic"/>
          <w:lang w:eastAsia="ko-KR"/>
        </w:rPr>
        <w:t>4] are reused as basis for Ranging/Sidelink Positioning devices discovery. For Model A discovery, it is proposed Target UE sends an Announcement message containing the Ranging/Sidelink Positioning related parameters and Reference UEs monitor the Announcement message. For Model B discovery, it is proposed Reference UE sends a Solicitation message containing Ranging/Sidelink Positioning related parameters and Target UE responds to the Reference UE with a Response message containing Ranging/Sidelink Positioning related parameters. Discovery mechanism for V2X usage is not mentioned.</w:t>
      </w:r>
    </w:p>
    <w:p w14:paraId="59FAEA4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Sol#5 proposes the Reference UE or Target UE broadcasts a Ranging/Sidelink Positioning Request message that contains the parameters provided by application layer, and the Reference UE/Target UE responds if the Application Layer ID is matched.</w:t>
      </w:r>
    </w:p>
    <w:p w14:paraId="163D861F"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Sol#14 introduces a new reference point SR5 that is used to control the Sidelink Positioning and Ranging operation over the PC5 reference point between the UEs. Device and Service Discovery Function (DSDF) over the V2X/5G ProSe layer is introduced to discover and identify the UE(s) in proximity that can participate in Sidelink Positioning and Ranging service sessions. The discovery is carried out over SR5 over PC5 reference point between the UEs using PC5 communication service provided by ProSe or V2X layer.</w:t>
      </w:r>
    </w:p>
    <w:p w14:paraId="35E5AC5D" w14:textId="77777777" w:rsidR="00611036" w:rsidRDefault="00611036" w:rsidP="00611036">
      <w:pPr>
        <w:pStyle w:val="B1"/>
        <w:rPr>
          <w:rFonts w:eastAsia="Malgun Gothic"/>
          <w:lang w:eastAsia="ko-KR"/>
        </w:rPr>
      </w:pPr>
      <w:r>
        <w:rPr>
          <w:rFonts w:eastAsia="Malgun Gothic"/>
          <w:lang w:eastAsia="ko-KR"/>
        </w:rPr>
        <w:lastRenderedPageBreak/>
        <w:t>-</w:t>
      </w:r>
      <w:r>
        <w:rPr>
          <w:rFonts w:eastAsia="Malgun Gothic"/>
          <w:lang w:eastAsia="ko-KR"/>
        </w:rPr>
        <w:tab/>
        <w:t>Sol#18 focuses on the network triggered ranging device discovery. It proposes one UE sends the ranging device discovery request to the network, then the network notifies the peer UE to turn on or activate the ranging device discovery. After receiving the notification from the network, the peer UE initiates the ranging device discovery with the UE. This solution includes two alternatives, i.e. 5GC based network triggered ranging device discovery and Application layer-based Network triggered ranging device discovery. The former is performed over the Control plane assuming same LMF is selected for the 2 UEs and the 2 UEs are from same PLMN, and the latter is performed over the application layer which is out of SA2 scope. This solution allows the Ranging/SL Positioning UEs to switch off the discovery functionality, e.g. for the purpose of power saving, and switch on based on the network instruction, applying only to the In Coverage case to trigger and receive network instruction.</w:t>
      </w:r>
    </w:p>
    <w:p w14:paraId="2EE8552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Sol#26 focuses on the functional split and positioning protocol to enable the support of Sidelink (SL) positioning (and Ranging), implying that Ranging/Sidelink Positioning device discovery is part of RSPP protocol.</w:t>
      </w:r>
    </w:p>
    <w:p w14:paraId="6E5312B3"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Sol#27 focuses on LMF selection for Ranging/Sidelink positioning by the AMF. It is not clear how Ranging/Sidelink Positioning device discovery is performed in this solution.</w:t>
      </w:r>
    </w:p>
    <w:p w14:paraId="43797125"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Sol#28 proposes a solution that uses LMF for Ranging/Sidelink positioning. It is not clear how Ranging/Sidelink Positioning device discovery is performed in this solution.</w:t>
      </w:r>
    </w:p>
    <w:p w14:paraId="45576B31" w14:textId="6F22B8C4" w:rsidR="000B3C9C" w:rsidRPr="000A6DB7" w:rsidRDefault="000B3C9C" w:rsidP="004E22F0">
      <w:pPr>
        <w:pStyle w:val="Heading2"/>
        <w:rPr>
          <w:lang w:eastAsia="zh-CN"/>
        </w:rPr>
      </w:pPr>
      <w:bookmarkStart w:id="3272" w:name="_Toc117042839"/>
      <w:bookmarkStart w:id="3273" w:name="_Toc117570410"/>
      <w:r w:rsidRPr="004E22F0">
        <w:rPr>
          <w:lang w:eastAsia="zh-CN"/>
        </w:rPr>
        <w:t>7.4</w:t>
      </w:r>
      <w:r w:rsidRPr="000A6DB7">
        <w:rPr>
          <w:lang w:eastAsia="zh-CN"/>
        </w:rPr>
        <w:tab/>
        <w:t>Key Issue #4: Control of Operations for Ranging/Sidelink positioning</w:t>
      </w:r>
      <w:bookmarkEnd w:id="3272"/>
      <w:bookmarkEnd w:id="3273"/>
    </w:p>
    <w:p w14:paraId="1D6296CF" w14:textId="28E5201F" w:rsidR="000B3C9C" w:rsidRPr="0055510C" w:rsidRDefault="000B3C9C" w:rsidP="000B3C9C">
      <w:pPr>
        <w:rPr>
          <w:lang w:eastAsia="ko-KR"/>
        </w:rPr>
      </w:pPr>
      <w:r w:rsidRPr="0055510C">
        <w:rPr>
          <w:lang w:eastAsia="ko-KR"/>
        </w:rPr>
        <w:t xml:space="preserve">For Key Issue #4: </w:t>
      </w:r>
      <w:r w:rsidR="001F671C">
        <w:rPr>
          <w:lang w:eastAsia="ko-KR"/>
        </w:rPr>
        <w:t>"</w:t>
      </w:r>
      <w:r w:rsidRPr="0055510C">
        <w:t>Control of Operations for Ranging/Sidelink positioning</w:t>
      </w:r>
      <w:r w:rsidR="001F671C">
        <w:rPr>
          <w:lang w:eastAsia="ko-KR"/>
        </w:rPr>
        <w:t>"</w:t>
      </w:r>
      <w:r w:rsidRPr="0055510C">
        <w:rPr>
          <w:lang w:eastAsia="ko-KR"/>
        </w:rPr>
        <w:t>,</w:t>
      </w:r>
      <w:r w:rsidRPr="0055510C">
        <w:rPr>
          <w:lang w:eastAsia="zh-CN"/>
        </w:rPr>
        <w:t xml:space="preserve"> </w:t>
      </w:r>
      <w:r w:rsidRPr="0055510C">
        <w:rPr>
          <w:rFonts w:eastAsia="SimSun"/>
          <w:lang w:eastAsia="zh-CN"/>
        </w:rPr>
        <w:t>b</w:t>
      </w:r>
      <w:r w:rsidRPr="0055510C">
        <w:rPr>
          <w:rFonts w:eastAsia="SimSun"/>
          <w:lang w:eastAsia="ko-KR"/>
        </w:rPr>
        <w:t>ased on Table 6.0-1</w:t>
      </w:r>
      <w:r w:rsidRPr="0055510C">
        <w:rPr>
          <w:rFonts w:eastAsia="SimSun"/>
          <w:lang w:eastAsia="zh-CN"/>
        </w:rPr>
        <w:t xml:space="preserve">, </w:t>
      </w:r>
      <w:r w:rsidRPr="0055510C">
        <w:rPr>
          <w:lang w:eastAsia="zh-CN"/>
        </w:rPr>
        <w:t>t</w:t>
      </w:r>
      <w:r w:rsidRPr="0055510C">
        <w:rPr>
          <w:lang w:eastAsia="ko-KR"/>
        </w:rPr>
        <w:t>he solutions can be summarized and evaluated as the following:</w:t>
      </w:r>
    </w:p>
    <w:p w14:paraId="7F067393" w14:textId="77777777" w:rsidR="0078272A" w:rsidRDefault="0078272A" w:rsidP="0078272A">
      <w:pPr>
        <w:pStyle w:val="B1"/>
        <w:rPr>
          <w:lang w:eastAsia="zh-CN"/>
        </w:rPr>
      </w:pPr>
      <w:bookmarkStart w:id="3274" w:name="_Toc117042840"/>
      <w:r>
        <w:rPr>
          <w:lang w:eastAsia="zh-CN"/>
        </w:rPr>
        <w:t>-</w:t>
      </w:r>
      <w:r>
        <w:rPr>
          <w:lang w:eastAsia="zh-CN"/>
        </w:rPr>
        <w:tab/>
        <w:t>Solution #3 proposes 2 layers, which are "Ranging Layer" and "AS layer". "Ranging Layer" performs the ranging parameter coordination between the UEs and provides the ranging configuration to the "AS layer". "AS layer" transmits or receives Ranging signalling and performs measurements according to the ranging configuration. The ranging configuration includes the Ranging role (Reference UE or Target UE), one time or periodic ranging, ranging for distance or direction measurement or both. It addresses the case of direct Ranging/Sidelink positioning between 2 UEs, assuming that either Reference UE or Target UE performs as SL positioning server UE.</w:t>
      </w:r>
    </w:p>
    <w:p w14:paraId="1C56B62F" w14:textId="77777777" w:rsidR="0078272A" w:rsidRDefault="0078272A" w:rsidP="0078272A">
      <w:pPr>
        <w:pStyle w:val="B1"/>
        <w:rPr>
          <w:lang w:eastAsia="zh-CN"/>
        </w:rPr>
      </w:pPr>
      <w:r>
        <w:rPr>
          <w:lang w:eastAsia="zh-CN"/>
        </w:rPr>
        <w:t>-</w:t>
      </w:r>
      <w:r>
        <w:rPr>
          <w:lang w:eastAsia="zh-CN"/>
        </w:rPr>
        <w:tab/>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 It addresses the case of direct Ranging/Sidelink positioning between 2 UEs, assuming that either Reference UE or Target UE performs as SL positioning server UE.</w:t>
      </w:r>
    </w:p>
    <w:p w14:paraId="32B2D536" w14:textId="77777777" w:rsidR="0078272A" w:rsidRDefault="0078272A" w:rsidP="0078272A">
      <w:pPr>
        <w:pStyle w:val="B1"/>
        <w:rPr>
          <w:lang w:eastAsia="zh-CN"/>
        </w:rPr>
      </w:pPr>
      <w:r>
        <w:rPr>
          <w:lang w:eastAsia="zh-CN"/>
        </w:rPr>
        <w:t>-</w:t>
      </w:r>
      <w:r>
        <w:rPr>
          <w:lang w:eastAsia="zh-CN"/>
        </w:rPr>
        <w:tab/>
        <w:t>Solution #5 assumes there's an Application layer on top of a Ranging layer. The application layer provides Ranging/Sidelink Positioning parameters to Ranging layer. The Ranging layer triggers the service, and provides the result to the Application layer, assuming Sidelink Positioning procedure defined by RAN.</w:t>
      </w:r>
    </w:p>
    <w:p w14:paraId="4CF3DF58" w14:textId="77777777" w:rsidR="0078272A" w:rsidRDefault="0078272A" w:rsidP="0078272A">
      <w:pPr>
        <w:pStyle w:val="B1"/>
        <w:rPr>
          <w:lang w:eastAsia="zh-CN"/>
        </w:rPr>
      </w:pPr>
      <w:r>
        <w:rPr>
          <w:lang w:eastAsia="zh-CN"/>
        </w:rPr>
        <w:t>-</w:t>
      </w:r>
      <w:r>
        <w:rPr>
          <w:lang w:eastAsia="zh-CN"/>
        </w:rPr>
        <w:tab/>
        <w:t>Solution #14 introduces SR5 interface to 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measurement results or Sidelink Positioning or Ranging results are exchanged over the SR5 depends on the negotiation during the control signalling.</w:t>
      </w:r>
    </w:p>
    <w:p w14:paraId="04F368EF" w14:textId="77777777" w:rsidR="0078272A" w:rsidRDefault="0078272A" w:rsidP="0078272A">
      <w:pPr>
        <w:pStyle w:val="B1"/>
        <w:rPr>
          <w:lang w:eastAsia="zh-CN"/>
        </w:rPr>
      </w:pPr>
      <w:r>
        <w:rPr>
          <w:lang w:eastAsia="zh-CN"/>
        </w:rPr>
        <w:t>-</w:t>
      </w:r>
      <w:r>
        <w:rPr>
          <w:lang w:eastAsia="zh-CN"/>
        </w:rPr>
        <w:tab/>
        <w:t>Solution #19 introduces information exchanged between Application layer and Device and Service Discovery Function (DSDF)/ Group Support Service Function (GSSF)/ Sidelink Positioning and Ranging Function (SPRF). PC5-U is used for SR5 with non-IP PDCP SDU type in the case of V2X UEs and non-IP PDCP SDU type/ "unstructured" PDCP SDU type in the case of 5G ProSe UEs. It supports multiple UEs to participate in the operation. SPRF signalling is introduced for the control signalling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w:t>
      </w:r>
    </w:p>
    <w:p w14:paraId="45B2F7BD" w14:textId="77777777" w:rsidR="0078272A" w:rsidRDefault="0078272A" w:rsidP="0078272A">
      <w:pPr>
        <w:pStyle w:val="B1"/>
        <w:rPr>
          <w:lang w:eastAsia="zh-CN"/>
        </w:rPr>
      </w:pPr>
      <w:r>
        <w:rPr>
          <w:lang w:eastAsia="zh-CN"/>
        </w:rPr>
        <w:lastRenderedPageBreak/>
        <w:t>-</w:t>
      </w:r>
      <w:r>
        <w:rPr>
          <w:lang w:eastAsia="zh-CN"/>
        </w:rPr>
        <w:tab/>
        <w:t>Solution #26 introduces SL Positioning Server UE. RSPP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w:t>
      </w:r>
    </w:p>
    <w:p w14:paraId="4795EC68" w14:textId="77777777" w:rsidR="0078272A" w:rsidRDefault="0078272A" w:rsidP="0078272A">
      <w:pPr>
        <w:pStyle w:val="B1"/>
        <w:rPr>
          <w:lang w:eastAsia="zh-CN"/>
        </w:rPr>
      </w:pPr>
      <w:r>
        <w:rPr>
          <w:lang w:eastAsia="zh-CN"/>
        </w:rPr>
        <w:t>-</w:t>
      </w:r>
      <w:r>
        <w:rPr>
          <w:lang w:eastAsia="zh-CN"/>
        </w:rPr>
        <w:tab/>
        <w:t>Solution #27 defines AMF selects a Ranging/SL positioning capable LMF when LMF needs to be involved based on service request and LMF capabilities.</w:t>
      </w:r>
    </w:p>
    <w:p w14:paraId="186AFDB3" w14:textId="77777777" w:rsidR="0078272A" w:rsidRDefault="0078272A" w:rsidP="0078272A">
      <w:pPr>
        <w:pStyle w:val="B1"/>
        <w:rPr>
          <w:lang w:eastAsia="zh-CN"/>
        </w:rPr>
      </w:pPr>
      <w:r>
        <w:rPr>
          <w:lang w:eastAsia="zh-CN"/>
        </w:rPr>
        <w:t>-</w:t>
      </w:r>
      <w:r>
        <w:rPr>
          <w:lang w:eastAsia="zh-CN"/>
        </w:rPr>
        <w:tab/>
        <w:t>Solution #28 introduces Ranging/Sidelink positioning result calculation modes (UE based, LMF based, Hybrid), and the mode is determined based on LMF Ranging/Sidelink positioning capability, UE Ranging/Sidelink positioning capability, UE preference and Operator policy. Information of LMF Ranging/Sidelink positioning capability, UE Ranging/Sidelink positioning capability and UE preference are exchanged between UE and LMF and between UEs.</w:t>
      </w:r>
    </w:p>
    <w:p w14:paraId="49288310" w14:textId="77777777" w:rsidR="0078272A" w:rsidRDefault="0078272A" w:rsidP="0078272A">
      <w:pPr>
        <w:pStyle w:val="B1"/>
        <w:rPr>
          <w:lang w:eastAsia="zh-CN"/>
        </w:rPr>
      </w:pPr>
      <w:r>
        <w:rPr>
          <w:lang w:eastAsia="zh-CN"/>
        </w:rPr>
        <w:t>-</w:t>
      </w:r>
      <w:r>
        <w:rPr>
          <w:lang w:eastAsia="zh-CN"/>
        </w:rPr>
        <w:tab/>
        <w:t>Solution#32 defines how to position a Target UE by multiple Reference UEs, in which control signalling is exchanged between the Target UE and the LMF for providing the list of selected Reference UEs/Located UEs and between the Reference UEs and the LMF for providing the measurement data for calculation. When the target UE is out of coverage, the control signalling exchange is through the Reference UE who are in coverage. When none of the Target UE and the Reference UEs are in coverage, a SL Positioning Server UE has to be discovered for the result calculation.</w:t>
      </w:r>
    </w:p>
    <w:p w14:paraId="4930BA9B" w14:textId="77777777" w:rsidR="0078272A" w:rsidRDefault="0078272A" w:rsidP="0078272A">
      <w:pPr>
        <w:rPr>
          <w:lang w:eastAsia="zh-CN"/>
        </w:rPr>
      </w:pPr>
      <w:r>
        <w:rPr>
          <w:lang w:eastAsia="zh-CN"/>
        </w:rPr>
        <w:t>The commonalities and differences are summarized as the following:</w:t>
      </w:r>
    </w:p>
    <w:p w14:paraId="74BCFAEF" w14:textId="1C77D5FD" w:rsidR="0078272A" w:rsidRDefault="0078272A" w:rsidP="0078272A">
      <w:pPr>
        <w:pStyle w:val="B1"/>
        <w:rPr>
          <w:lang w:eastAsia="zh-CN"/>
        </w:rPr>
      </w:pPr>
      <w:r>
        <w:rPr>
          <w:lang w:eastAsia="zh-CN"/>
        </w:rPr>
        <w:t>-</w:t>
      </w:r>
      <w:r>
        <w:rPr>
          <w:lang w:eastAsia="zh-CN"/>
        </w:rPr>
        <w:tab/>
        <w:t>A new layer is introduced between application layer and lower layers to handle service request received from application layer and to control the Sidelink Positioning and Ranging operation. (Solution #3, #4, #5, #14 and #19).</w:t>
      </w:r>
    </w:p>
    <w:p w14:paraId="6B24537F" w14:textId="74347BA1" w:rsidR="0078272A" w:rsidRDefault="0078272A" w:rsidP="0078272A">
      <w:pPr>
        <w:pStyle w:val="B1"/>
        <w:rPr>
          <w:lang w:eastAsia="zh-CN"/>
        </w:rPr>
      </w:pPr>
      <w:r>
        <w:rPr>
          <w:lang w:eastAsia="zh-CN"/>
        </w:rPr>
        <w:t>-</w:t>
      </w:r>
      <w:r>
        <w:rPr>
          <w:lang w:eastAsia="zh-CN"/>
        </w:rPr>
        <w:tab/>
        <w:t>A new protocol is introduced for SR5 over the PC5 reference point between the UEs, and this new protocol can be over PC5-S (Solution #4 and #26) or PC5-U (Solution #14 and #19).</w:t>
      </w:r>
    </w:p>
    <w:p w14:paraId="152383AD" w14:textId="77777777" w:rsidR="0078272A" w:rsidRDefault="0078272A" w:rsidP="0078272A">
      <w:pPr>
        <w:pStyle w:val="B1"/>
        <w:rPr>
          <w:lang w:eastAsia="zh-CN"/>
        </w:rPr>
      </w:pPr>
      <w:r>
        <w:rPr>
          <w:lang w:eastAsia="zh-CN"/>
        </w:rPr>
        <w:t>-</w:t>
      </w:r>
      <w:r>
        <w:rPr>
          <w:lang w:eastAsia="zh-CN"/>
        </w:rPr>
        <w:tab/>
        <w:t>A LMF may be involved when at least one of the Target UE and the Reference UE are in the network coverage (Solution #14, #19, #26, #28 and #32). In that case a suitable LMF needs to be selected by the AMF based on the LMF capabilities and the service requests (Solution #27). The protocol used between UE and LMF will be decided by RAN and could be an extension of LPP, a new protocol or both.</w:t>
      </w:r>
    </w:p>
    <w:p w14:paraId="3040C3F6" w14:textId="10A3BA73" w:rsidR="0078272A" w:rsidRDefault="0078272A" w:rsidP="0078272A">
      <w:pPr>
        <w:pStyle w:val="B1"/>
        <w:rPr>
          <w:lang w:eastAsia="zh-CN"/>
        </w:rPr>
      </w:pPr>
      <w:r>
        <w:rPr>
          <w:lang w:eastAsia="zh-CN"/>
        </w:rPr>
        <w:t>-</w:t>
      </w:r>
      <w:r>
        <w:rPr>
          <w:lang w:eastAsia="zh-CN"/>
        </w:rPr>
        <w:tab/>
        <w:t>A SL Positioning Server UE can be discovered and selected for result calculation for the case of partial coverage and out of coverage (Solution #14, #19, #26 and #32).</w:t>
      </w:r>
    </w:p>
    <w:p w14:paraId="0CA87E3B" w14:textId="1E17C315" w:rsidR="0078272A" w:rsidRDefault="0078272A" w:rsidP="0078272A">
      <w:pPr>
        <w:pStyle w:val="B1"/>
        <w:rPr>
          <w:lang w:eastAsia="zh-CN"/>
        </w:rPr>
      </w:pPr>
      <w:r>
        <w:rPr>
          <w:lang w:eastAsia="zh-CN"/>
        </w:rPr>
        <w:t>-</w:t>
      </w:r>
      <w:r>
        <w:rPr>
          <w:lang w:eastAsia="zh-CN"/>
        </w:rPr>
        <w:tab/>
        <w:t>Multiple UEs may be involved in a single Ranging/Sidelink Positioning session. (Solution #14, #19 and #32).</w:t>
      </w:r>
    </w:p>
    <w:p w14:paraId="03273CD8" w14:textId="07DF56F6" w:rsidR="0078272A" w:rsidRDefault="0078272A" w:rsidP="0078272A">
      <w:pPr>
        <w:pStyle w:val="B1"/>
        <w:rPr>
          <w:lang w:eastAsia="zh-CN"/>
        </w:rPr>
      </w:pPr>
      <w:r>
        <w:rPr>
          <w:lang w:eastAsia="zh-CN"/>
        </w:rPr>
        <w:t>-</w:t>
      </w:r>
      <w:r>
        <w:rPr>
          <w:lang w:eastAsia="zh-CN"/>
        </w:rPr>
        <w:tab/>
        <w:t>Whether measurement results or Sidelink Positioning/Ranging results are exchanged over the SR5 depends on the negotiation during the control signalling (Solution #14 and #28).</w:t>
      </w:r>
    </w:p>
    <w:p w14:paraId="46588B2B" w14:textId="0A398DC9" w:rsidR="00805C55" w:rsidRPr="000A6DB7" w:rsidRDefault="00805C55" w:rsidP="004E22F0">
      <w:pPr>
        <w:pStyle w:val="Heading2"/>
        <w:rPr>
          <w:lang w:eastAsia="zh-CN"/>
        </w:rPr>
      </w:pPr>
      <w:bookmarkStart w:id="3275" w:name="_Toc117570411"/>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3274"/>
      <w:bookmarkEnd w:id="3275"/>
    </w:p>
    <w:p w14:paraId="4DDFBF85" w14:textId="04988064" w:rsidR="00805C55" w:rsidRDefault="00805C55" w:rsidP="00805C55">
      <w:pPr>
        <w:pStyle w:val="Heading3"/>
      </w:pPr>
      <w:bookmarkStart w:id="3276" w:name="_Toc117042841"/>
      <w:bookmarkStart w:id="3277" w:name="_Toc117570412"/>
      <w:r>
        <w:t>7.5.1</w:t>
      </w:r>
      <w:r w:rsidR="00A714A0">
        <w:tab/>
      </w:r>
      <w:r>
        <w:t>General</w:t>
      </w:r>
      <w:bookmarkEnd w:id="3276"/>
      <w:bookmarkEnd w:id="3277"/>
    </w:p>
    <w:p w14:paraId="1BC3356C" w14:textId="77777777" w:rsidR="00805C55" w:rsidRDefault="00805C55" w:rsidP="00805C55">
      <w:r>
        <w:t>The following solutions address the KI#5.</w:t>
      </w:r>
    </w:p>
    <w:p w14:paraId="2AE53D7D" w14:textId="2016DB60" w:rsidR="00805C55" w:rsidRPr="0078272A" w:rsidRDefault="00805C55" w:rsidP="00805C55">
      <w:pPr>
        <w:rPr>
          <w:b/>
          <w:bCs/>
        </w:rPr>
      </w:pPr>
      <w:r w:rsidRPr="0078272A">
        <w:rPr>
          <w:b/>
          <w:bCs/>
        </w:rPr>
        <w:t>Solution#6</w:t>
      </w:r>
    </w:p>
    <w:p w14:paraId="3774A24D" w14:textId="77777777" w:rsidR="00805C55" w:rsidRDefault="00805C55" w:rsidP="00805C55">
      <w:r>
        <w:t>Case1: MO-LR with that the Target UE is not able to have NAS connection with network: The Located UE 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w:t>
      </w:r>
      <w:r>
        <w:lastRenderedPageBreak/>
        <w:t>Located UE,</w:t>
      </w:r>
      <w:r w:rsidRPr="00DC393C">
        <w:t xml:space="preserve"> </w:t>
      </w:r>
      <w:r>
        <w:t>LMF then uses the results from both positioning procedures and returns the location of the Target UE to the Target UE.</w:t>
      </w:r>
    </w:p>
    <w:p w14:paraId="161AE3E9" w14:textId="5152C993" w:rsidR="00805C55" w:rsidRPr="0078272A" w:rsidRDefault="00805C55" w:rsidP="00805C55">
      <w:pPr>
        <w:rPr>
          <w:b/>
          <w:bCs/>
        </w:rPr>
      </w:pPr>
      <w:r w:rsidRPr="0078272A">
        <w:rPr>
          <w:b/>
          <w:bCs/>
        </w:rPr>
        <w:t>Solution#7</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78272A" w:rsidRDefault="00805C55" w:rsidP="00805C55">
      <w:pPr>
        <w:rPr>
          <w:b/>
          <w:bCs/>
        </w:rPr>
      </w:pPr>
      <w:r w:rsidRPr="0078272A">
        <w:rPr>
          <w:b/>
          <w:bCs/>
        </w:rPr>
        <w:t>Solution#8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B15C44A" w:rsidR="00805C55" w:rsidRPr="0078272A" w:rsidRDefault="00805C55" w:rsidP="00805C55">
      <w:pPr>
        <w:rPr>
          <w:b/>
          <w:bCs/>
        </w:rPr>
      </w:pPr>
      <w:r w:rsidRPr="0078272A">
        <w:rPr>
          <w:b/>
          <w:bCs/>
        </w:rPr>
        <w:t>Solution#12</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78272A" w:rsidRDefault="00805C55" w:rsidP="00805C55">
      <w:pPr>
        <w:rPr>
          <w:b/>
          <w:bCs/>
        </w:rPr>
      </w:pPr>
      <w:r w:rsidRPr="0078272A">
        <w:rPr>
          <w:b/>
          <w:bCs/>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C5B5B27" w:rsidR="00805C55" w:rsidRPr="008B4D81" w:rsidRDefault="00805C55" w:rsidP="00805C55">
      <w:r w:rsidRPr="000A6DB7">
        <w:t xml:space="preserve">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w:t>
      </w:r>
      <w:r w:rsidR="006D34D6" w:rsidRPr="000A6DB7">
        <w:t>TS</w:t>
      </w:r>
      <w:r w:rsidR="006D34D6">
        <w:t> </w:t>
      </w:r>
      <w:r w:rsidR="006D34D6" w:rsidRPr="000A6DB7">
        <w:t>23.273</w:t>
      </w:r>
      <w:r w:rsidR="006D34D6">
        <w:t> </w:t>
      </w:r>
      <w:bookmarkStart w:id="3278" w:name="MCCTEMPBM_00000033"/>
      <w:r w:rsidR="006D34D6">
        <w:t>[11]</w:t>
      </w:r>
      <w:r w:rsidRPr="000A6DB7">
        <w:t>.</w:t>
      </w:r>
    </w:p>
    <w:bookmarkEnd w:id="3278"/>
    <w:p w14:paraId="3E0AEF66" w14:textId="2FDD8527" w:rsidR="00805C55" w:rsidRPr="0078272A" w:rsidRDefault="00805C55" w:rsidP="00805C55">
      <w:pPr>
        <w:rPr>
          <w:b/>
          <w:bCs/>
        </w:rPr>
      </w:pPr>
      <w:r w:rsidRPr="0078272A">
        <w:rPr>
          <w:b/>
          <w:bCs/>
        </w:rPr>
        <w:t>Solution#20</w:t>
      </w:r>
    </w:p>
    <w:p w14:paraId="448F009C" w14:textId="77777777" w:rsidR="00805C55" w:rsidRDefault="00805C55" w:rsidP="00805C55">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77777777" w:rsidR="00805C55" w:rsidRDefault="00805C55" w:rsidP="00805C55">
      <w:r>
        <w:t xml:space="preserve">MO-LR: Target UE discovers a Located UE and sends an MO-LR including the ID of the Located UE and a certain time T. The LMF triggers the GMLC to determine the Location UE location at time T and receives the Location UE </w:t>
      </w:r>
      <w:r>
        <w:lastRenderedPageBreak/>
        <w:t>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3DCDD50A" w14:textId="77777777" w:rsidR="00805C55" w:rsidRPr="0078272A" w:rsidRDefault="00805C55" w:rsidP="00805C55">
      <w:pPr>
        <w:rPr>
          <w:b/>
          <w:bCs/>
        </w:rPr>
      </w:pPr>
      <w:r w:rsidRPr="0078272A">
        <w:rPr>
          <w:b/>
          <w:bCs/>
        </w:rPr>
        <w:t>Solution#21</w:t>
      </w:r>
    </w:p>
    <w:p w14:paraId="1C72BE12" w14:textId="77777777" w:rsidR="00805C55" w:rsidRDefault="00805C55" w:rsidP="00805C55">
      <w:r>
        <w:t>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The LMF uses the measurement results/data to calculate the location of the Target UE and returns the location result to the AMF.</w:t>
      </w:r>
    </w:p>
    <w:p w14:paraId="78F27F6B" w14:textId="77777777" w:rsidR="00805C55" w:rsidRPr="0078272A" w:rsidRDefault="00805C55" w:rsidP="00805C55">
      <w:pPr>
        <w:rPr>
          <w:b/>
          <w:bCs/>
        </w:rPr>
      </w:pPr>
      <w:r w:rsidRPr="0078272A">
        <w:rPr>
          <w:b/>
          <w:bCs/>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33888BE4" w:rsidR="00805C55" w:rsidRPr="0078272A" w:rsidRDefault="00805C55" w:rsidP="00805C55">
      <w:pPr>
        <w:rPr>
          <w:b/>
          <w:bCs/>
        </w:rPr>
      </w:pPr>
      <w:r w:rsidRPr="0078272A">
        <w:rPr>
          <w:b/>
          <w:bCs/>
        </w:rPr>
        <w:t>Solution#32</w:t>
      </w:r>
    </w:p>
    <w:p w14:paraId="24D07C11" w14:textId="692C1CDD" w:rsidR="00805C55" w:rsidRDefault="00805C55" w:rsidP="00805C55">
      <w:r>
        <w:t>An AF may provide constellation information related to Located UEs. The LMF stores data on potential Located UE incl</w:t>
      </w:r>
      <w:r w:rsidR="0078272A">
        <w:t>uding</w:t>
      </w:r>
      <w:r>
        <w:t xml:space="preserve"> e.g. geographical info, location related capabilities.</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Heading3"/>
      </w:pPr>
      <w:bookmarkStart w:id="3279" w:name="_Toc117042842"/>
      <w:bookmarkStart w:id="3280" w:name="_Toc117570413"/>
      <w:r>
        <w:t>7.5.2</w:t>
      </w:r>
      <w:r w:rsidR="00A714A0">
        <w:tab/>
      </w:r>
      <w:r>
        <w:t>Privacy/SA3 considerations</w:t>
      </w:r>
      <w:bookmarkEnd w:id="3279"/>
      <w:bookmarkEnd w:id="3280"/>
    </w:p>
    <w:p w14:paraId="16E3E8E0" w14:textId="2A0D4ABE"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w:t>
      </w:r>
      <w:r w:rsidR="0078272A">
        <w:t> WG</w:t>
      </w:r>
      <w:r>
        <w:t>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Heading2"/>
        <w:rPr>
          <w:lang w:eastAsia="zh-CN"/>
        </w:rPr>
      </w:pPr>
      <w:bookmarkStart w:id="3281" w:name="_Toc117042843"/>
      <w:bookmarkStart w:id="3282" w:name="_Toc117570414"/>
      <w:r w:rsidRPr="00DA730B">
        <w:rPr>
          <w:lang w:eastAsia="zh-CN"/>
        </w:rPr>
        <w:t>7.6</w:t>
      </w:r>
      <w:r w:rsidRPr="00DA730B">
        <w:rPr>
          <w:lang w:eastAsia="zh-CN"/>
        </w:rPr>
        <w:tab/>
        <w:t>Key Issue #6: Ranging and sidelink positioning service exposure to a UE</w:t>
      </w:r>
      <w:bookmarkEnd w:id="3281"/>
      <w:bookmarkEnd w:id="3282"/>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73B83298" w14:textId="77777777" w:rsidR="0078272A" w:rsidRDefault="0078272A" w:rsidP="0078272A">
      <w:pPr>
        <w:pStyle w:val="B1"/>
        <w:rPr>
          <w:rFonts w:eastAsia="DengXian"/>
          <w:lang w:eastAsia="zh-CN"/>
        </w:rPr>
      </w:pPr>
      <w:r>
        <w:rPr>
          <w:rFonts w:eastAsia="DengXian"/>
          <w:lang w:eastAsia="zh-CN"/>
        </w:rPr>
        <w:lastRenderedPageBreak/>
        <w:t>-</w:t>
      </w:r>
      <w:r>
        <w:rPr>
          <w:rFonts w:eastAsia="DengXian"/>
          <w:lang w:eastAsia="zh-CN"/>
        </w:rPr>
        <w:tab/>
        <w:t>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3rd party UE consumes the Ranging/SL positioning service of UE#1 either through PC5 directly or through 5GC. When to invoke the ranging services via PC5 directly, UE#1 triggers ranging process with UE#2 and calculates the ranging result for the 3rd party UE. For the service exposure to the 3rd party UE via 5GC, 5GC is responsible for invoking the ranging service of UE#1 and calculating the ranging result for 3rd party UE. For this process, it potentially needs the involved UEs should belong to same PLMN. If belonging to different severing 5GC NFs, interactions among 5GC NFs are necessary needed.</w:t>
      </w:r>
    </w:p>
    <w:p w14:paraId="3D9A3B1A" w14:textId="1E3848EB" w:rsidR="0078272A" w:rsidRDefault="0078272A" w:rsidP="0078272A">
      <w:pPr>
        <w:pStyle w:val="B1"/>
        <w:rPr>
          <w:rFonts w:eastAsia="DengXian"/>
          <w:lang w:eastAsia="zh-CN"/>
        </w:rPr>
      </w:pPr>
      <w:r>
        <w:rPr>
          <w:rFonts w:eastAsia="DengXian"/>
          <w:lang w:eastAsia="zh-CN"/>
        </w:rPr>
        <w:t>-</w:t>
      </w:r>
      <w:r>
        <w:rPr>
          <w:rFonts w:eastAsia="DengXian"/>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26EDBB9B" w14:textId="4F570A2D"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Sol#11 proposes to 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 </w:t>
      </w:r>
      <w:r w:rsidR="006D34D6">
        <w:rPr>
          <w:rFonts w:eastAsia="DengXian"/>
          <w:lang w:eastAsia="zh-CN"/>
        </w:rPr>
        <w:t>TS 23.222 [</w:t>
      </w:r>
      <w:r>
        <w:rPr>
          <w:rFonts w:eastAsia="DengXian"/>
          <w:lang w:eastAsia="zh-CN"/>
        </w:rPr>
        <w:t>12] with setting the Service API to the Ranging and SL positioning service exposure API. Then, the UE uses the Service API as specified for Ranging and SL positioning service exposure.</w:t>
      </w:r>
    </w:p>
    <w:p w14:paraId="60E0ECA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27B8AC56"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6654A8D2"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A6F1F5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07F9B05E"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more focuses on the LMF selection with taking the Ranging and SL positioning requirements into account.</w:t>
      </w:r>
    </w:p>
    <w:p w14:paraId="366667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7D1D0A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C6D1A4C" w14:textId="33B4B9F9" w:rsidR="002826E4" w:rsidRPr="0078272A" w:rsidRDefault="002826E4" w:rsidP="002826E4">
      <w:pPr>
        <w:rPr>
          <w:rFonts w:eastAsia="SimSun"/>
        </w:rPr>
      </w:pPr>
      <w:r w:rsidRPr="0078272A">
        <w:rPr>
          <w:rFonts w:eastAsia="SimSun"/>
        </w:rPr>
        <w:t>Among current solutions above, the Ranging and sidelink positioning service exposure to a UE can be invoked</w:t>
      </w:r>
      <w:r w:rsidR="0078272A" w:rsidRPr="0078272A">
        <w:rPr>
          <w:rFonts w:eastAsia="SimSun"/>
        </w:rPr>
        <w:t>:</w:t>
      </w:r>
    </w:p>
    <w:p w14:paraId="70C1E76C" w14:textId="56E816BB" w:rsidR="0078272A" w:rsidRDefault="0078272A" w:rsidP="0078272A">
      <w:pPr>
        <w:pStyle w:val="B1"/>
        <w:rPr>
          <w:rFonts w:eastAsia="SimSun"/>
        </w:rPr>
      </w:pPr>
      <w:r>
        <w:rPr>
          <w:rFonts w:eastAsia="SimSun"/>
        </w:rPr>
        <w:lastRenderedPageBreak/>
        <w:t>a)</w:t>
      </w:r>
      <w:r>
        <w:rPr>
          <w:rFonts w:eastAsia="SimSun"/>
        </w:rPr>
        <w:tab/>
        <w:t>Through PC5 directly (Sol#9, #10, #14, #25, #26 and #33):</w:t>
      </w:r>
    </w:p>
    <w:p w14:paraId="4FA6AD06" w14:textId="77CD7A5C" w:rsidR="0078272A" w:rsidRDefault="0078272A" w:rsidP="0078272A">
      <w:pPr>
        <w:pStyle w:val="B2"/>
        <w:rPr>
          <w:rFonts w:eastAsia="SimSun"/>
        </w:rPr>
      </w:pPr>
      <w:r>
        <w:rPr>
          <w:rFonts w:eastAsia="SimSun"/>
        </w:rPr>
        <w:t>i.</w:t>
      </w:r>
      <w:r>
        <w:rPr>
          <w:rFonts w:eastAsia="SimSun"/>
        </w:rPr>
        <w:tab/>
        <w:t>Means the UE can invoke the Ranging service from another UE via PC5 directly.</w:t>
      </w:r>
    </w:p>
    <w:p w14:paraId="2584B695" w14:textId="0C2433C0" w:rsidR="0078272A" w:rsidRDefault="0078272A" w:rsidP="0078272A">
      <w:pPr>
        <w:pStyle w:val="B1"/>
        <w:rPr>
          <w:rFonts w:eastAsia="SimSun"/>
        </w:rPr>
      </w:pPr>
      <w:r>
        <w:rPr>
          <w:rFonts w:eastAsia="SimSun"/>
        </w:rPr>
        <w:t>b)</w:t>
      </w:r>
      <w:r>
        <w:rPr>
          <w:rFonts w:eastAsia="SimSun"/>
        </w:rPr>
        <w:tab/>
        <w:t>Through Network (Sol#9, #11, #22, #25, #26, #27, #28 and #33):</w:t>
      </w:r>
    </w:p>
    <w:p w14:paraId="2391B93E" w14:textId="77777777" w:rsidR="0078272A" w:rsidRDefault="0078272A" w:rsidP="0078272A">
      <w:pPr>
        <w:pStyle w:val="B2"/>
        <w:rPr>
          <w:rFonts w:eastAsia="SimSun"/>
        </w:rPr>
      </w:pPr>
      <w:r>
        <w:rPr>
          <w:rFonts w:eastAsia="SimSun"/>
        </w:rPr>
        <w:t>ii.</w:t>
      </w:r>
      <w:r>
        <w:rPr>
          <w:rFonts w:eastAsia="SimSun"/>
        </w:rPr>
        <w:tab/>
        <w:t>Means the UE can not invoke the Ranging service from another UE via PC5 directly, which requests network assistant to invoke the Ranging service from another UE and response the Ranging result.</w:t>
      </w:r>
    </w:p>
    <w:p w14:paraId="7BD47745" w14:textId="67EDA9A3" w:rsidR="002826E4" w:rsidRPr="0078272A" w:rsidRDefault="002826E4" w:rsidP="002826E4">
      <w:pPr>
        <w:rPr>
          <w:rFonts w:eastAsia="SimSun"/>
        </w:rPr>
      </w:pPr>
      <w:r w:rsidRPr="0078272A">
        <w:rPr>
          <w:rFonts w:eastAsia="SimSun"/>
        </w:rPr>
        <w:t>So, the Ranging and sidelink positioning service exposure to a UE can be supported via PC5 directly or network.</w:t>
      </w:r>
    </w:p>
    <w:p w14:paraId="20F08456" w14:textId="77777777" w:rsidR="002826E4" w:rsidRPr="0078272A" w:rsidRDefault="002826E4" w:rsidP="0078272A">
      <w:pPr>
        <w:rPr>
          <w:rFonts w:eastAsia="DengXian"/>
          <w:b/>
          <w:bCs/>
        </w:rPr>
      </w:pPr>
      <w:r w:rsidRPr="0078272A">
        <w:rPr>
          <w:rFonts w:eastAsia="DengXian"/>
          <w:b/>
          <w:bCs/>
        </w:rPr>
        <w:t>For ranging and sidelink positioning service exposure to UE over PC5 directly:</w:t>
      </w:r>
    </w:p>
    <w:p w14:paraId="46118ADE" w14:textId="77777777" w:rsidR="002826E4" w:rsidRPr="0078272A" w:rsidRDefault="002826E4" w:rsidP="0078272A">
      <w:pPr>
        <w:rPr>
          <w:rFonts w:eastAsia="DengXian"/>
        </w:rPr>
      </w:pPr>
      <w:r w:rsidRPr="0078272A">
        <w:rPr>
          <w:rFonts w:eastAsia="DengXian"/>
        </w:rPr>
        <w:t>The basic procedure for ranging and sidelink positioning service exposure to UE over PC5 directly can be performed by the following order (See</w:t>
      </w:r>
      <w:r w:rsidRPr="0078272A">
        <w:rPr>
          <w:rFonts w:eastAsia="SimSun"/>
        </w:rPr>
        <w:t xml:space="preserve"> Sol#9, #10, #25, #26 and #33</w:t>
      </w:r>
      <w:r w:rsidRPr="0078272A">
        <w:rPr>
          <w:rFonts w:eastAsia="DengXian"/>
        </w:rPr>
        <w:t>):</w:t>
      </w:r>
    </w:p>
    <w:p w14:paraId="3F2357D2" w14:textId="77777777" w:rsidR="0078272A" w:rsidRDefault="0078272A" w:rsidP="0078272A">
      <w:pPr>
        <w:pStyle w:val="B1"/>
        <w:rPr>
          <w:rFonts w:eastAsia="DengXian"/>
        </w:rPr>
      </w:pPr>
      <w:r>
        <w:rPr>
          <w:rFonts w:eastAsia="DengXian"/>
        </w:rPr>
        <w:t>-</w:t>
      </w:r>
      <w:r>
        <w:rPr>
          <w:rFonts w:eastAsia="DengXian"/>
        </w:rPr>
        <w:tab/>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1F85F15B" w14:textId="77777777" w:rsidR="0078272A" w:rsidRDefault="0078272A" w:rsidP="0078272A">
      <w:pPr>
        <w:pStyle w:val="B1"/>
        <w:rPr>
          <w:rFonts w:eastAsia="DengXian"/>
        </w:rPr>
      </w:pPr>
      <w:r>
        <w:rPr>
          <w:rFonts w:eastAsia="DengXian"/>
        </w:rPr>
        <w:t>-</w:t>
      </w:r>
      <w:r>
        <w:rPr>
          <w:rFonts w:eastAsia="DengXian"/>
        </w:rPr>
        <w:tab/>
        <w:t>Step 2: Authentication for the ranging and sidelink positioning service invocation from UE#1</w:t>
      </w:r>
    </w:p>
    <w:p w14:paraId="195BE787" w14:textId="77777777" w:rsidR="0078272A" w:rsidRDefault="0078272A" w:rsidP="0078272A">
      <w:pPr>
        <w:pStyle w:val="B1"/>
        <w:rPr>
          <w:rFonts w:eastAsia="DengXian"/>
        </w:rPr>
      </w:pPr>
      <w:r>
        <w:rPr>
          <w:rFonts w:eastAsia="DengXian"/>
        </w:rPr>
        <w:t>-</w:t>
      </w:r>
      <w:r>
        <w:rPr>
          <w:rFonts w:eastAsia="DengXian"/>
        </w:rPr>
        <w:tab/>
        <w:t>Step3: UE#2 receives the ranging and sidelink positioning service request from UE#1, UE#2 initiates the ranging and sidelink positioning procedure with Target UEs based on the process in conclusion of KI#4 and obtaining the ranging and sidelink positioning result.</w:t>
      </w:r>
    </w:p>
    <w:p w14:paraId="77467C28" w14:textId="77777777" w:rsidR="0078272A" w:rsidRDefault="0078272A" w:rsidP="0078272A">
      <w:pPr>
        <w:pStyle w:val="B1"/>
        <w:rPr>
          <w:rFonts w:eastAsia="DengXian"/>
        </w:rPr>
      </w:pPr>
      <w:r>
        <w:rPr>
          <w:rFonts w:eastAsia="DengXian"/>
        </w:rPr>
        <w:t>-</w:t>
      </w:r>
      <w:r>
        <w:rPr>
          <w:rFonts w:eastAsia="DengXian"/>
        </w:rPr>
        <w:tab/>
        <w:t>Step4: UE#2 responds to the UE#1 with ranging and sidelink positioning result of/between Target UEs in the respond message.</w:t>
      </w:r>
    </w:p>
    <w:p w14:paraId="2F55072A" w14:textId="75CDE7E7" w:rsidR="002826E4" w:rsidRPr="0078272A" w:rsidRDefault="002826E4" w:rsidP="0078272A">
      <w:pPr>
        <w:rPr>
          <w:rFonts w:eastAsia="DengXian"/>
        </w:rPr>
      </w:pPr>
      <w:r w:rsidRPr="0078272A">
        <w:rPr>
          <w:rFonts w:eastAsia="DengXia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78272A" w:rsidRDefault="002826E4" w:rsidP="0078272A">
      <w:pPr>
        <w:rPr>
          <w:rFonts w:eastAsia="DengXian"/>
          <w:b/>
          <w:bCs/>
        </w:rPr>
      </w:pPr>
      <w:r w:rsidRPr="0078272A">
        <w:rPr>
          <w:rFonts w:eastAsia="DengXian"/>
          <w:b/>
          <w:bCs/>
        </w:rPr>
        <w:t>For ranging and sidelink positioning service exposure to UE via Network:</w:t>
      </w:r>
    </w:p>
    <w:p w14:paraId="6D4EB058" w14:textId="77777777" w:rsidR="002826E4" w:rsidRPr="00DA730B" w:rsidRDefault="002826E4" w:rsidP="002826E4">
      <w:pPr>
        <w:rPr>
          <w:rFonts w:eastAsia="DengXian"/>
          <w:lang w:eastAsia="zh-CN"/>
        </w:rPr>
      </w:pPr>
      <w:r w:rsidRPr="00DA730B">
        <w:rPr>
          <w:rFonts w:eastAsia="DengXian"/>
          <w:lang w:eastAsia="zh-CN"/>
        </w:rPr>
        <w:t>This ranging service exposure and invocation through network can be realized by the following 2 methods:</w:t>
      </w:r>
    </w:p>
    <w:p w14:paraId="5732CD90"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5GC, the ranging service consumer sends the ranging request to the 5GC (e.g. AMF or LMF) as described in Sol#9, #22, #25, #27, #33.</w:t>
      </w:r>
    </w:p>
    <w:p w14:paraId="59CD42CA"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Application layer as described in sol#11, this mechanism reuses the solution for KI#7.</w:t>
      </w:r>
    </w:p>
    <w:p w14:paraId="50B83E0B" w14:textId="021E2710" w:rsidR="002826E4" w:rsidRPr="00DA730B" w:rsidRDefault="002826E4" w:rsidP="002826E4">
      <w:pPr>
        <w:rPr>
          <w:rFonts w:eastAsia="SimSun"/>
          <w:lang w:eastAsia="zh-CN"/>
        </w:rPr>
      </w:pPr>
      <w:r w:rsidRPr="00DA730B">
        <w:rPr>
          <w:rFonts w:eastAsia="SimSun"/>
          <w:lang w:eastAsia="zh-CN"/>
        </w:rPr>
        <w:t xml:space="preserve">For the ranging and sidelink positioning service exposure to UE via 5GC, the </w:t>
      </w:r>
      <w:r w:rsidRPr="00DA730B">
        <w:rPr>
          <w:rFonts w:eastAsia="DengXian"/>
          <w:lang w:eastAsia="zh-CN"/>
        </w:rPr>
        <w:t>SL positioning client UE</w:t>
      </w:r>
      <w:r w:rsidRPr="00DA730B">
        <w:rPr>
          <w:rFonts w:eastAsia="SimSun"/>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SimSun"/>
          <w:lang w:eastAsia="zh-CN"/>
        </w:rPr>
        <w:t xml:space="preserve">ranging/sidelink positioning service (the following procedure is same to that of AF requesting </w:t>
      </w:r>
      <w:r w:rsidRPr="00DA730B">
        <w:t xml:space="preserve">for </w:t>
      </w:r>
      <w:r w:rsidRPr="00DA730B">
        <w:rPr>
          <w:rFonts w:eastAsia="SimSun"/>
          <w:lang w:eastAsia="zh-CN"/>
        </w:rPr>
        <w:t>ranging/sidelink positioning service). All the captured solutions have to enforce the involved UEs to belong same PLMN.</w:t>
      </w:r>
    </w:p>
    <w:p w14:paraId="4AED966B" w14:textId="0ACE41FD" w:rsidR="002826E4" w:rsidRPr="002826E4" w:rsidRDefault="002826E4" w:rsidP="000A6DB7">
      <w:pPr>
        <w:rPr>
          <w:lang w:eastAsia="zh-CN"/>
        </w:rPr>
      </w:pPr>
      <w:r w:rsidRPr="00DA730B">
        <w:rPr>
          <w:rFonts w:eastAsia="SimSun"/>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Heading2"/>
        <w:rPr>
          <w:lang w:eastAsia="zh-CN"/>
        </w:rPr>
      </w:pPr>
      <w:bookmarkStart w:id="3283" w:name="_Toc117042844"/>
      <w:bookmarkStart w:id="3284" w:name="_Toc117570415"/>
      <w:r w:rsidRPr="00A7799E">
        <w:rPr>
          <w:lang w:eastAsia="zh-CN"/>
        </w:rPr>
        <w:t>7.</w:t>
      </w:r>
      <w:r>
        <w:rPr>
          <w:lang w:eastAsia="zh-CN"/>
        </w:rPr>
        <w:t>7</w:t>
      </w:r>
      <w:r w:rsidRPr="00A7799E">
        <w:rPr>
          <w:lang w:eastAsia="zh-CN"/>
        </w:rPr>
        <w:tab/>
        <w:t>Key Issue #</w:t>
      </w:r>
      <w:r>
        <w:rPr>
          <w:lang w:eastAsia="zh-CN"/>
        </w:rPr>
        <w:t>7</w:t>
      </w:r>
      <w:r w:rsidRPr="00A7305C">
        <w:rPr>
          <w:lang w:eastAsia="zh-CN"/>
        </w:rPr>
        <w:t xml:space="preserve">: </w:t>
      </w:r>
      <w:r w:rsidRPr="00A430B5">
        <w:rPr>
          <w:lang w:eastAsia="zh-CN"/>
        </w:rPr>
        <w:t>Ranging/Sidelink Positioning service exposure to Application server and for network assisted sidelink positioning</w:t>
      </w:r>
      <w:bookmarkEnd w:id="3283"/>
      <w:bookmarkEnd w:id="3284"/>
    </w:p>
    <w:p w14:paraId="1D7AB054" w14:textId="77777777" w:rsidR="009B0212" w:rsidRPr="0078272A" w:rsidRDefault="009B0212" w:rsidP="009B0212">
      <w:r w:rsidRPr="0078272A">
        <w:t>This clause evaluates the solutions captured in Table 6.0-1 for KI#7 as follows.</w:t>
      </w:r>
    </w:p>
    <w:p w14:paraId="44CF1F0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Sol#12 leverages the LCS architecture for service exposure triggered by the AF. The LMF is enhanced to interact with ProSe application server (or PCF) to configure the Located UE/Reference UE as ProSe-based UE-</w:t>
      </w:r>
      <w:r>
        <w:rPr>
          <w:rFonts w:eastAsia="DengXian"/>
          <w:lang w:eastAsia="zh-CN"/>
        </w:rPr>
        <w:lastRenderedPageBreak/>
        <w:t>to-Network Relay to report the Target UE location and configures the Target UE with remote UE with special RSCs.</w:t>
      </w:r>
    </w:p>
    <w:p w14:paraId="17E7474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In Sol#13, the AF invokes the ranging service via 5GC. AMF is responsible for triggering the UEs to initiate the ranging procedure between each other. The service interface for AMF needs to be enhanced to support Ranging invoking. The service request and result between UE and AMF are delivered over NAS messages.</w:t>
      </w:r>
    </w:p>
    <w:p w14:paraId="5719B5C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7AA5CA9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addresses both KI#6 and KI#7. It reuses the LCS architecture and proposes the LMF to combine Uu positioning with Ranging/Sidelink Positioning capabilities to satisfy the Ranging/Sidelink positioning service request. The LMF selects the appropriate positioning methods based on the service requirements, UE capability, UE status, and operator policy.</w:t>
      </w:r>
    </w:p>
    <w:p w14:paraId="78D1C09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Sol#23 is similar to Sol#12, it also leverages the LCS architecture and takes the MT-LR procedure as baseline for Ranging Service Exposure. The LMF is enhanced to obtain the Ranging/Sidelink Positioning capability of the 2 UEs, determine the role of the 2 UEs, obtain the Ranging/Sidelink Positioning location information from UE, and calculate the result.</w:t>
      </w:r>
    </w:p>
    <w:p w14:paraId="7F65890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649AE3F5"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is broader than the scope of KI#7 as it addresses KIs #2 through #7. It proposes a functional split and positioning protocol to enable the support of Sidelink (SL) positioning and Ranging. This solution proposes a SL Positioning Server UE to help the calculation of Ranging result. It further proposes a Positioning Protocol (i.e. RSPP) that can operate between a Target UE and a SL Positioning Server UE, between a SL Positioning Server UE and a Reference UE, and between a Target UE and a Reference UE.</w:t>
      </w:r>
    </w:p>
    <w:p w14:paraId="6A85F58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reuses the LCS architecture and focuses on the LMF selection by taking the Ranging and SL positioning requirements into account.</w:t>
      </w:r>
    </w:p>
    <w:p w14:paraId="6AA228A7"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to reuse the LCS architecture and the MT-LR procedure for Ranging Service Exposure to AF. The result calculation can be performed at UE or LMF or both. LMF determines the Ranging/Sidelink positioning result calculation mode. In this solution, 3 modes on ranging result calculation are introduced including UE based, LMF based and Hybrid.</w:t>
      </w:r>
    </w:p>
    <w:p w14:paraId="3EE4103C"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addresses both KI#6 and KI#7 by proposing a common Ranging/Sidelink positioning service exposure that consists of both network based solution and non-network based solution. In both cases, the solution introduces the usage of SL Positioning Server UE for ranging result calculation. If the attempt to involve a SL Positioning Server UE fails, then LMF is to be involved.</w:t>
      </w:r>
    </w:p>
    <w:p w14:paraId="239B4095" w14:textId="7BBCA882" w:rsidR="00457C15" w:rsidRPr="00DF048C" w:rsidRDefault="00457C15" w:rsidP="00457C15">
      <w:pPr>
        <w:pStyle w:val="Heading1"/>
      </w:pPr>
      <w:bookmarkStart w:id="3285" w:name="_Toc97050520"/>
      <w:bookmarkStart w:id="3286" w:name="_Toc97050735"/>
      <w:bookmarkStart w:id="3287" w:name="_Toc97050935"/>
      <w:bookmarkStart w:id="3288" w:name="_Toc97142394"/>
      <w:bookmarkStart w:id="3289" w:name="_Toc100781052"/>
      <w:bookmarkStart w:id="3290" w:name="_Toc100782277"/>
      <w:bookmarkStart w:id="3291" w:name="_Toc100782401"/>
      <w:bookmarkStart w:id="3292" w:name="_Toc100782530"/>
      <w:bookmarkStart w:id="3293" w:name="_Toc100782659"/>
      <w:bookmarkStart w:id="3294" w:name="_Toc104257858"/>
      <w:bookmarkStart w:id="3295" w:name="_Toc104258032"/>
      <w:bookmarkStart w:id="3296" w:name="_Toc104299596"/>
      <w:bookmarkStart w:id="3297" w:name="_Toc112768615"/>
      <w:bookmarkStart w:id="3298" w:name="_Toc112768906"/>
      <w:bookmarkStart w:id="3299" w:name="_Toc112769150"/>
      <w:bookmarkStart w:id="3300" w:name="_Toc112772587"/>
      <w:bookmarkStart w:id="3301" w:name="_Toc112864262"/>
      <w:bookmarkStart w:id="3302" w:name="_Toc112865404"/>
      <w:bookmarkStart w:id="3303" w:name="_Toc117042845"/>
      <w:bookmarkStart w:id="3304" w:name="_Toc117570416"/>
      <w:r w:rsidRPr="00DF048C">
        <w:t>8</w:t>
      </w:r>
      <w:r w:rsidRPr="00DF048C">
        <w:tab/>
        <w:t>Conclusions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29731E2" w14:textId="6A0C9161" w:rsidR="00BC0BBE" w:rsidRPr="00DF048C"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conclusions for the study.</w:t>
      </w:r>
    </w:p>
    <w:p w14:paraId="6B27E0CE" w14:textId="3766C32A" w:rsidR="001226F0" w:rsidRPr="00E0177C" w:rsidRDefault="001226F0" w:rsidP="001226F0">
      <w:pPr>
        <w:pStyle w:val="Heading2"/>
        <w:rPr>
          <w:lang w:eastAsia="zh-CN"/>
        </w:rPr>
      </w:pPr>
      <w:bookmarkStart w:id="3305" w:name="_Toc50130771"/>
      <w:bookmarkStart w:id="3306" w:name="_Toc50134085"/>
      <w:bookmarkStart w:id="3307" w:name="_Toc50134429"/>
      <w:bookmarkStart w:id="3308" w:name="_Toc50557385"/>
      <w:bookmarkStart w:id="3309" w:name="_Toc50549071"/>
      <w:bookmarkStart w:id="3310" w:name="_Toc55202379"/>
      <w:bookmarkStart w:id="3311" w:name="_Toc57210006"/>
      <w:bookmarkStart w:id="3312" w:name="_Toc57366397"/>
      <w:bookmarkStart w:id="3313" w:name="_Toc68086346"/>
      <w:bookmarkStart w:id="3314" w:name="_Toc117042846"/>
      <w:bookmarkStart w:id="3315" w:name="_Toc117570417"/>
      <w:r w:rsidRPr="00A7799E">
        <w:rPr>
          <w:lang w:eastAsia="zh-CN"/>
        </w:rPr>
        <w:t>8.</w:t>
      </w:r>
      <w:r>
        <w:rPr>
          <w:lang w:eastAsia="zh-CN"/>
        </w:rPr>
        <w:t>1</w:t>
      </w:r>
      <w:r w:rsidRPr="00A7799E">
        <w:rPr>
          <w:lang w:eastAsia="zh-CN"/>
        </w:rPr>
        <w:tab/>
      </w:r>
      <w:bookmarkEnd w:id="3305"/>
      <w:bookmarkEnd w:id="3306"/>
      <w:bookmarkEnd w:id="3307"/>
      <w:bookmarkEnd w:id="3308"/>
      <w:bookmarkEnd w:id="3309"/>
      <w:bookmarkEnd w:id="3310"/>
      <w:bookmarkEnd w:id="3311"/>
      <w:bookmarkEnd w:id="3312"/>
      <w:bookmarkEnd w:id="3313"/>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3314"/>
      <w:bookmarkEnd w:id="3315"/>
    </w:p>
    <w:p w14:paraId="73E82C74" w14:textId="29B48D91"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#8, the followings are taken as conclusions:</w:t>
      </w:r>
    </w:p>
    <w:p w14:paraId="2CFE5474" w14:textId="66388411" w:rsidR="001226F0" w:rsidRPr="0078272A" w:rsidRDefault="0078272A" w:rsidP="001226F0">
      <w:pPr>
        <w:pStyle w:val="B1"/>
      </w:pPr>
      <w:r>
        <w:t>-</w:t>
      </w:r>
      <w:r>
        <w:tab/>
        <w:t xml:space="preserve">The procedures and signalling specified for ProSe in clause 6.2 of </w:t>
      </w:r>
      <w:r w:rsidR="006D34D6">
        <w:t>TS 23.304 [</w:t>
      </w:r>
      <w:r>
        <w:t xml:space="preserve">4] and for V2X in clause 6.2 of </w:t>
      </w:r>
      <w:r w:rsidR="006D34D6">
        <w:t>TS 23.287 [</w:t>
      </w:r>
      <w:r>
        <w:t>3] are used to provision the Ranging/SL positioning service authorization and policy/parameter provisioning to the UE.</w:t>
      </w:r>
    </w:p>
    <w:p w14:paraId="33FAB8CA" w14:textId="77777777" w:rsidR="001226F0" w:rsidRPr="0078272A" w:rsidRDefault="001226F0" w:rsidP="001226F0">
      <w:pPr>
        <w:pStyle w:val="B1"/>
      </w:pPr>
      <w:r w:rsidRPr="0078272A">
        <w:rPr>
          <w:rFonts w:eastAsiaTheme="minorEastAsia" w:hint="eastAsia"/>
        </w:rPr>
        <w:lastRenderedPageBreak/>
        <w:t>-</w:t>
      </w:r>
      <w:r w:rsidRPr="0078272A">
        <w:rPr>
          <w:rFonts w:eastAsiaTheme="minorEastAsia"/>
        </w:rPr>
        <w:tab/>
        <w:t>The</w:t>
      </w:r>
      <w:r w:rsidRPr="0078272A">
        <w:t xml:space="preserve"> specific Ranging/SL positioning parameters to UE include:</w:t>
      </w:r>
    </w:p>
    <w:p w14:paraId="348FDE46" w14:textId="77777777" w:rsidR="001226F0" w:rsidRPr="0078272A" w:rsidRDefault="001226F0" w:rsidP="001226F0">
      <w:pPr>
        <w:pStyle w:val="B2"/>
        <w:rPr>
          <w:rFonts w:eastAsiaTheme="minorEastAsia"/>
        </w:rPr>
      </w:pPr>
      <w:r w:rsidRPr="0078272A">
        <w:t>-</w:t>
      </w:r>
      <w:r w:rsidRPr="0078272A">
        <w:tab/>
      </w:r>
      <w:r w:rsidRPr="0078272A">
        <w:rPr>
          <w:rFonts w:eastAsiaTheme="minorEastAsia"/>
        </w:rPr>
        <w:t xml:space="preserve">When the UE is served by NG-RAN, the PLMNs in which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18F6C4E2" w14:textId="77777777" w:rsidR="00FD4998"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whether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0E4EE273" w14:textId="50639FD0" w:rsidR="001226F0" w:rsidRPr="0078272A" w:rsidRDefault="001226F0" w:rsidP="001226F0">
      <w:pPr>
        <w:pStyle w:val="B2"/>
      </w:pPr>
      <w:r w:rsidRPr="0078272A">
        <w:rPr>
          <w:rFonts w:eastAsiaTheme="minorEastAsia"/>
        </w:rPr>
        <w:t>-</w:t>
      </w:r>
      <w:r w:rsidRPr="0078272A">
        <w:rPr>
          <w:rFonts w:eastAsiaTheme="minorEastAsia"/>
        </w:rPr>
        <w:tab/>
        <w:t>The mapping between Ranging/SL positioning services (e.g. ProSe identifiers, V2X service types) and Ranging/SL positioning QoS parameters.</w:t>
      </w:r>
    </w:p>
    <w:p w14:paraId="0352000A" w14:textId="0C0EFD21" w:rsidR="001226F0" w:rsidRPr="002A7CAF" w:rsidRDefault="001226F0" w:rsidP="001226F0">
      <w:pPr>
        <w:pStyle w:val="NO"/>
        <w:rPr>
          <w:lang w:eastAsia="zh-CN"/>
        </w:rPr>
      </w:pPr>
      <w:r>
        <w:rPr>
          <w:lang w:eastAsia="zh-CN"/>
        </w:rPr>
        <w:t>NOTE</w:t>
      </w:r>
      <w:r w:rsidR="0078272A">
        <w:rPr>
          <w:lang w:eastAsia="zh-CN"/>
        </w:rPr>
        <w:t> </w:t>
      </w:r>
      <w:r>
        <w:rPr>
          <w:lang w:eastAsia="zh-CN"/>
        </w:rPr>
        <w:t>1:</w:t>
      </w:r>
      <w:r>
        <w:rPr>
          <w:lang w:eastAsia="zh-CN"/>
        </w:rPr>
        <w:tab/>
        <w:t>T</w:t>
      </w:r>
      <w:r w:rsidRPr="002A7CAF">
        <w:rPr>
          <w:lang w:eastAsia="zh-CN"/>
        </w:rPr>
        <w:t xml:space="preserve">he </w:t>
      </w:r>
      <w:r>
        <w:rPr>
          <w:lang w:eastAsia="zh-CN"/>
        </w:rPr>
        <w:t>QoS parameters</w:t>
      </w:r>
      <w:r w:rsidRPr="002A7CAF">
        <w:rPr>
          <w:lang w:eastAsia="zh-CN"/>
        </w:rPr>
        <w:t xml:space="preserve"> </w:t>
      </w:r>
      <w:r w:rsidRPr="00476315">
        <w:rPr>
          <w:lang w:eastAsia="zh-CN"/>
        </w:rPr>
        <w:t>will</w:t>
      </w:r>
      <w:r w:rsidRPr="002A7CAF">
        <w:rPr>
          <w:lang w:eastAsia="zh-CN"/>
        </w:rPr>
        <w:t xml:space="preserve"> be coordinated with RAN</w:t>
      </w:r>
      <w:r w:rsidR="0078272A">
        <w:rPr>
          <w:lang w:eastAsia="zh-CN"/>
        </w:rPr>
        <w:t> </w:t>
      </w:r>
      <w:r w:rsidRPr="002A7CAF">
        <w:rPr>
          <w:lang w:eastAsia="zh-CN"/>
        </w:rPr>
        <w:t>WGs</w:t>
      </w:r>
      <w:r>
        <w:rPr>
          <w:lang w:eastAsia="zh-CN"/>
        </w:rPr>
        <w:t xml:space="preserve"> during the normative phase</w:t>
      </w:r>
      <w:r w:rsidRPr="002A7CAF">
        <w:rPr>
          <w:lang w:eastAsia="zh-CN"/>
        </w:rPr>
        <w:t>.</w:t>
      </w:r>
    </w:p>
    <w:p w14:paraId="7BD84430"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authorized Ranging/SL positioning role per PLMN, e.g. target UE, reference UE, assistant UE, and located UE.</w:t>
      </w:r>
    </w:p>
    <w:p w14:paraId="32BCED5C"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When the UE is not served by NG-RAN, indicates the authorized Ranging/SL positioning role, e.g. target UE, reference UE, assistant UE, and located UE.</w:t>
      </w:r>
    </w:p>
    <w:p w14:paraId="14EAC003"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discovery parameters for Ranging/SL positioning service depends on the conclusions of KI#3.</w:t>
      </w:r>
    </w:p>
    <w:p w14:paraId="0CD4E18D" w14:textId="48390C6D" w:rsidR="001226F0" w:rsidRDefault="001226F0" w:rsidP="001226F0">
      <w:pPr>
        <w:pStyle w:val="NO"/>
        <w:rPr>
          <w:lang w:eastAsia="zh-CN"/>
        </w:rPr>
      </w:pPr>
      <w:r w:rsidRPr="007D5E6C">
        <w:rPr>
          <w:lang w:eastAsia="zh-CN"/>
        </w:rPr>
        <w:t>NOTE</w:t>
      </w:r>
      <w:r w:rsidR="0078272A">
        <w:rPr>
          <w:lang w:eastAsia="zh-CN"/>
        </w:rPr>
        <w:t> </w:t>
      </w:r>
      <w:r w:rsidRPr="007D5E6C">
        <w:rPr>
          <w:lang w:eastAsia="zh-CN"/>
        </w:rPr>
        <w:t>2:</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71144D5E" w14:textId="07BF3A35" w:rsidR="0078272A" w:rsidRPr="0078272A" w:rsidRDefault="0078272A" w:rsidP="0078272A">
      <w:pPr>
        <w:pStyle w:val="B1"/>
        <w:rPr>
          <w:rFonts w:eastAsiaTheme="minorEastAsia"/>
        </w:rPr>
      </w:pPr>
      <w:r w:rsidRPr="0078272A">
        <w:rPr>
          <w:rFonts w:eastAsiaTheme="minorEastAsia"/>
        </w:rPr>
        <w:t>-</w:t>
      </w:r>
      <w:r w:rsidRPr="0078272A">
        <w:rPr>
          <w:rFonts w:eastAsiaTheme="minorEastAsia"/>
        </w:rPr>
        <w:tab/>
        <w:t xml:space="preserve">The procedures and signalling specified for ProSe in clause 6.6 </w:t>
      </w:r>
      <w:r>
        <w:rPr>
          <w:rFonts w:eastAsiaTheme="minorEastAsia"/>
        </w:rPr>
        <w:t xml:space="preserve">of </w:t>
      </w:r>
      <w:r w:rsidR="006D34D6" w:rsidRPr="0078272A">
        <w:rPr>
          <w:rFonts w:eastAsiaTheme="minorEastAsia"/>
        </w:rPr>
        <w:t>TS</w:t>
      </w:r>
      <w:r w:rsidR="006D34D6">
        <w:rPr>
          <w:rFonts w:eastAsiaTheme="minorEastAsia"/>
        </w:rPr>
        <w:t> </w:t>
      </w:r>
      <w:r w:rsidR="006D34D6" w:rsidRPr="0078272A">
        <w:rPr>
          <w:rFonts w:eastAsiaTheme="minorEastAsia"/>
        </w:rPr>
        <w:t>23.304</w:t>
      </w:r>
      <w:r w:rsidR="006D34D6">
        <w:rPr>
          <w:rFonts w:eastAsiaTheme="minorEastAsia"/>
        </w:rPr>
        <w:t> </w:t>
      </w:r>
      <w:r w:rsidR="006D34D6" w:rsidRPr="0078272A">
        <w:rPr>
          <w:rFonts w:eastAsiaTheme="minorEastAsia"/>
        </w:rPr>
        <w:t>[</w:t>
      </w:r>
      <w:r w:rsidRPr="0078272A">
        <w:rPr>
          <w:rFonts w:eastAsiaTheme="minorEastAsia"/>
        </w:rPr>
        <w:t>4] and for V2X in clause</w:t>
      </w:r>
      <w:r>
        <w:rPr>
          <w:rFonts w:eastAsiaTheme="minorEastAsia"/>
        </w:rPr>
        <w:t> </w:t>
      </w:r>
      <w:r w:rsidRPr="0078272A">
        <w:rPr>
          <w:rFonts w:eastAsiaTheme="minorEastAsia"/>
        </w:rPr>
        <w:t>6.5</w:t>
      </w:r>
      <w:r>
        <w:rPr>
          <w:rFonts w:eastAsiaTheme="minorEastAsia"/>
        </w:rPr>
        <w:t xml:space="preserve"> of </w:t>
      </w:r>
      <w:r w:rsidR="006D34D6" w:rsidRPr="0078272A">
        <w:rPr>
          <w:rFonts w:eastAsiaTheme="minorEastAsia"/>
        </w:rPr>
        <w:t>TS</w:t>
      </w:r>
      <w:r w:rsidR="006D34D6">
        <w:rPr>
          <w:rFonts w:eastAsiaTheme="minorEastAsia"/>
        </w:rPr>
        <w:t> </w:t>
      </w:r>
      <w:r w:rsidR="006D34D6" w:rsidRPr="0078272A">
        <w:rPr>
          <w:rFonts w:eastAsiaTheme="minorEastAsia"/>
        </w:rPr>
        <w:t>23.287</w:t>
      </w:r>
      <w:r w:rsidR="006D34D6">
        <w:rPr>
          <w:rFonts w:eastAsiaTheme="minorEastAsia"/>
        </w:rPr>
        <w:t> </w:t>
      </w:r>
      <w:r w:rsidR="006D34D6" w:rsidRPr="0078272A">
        <w:rPr>
          <w:rFonts w:eastAsiaTheme="minorEastAsia"/>
        </w:rPr>
        <w:t>[</w:t>
      </w:r>
      <w:r w:rsidRPr="0078272A">
        <w:rPr>
          <w:rFonts w:eastAsiaTheme="minorEastAsia"/>
        </w:rPr>
        <w:t>3] are used to provision the Ranging/SL positioning service authorization to RAN.</w:t>
      </w:r>
    </w:p>
    <w:p w14:paraId="768733EF" w14:textId="77777777" w:rsidR="0078272A" w:rsidRDefault="0078272A" w:rsidP="0078272A">
      <w:pPr>
        <w:pStyle w:val="B1"/>
        <w:rPr>
          <w:rFonts w:eastAsiaTheme="minorEastAsia"/>
          <w:lang w:val="en-US" w:eastAsia="zh-CN"/>
        </w:rPr>
      </w:pPr>
      <w:r>
        <w:rPr>
          <w:rFonts w:eastAsiaTheme="minorEastAsia"/>
          <w:lang w:val="en-US" w:eastAsia="zh-CN"/>
        </w:rPr>
        <w:t>-</w:t>
      </w:r>
      <w:r>
        <w:rPr>
          <w:rFonts w:eastAsiaTheme="minorEastAsia"/>
          <w:lang w:val="en-US" w:eastAsia="zh-CN"/>
        </w:rPr>
        <w:tab/>
        <w:t>The specific Ranging/SL positioning service authorization to RAN include:</w:t>
      </w:r>
    </w:p>
    <w:p w14:paraId="630106D8" w14:textId="067F145C" w:rsidR="001226F0" w:rsidRPr="007D5E6C"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 xml:space="preserve">The </w:t>
      </w:r>
      <w:r w:rsidR="001F671C">
        <w:rPr>
          <w:rFonts w:eastAsiaTheme="minorEastAsia"/>
          <w:lang w:eastAsia="zh-CN"/>
        </w:rPr>
        <w:t>"</w:t>
      </w:r>
      <w:r w:rsidRPr="007D5E6C">
        <w:rPr>
          <w:rFonts w:eastAsiaTheme="minorEastAsia"/>
          <w:lang w:eastAsia="zh-CN"/>
        </w:rPr>
        <w:t>Ranging/SL positioning service authorized</w:t>
      </w:r>
      <w:r w:rsidR="001F671C">
        <w:rPr>
          <w:rFonts w:eastAsiaTheme="minorEastAsia"/>
          <w:lang w:eastAsia="zh-CN"/>
        </w:rPr>
        <w:t>"</w:t>
      </w:r>
      <w:r w:rsidRPr="007D5E6C">
        <w:rPr>
          <w:rFonts w:eastAsiaTheme="minorEastAsia"/>
          <w:lang w:eastAsia="zh-CN"/>
        </w:rPr>
        <w:t xml:space="preserve"> indication based on UE subscription from UDM, indicating the UE is authorized to use Ranging/SL positioning service in the serving PLMN.</w:t>
      </w:r>
    </w:p>
    <w:p w14:paraId="3970845B" w14:textId="69FAF4B7" w:rsidR="001226F0" w:rsidRPr="007D5E6C" w:rsidRDefault="001F671C" w:rsidP="001226F0">
      <w:pPr>
        <w:pStyle w:val="EditorsNote"/>
        <w:rPr>
          <w:lang w:val="en-US" w:eastAsia="en-US"/>
        </w:rPr>
      </w:pPr>
      <w:r w:rsidRPr="00D76172">
        <w:rPr>
          <w:lang w:val="en-US" w:eastAsia="zh-CN"/>
        </w:rPr>
        <w:t>Editor</w:t>
      </w:r>
      <w:r>
        <w:rPr>
          <w:lang w:val="en-US" w:eastAsia="zh-CN"/>
        </w:rPr>
        <w:t>'</w:t>
      </w:r>
      <w:r w:rsidRPr="00D76172">
        <w:rPr>
          <w:lang w:val="en-US" w:eastAsia="zh-CN"/>
        </w:rPr>
        <w:t>s note:</w:t>
      </w:r>
      <w:r>
        <w:rPr>
          <w:lang w:val="en-US" w:eastAsia="zh-CN"/>
        </w:rPr>
        <w:tab/>
      </w:r>
      <w:r w:rsidR="001226F0" w:rsidRPr="007D5E6C">
        <w:rPr>
          <w:lang w:eastAsia="zh-CN"/>
        </w:rPr>
        <w:t>Whether and what QoS parameters used by NG-RAN will be authorised is FFS, and will be checked with RAN</w:t>
      </w:r>
      <w:r w:rsidR="006D34D6">
        <w:rPr>
          <w:lang w:eastAsia="zh-CN"/>
        </w:rPr>
        <w:t> </w:t>
      </w:r>
      <w:r w:rsidR="001226F0" w:rsidRPr="007D5E6C">
        <w:rPr>
          <w:lang w:eastAsia="zh-CN"/>
        </w:rPr>
        <w:t>WGs.</w:t>
      </w:r>
    </w:p>
    <w:p w14:paraId="79EBEEA2" w14:textId="2C7282CC" w:rsidR="00457C15" w:rsidRDefault="001226F0" w:rsidP="000A6DB7">
      <w:pPr>
        <w:pStyle w:val="NO"/>
      </w:pPr>
      <w:r w:rsidRPr="007D5E6C">
        <w:t>NOTE</w:t>
      </w:r>
      <w:r w:rsidR="0078272A">
        <w:t> </w:t>
      </w:r>
      <w:r>
        <w:t>3</w:t>
      </w:r>
      <w:r w:rsidRPr="007D5E6C">
        <w:t>:</w:t>
      </w:r>
      <w:r w:rsidRPr="007D5E6C">
        <w:tab/>
        <w:t>The parameters list is not exhausted. Additional parameters can be added during normative phase.</w:t>
      </w:r>
    </w:p>
    <w:p w14:paraId="70E36770" w14:textId="29A94F88" w:rsidR="00492703" w:rsidRPr="005C5768" w:rsidRDefault="00492703" w:rsidP="001D4570">
      <w:pPr>
        <w:pStyle w:val="Heading2"/>
        <w:rPr>
          <w:lang w:eastAsia="zh-CN"/>
        </w:rPr>
      </w:pPr>
      <w:bookmarkStart w:id="3316" w:name="_Toc112773503"/>
      <w:bookmarkStart w:id="3317" w:name="_Toc117570418"/>
      <w:r>
        <w:rPr>
          <w:lang w:eastAsia="zh-CN"/>
        </w:rPr>
        <w:t>8.2</w:t>
      </w:r>
      <w:r w:rsidRPr="005C5768">
        <w:rPr>
          <w:lang w:eastAsia="zh-CN"/>
        </w:rPr>
        <w:tab/>
        <w:t xml:space="preserve">Key Issue #2: </w:t>
      </w:r>
      <w:bookmarkEnd w:id="3316"/>
      <w:r w:rsidRPr="005C5768">
        <w:rPr>
          <w:lang w:eastAsia="zh-CN"/>
        </w:rPr>
        <w:t>Ranging service operation procedure with the assistance of another UE</w:t>
      </w:r>
      <w:bookmarkEnd w:id="3317"/>
    </w:p>
    <w:p w14:paraId="5F042A99" w14:textId="77777777" w:rsidR="00492703" w:rsidRPr="0078272A" w:rsidRDefault="00492703" w:rsidP="00492703">
      <w:r w:rsidRPr="0078272A">
        <w:t>For Key Issue #2: Ranging service operation procedure with the assistance of another UE, the followings are taken as conclusions:</w:t>
      </w:r>
    </w:p>
    <w:p w14:paraId="3DE3139D" w14:textId="0C356A8F"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 xml:space="preserve">For Assistant UE discovery </w:t>
      </w:r>
      <w:r w:rsidR="007B0A9C" w:rsidRPr="0078272A">
        <w:rPr>
          <w:rFonts w:eastAsiaTheme="minorEastAsia"/>
        </w:rPr>
        <w:t>and selection:</w:t>
      </w:r>
    </w:p>
    <w:p w14:paraId="4B743451" w14:textId="5A7CEE5E" w:rsidR="00492703" w:rsidRPr="0078272A" w:rsidRDefault="00492703" w:rsidP="0078272A">
      <w:pPr>
        <w:pStyle w:val="B2"/>
      </w:pPr>
      <w:r w:rsidRPr="0078272A">
        <w:t>-</w:t>
      </w:r>
      <w:r w:rsidRPr="0078272A">
        <w:tab/>
        <w:t>Both Model A and Model B can be used for Assistant UE discovery.</w:t>
      </w:r>
    </w:p>
    <w:p w14:paraId="4407EFCD" w14:textId="27D40CB8" w:rsidR="00492703" w:rsidRPr="0078272A" w:rsidRDefault="00492703" w:rsidP="0078272A">
      <w:pPr>
        <w:pStyle w:val="B2"/>
      </w:pPr>
      <w:r w:rsidRPr="0078272A">
        <w:t>-</w:t>
      </w:r>
      <w:r w:rsidRPr="0078272A">
        <w:tab/>
        <w:t>Both SL Reference UE and Target UE can select Assistant UE(s) based result of Assistant UE discovery.</w:t>
      </w:r>
      <w:r w:rsidR="00A8667E" w:rsidRPr="0078272A">
        <w:t xml:space="preserve"> SL Reference UE and Target UE </w:t>
      </w:r>
      <w:r w:rsidRPr="0078272A">
        <w:t>negot</w:t>
      </w:r>
      <w:r w:rsidR="00A8667E" w:rsidRPr="0078272A">
        <w:t>iate the Assistant UE selection</w:t>
      </w:r>
      <w:r w:rsidRPr="0078272A">
        <w:t>.</w:t>
      </w:r>
    </w:p>
    <w:p w14:paraId="7F876648" w14:textId="3ADCCD5D" w:rsidR="00492703" w:rsidRPr="006D34D6" w:rsidRDefault="001F671C" w:rsidP="00492703">
      <w:pPr>
        <w:pStyle w:val="EditorsNote"/>
      </w:pPr>
      <w:r w:rsidRPr="006D34D6">
        <w:t>Editor's note:</w:t>
      </w:r>
      <w:r w:rsidRPr="006D34D6">
        <w:tab/>
      </w:r>
      <w:r w:rsidR="00492703" w:rsidRPr="006D34D6">
        <w:t>For 5G ProSe case, whether U2U relay discovery and selection mechanism is supported is FFS.</w:t>
      </w:r>
    </w:p>
    <w:p w14:paraId="086BDE0F" w14:textId="222A7581" w:rsidR="00492703" w:rsidRPr="006D34D6" w:rsidRDefault="001F671C" w:rsidP="00492703">
      <w:pPr>
        <w:pStyle w:val="EditorsNote"/>
      </w:pPr>
      <w:r w:rsidRPr="006D34D6">
        <w:t>Editor's note:</w:t>
      </w:r>
      <w:r w:rsidRPr="006D34D6">
        <w:tab/>
      </w:r>
      <w:r w:rsidR="00492703" w:rsidRPr="006D34D6">
        <w:t>In V2X case, Assistant UE discovery will be determined during normative phase.</w:t>
      </w:r>
    </w:p>
    <w:p w14:paraId="2D328957" w14:textId="29AE9487"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For Ranging/SL Positioning procedure with Assistant UE</w:t>
      </w:r>
      <w:r w:rsidR="00492703" w:rsidRPr="0078272A">
        <w:t>(s)</w:t>
      </w:r>
      <w:r w:rsidR="00492703" w:rsidRPr="0078272A">
        <w:rPr>
          <w:rFonts w:eastAsiaTheme="minorEastAsia"/>
        </w:rPr>
        <w:t>:</w:t>
      </w:r>
    </w:p>
    <w:p w14:paraId="63828316" w14:textId="26A506F5" w:rsidR="001F671C" w:rsidRDefault="001F671C" w:rsidP="0078272A">
      <w:pPr>
        <w:pStyle w:val="B2"/>
      </w:pPr>
      <w:r>
        <w:t>-</w:t>
      </w:r>
      <w:r>
        <w:tab/>
        <w:t>SL Reference UE triggers the selected Assistant UE(s) to perform Ranging/SL Positioning procedure with Target UE, and gets the ranging result between the selected Assistant UE(s) and Target UE from the selected Assistant UE(s). SL Reference UE calculates the final Ranging result based on the ranging result between the selected Assistant UE(s) and SL Reference UE and the received ranging result between the selected Assistant UE(s) and Target UE; or</w:t>
      </w:r>
    </w:p>
    <w:p w14:paraId="1EED17FA" w14:textId="4B11B9F7" w:rsidR="001F671C" w:rsidRDefault="001F671C" w:rsidP="0078272A">
      <w:pPr>
        <w:pStyle w:val="B2"/>
      </w:pPr>
      <w:r>
        <w:lastRenderedPageBreak/>
        <w:t>-</w:t>
      </w:r>
      <w:r>
        <w:tab/>
        <w:t>SL Reference UE and Target UE perform the Ranging/SL Positioning operation procedure with the selected Assistant UE(s) respectively. Then the measurement/result obtained by SL Reference UE and Target UE are used by the SL Reference UE or Target UE to calculate the final ranging result:</w:t>
      </w:r>
    </w:p>
    <w:p w14:paraId="562F36BA" w14:textId="77777777" w:rsidR="001F671C" w:rsidRDefault="001F671C" w:rsidP="0078272A">
      <w:pPr>
        <w:pStyle w:val="B3"/>
      </w:pPr>
      <w:r>
        <w:t>-</w:t>
      </w:r>
      <w:r>
        <w:tab/>
        <w:t>A scheduled ranging time for ranging service operation with Assistant UE(s) is used to get more accurate ranging result. SL Reference UE or Target UE can decide a scheduled ranging time, and share with each other or the selected Assistant UE.</w:t>
      </w:r>
    </w:p>
    <w:p w14:paraId="3B098047" w14:textId="77777777" w:rsidR="001F671C" w:rsidRDefault="001F671C" w:rsidP="0078272A">
      <w:pPr>
        <w:pStyle w:val="B2"/>
      </w:pPr>
      <w:r>
        <w:t>-</w:t>
      </w:r>
      <w:r>
        <w:tab/>
        <w:t>For the Assistant UE involved for periodic Ranging/SL Positioning service request, the Target UE determines whether to keep using the existing Assistant UE, reselect a new Assistant UE or no use of Assistant UE based on e.g. signal strength or whether LOS path exists:</w:t>
      </w:r>
    </w:p>
    <w:p w14:paraId="55E8F0DA" w14:textId="53CEAE81" w:rsidR="001F671C" w:rsidRDefault="001F671C" w:rsidP="0078272A">
      <w:pPr>
        <w:pStyle w:val="B3"/>
      </w:pPr>
      <w:r>
        <w:t>-</w:t>
      </w:r>
      <w:r>
        <w:tab/>
        <w:t>If the assistant UE is still required, the existing Assistant UE continues to be used, or a new Assistant UE is discovered and selected.</w:t>
      </w:r>
    </w:p>
    <w:p w14:paraId="2DA671E1" w14:textId="77777777" w:rsidR="001F671C" w:rsidRDefault="001F671C" w:rsidP="0078272A">
      <w:pPr>
        <w:pStyle w:val="B3"/>
      </w:pPr>
      <w:r>
        <w:t>-</w:t>
      </w:r>
      <w:r>
        <w:tab/>
        <w:t>If the assistant UE is no longer required, the target UE can switch to direct ranging operation for the next Ranging/SL Positioning.</w:t>
      </w:r>
    </w:p>
    <w:p w14:paraId="1B0B5BD8" w14:textId="67283860" w:rsidR="00492703" w:rsidRPr="001F671C" w:rsidRDefault="00492703" w:rsidP="00492703">
      <w:pPr>
        <w:pStyle w:val="NO"/>
        <w:rPr>
          <w:rFonts w:eastAsia="SimSun"/>
        </w:rPr>
      </w:pPr>
      <w:r w:rsidRPr="001F671C">
        <w:t>NOTE 1:</w:t>
      </w:r>
      <w:r w:rsidRPr="001F671C">
        <w:tab/>
        <w:t>It</w:t>
      </w:r>
      <w:r w:rsidR="001F671C" w:rsidRPr="001F671C">
        <w:t>'</w:t>
      </w:r>
      <w:r w:rsidRPr="001F671C">
        <w:t>s up to implementation on when the Target UE performs ranging service check to determine to change Assistant UE</w:t>
      </w:r>
      <w:r w:rsidRPr="001F671C">
        <w:rPr>
          <w:rFonts w:eastAsia="SimSun"/>
        </w:rPr>
        <w:t>.</w:t>
      </w:r>
    </w:p>
    <w:p w14:paraId="1DCF3388" w14:textId="72F906EF" w:rsidR="00492703" w:rsidRPr="001F671C" w:rsidRDefault="00492703" w:rsidP="00492703">
      <w:pPr>
        <w:pStyle w:val="NO"/>
        <w:rPr>
          <w:rFonts w:eastAsia="SimSun"/>
        </w:rPr>
      </w:pPr>
      <w:r w:rsidRPr="001F671C">
        <w:t>NOTE</w:t>
      </w:r>
      <w:r w:rsidR="001F671C">
        <w:t> </w:t>
      </w:r>
      <w:r w:rsidRPr="001F671C">
        <w:t>2</w:t>
      </w:r>
      <w:r w:rsidRPr="001F671C">
        <w:rPr>
          <w:rFonts w:eastAsia="SimSun"/>
        </w:rPr>
        <w:t>:</w:t>
      </w:r>
      <w:r w:rsidR="001F671C">
        <w:rPr>
          <w:rFonts w:eastAsia="SimSun"/>
        </w:rPr>
        <w:tab/>
      </w:r>
      <w:r w:rsidRPr="001F671C">
        <w:t xml:space="preserve">The determination of using assistant UE and the assistant UE selection/reselection should be aligned with the </w:t>
      </w:r>
      <w:r w:rsidRPr="001F671C">
        <w:rPr>
          <w:rFonts w:eastAsia="DengXian"/>
        </w:rPr>
        <w:t xml:space="preserve">mechanism defined by </w:t>
      </w:r>
      <w:r w:rsidRPr="001F671C">
        <w:t>RAN</w:t>
      </w:r>
      <w:r w:rsidR="001F671C">
        <w:t> </w:t>
      </w:r>
      <w:r w:rsidRPr="001F671C">
        <w:t>WGs.</w:t>
      </w:r>
    </w:p>
    <w:p w14:paraId="30F8A3E7" w14:textId="7562B624" w:rsidR="00492703" w:rsidRPr="001F671C" w:rsidRDefault="00492703" w:rsidP="00492703">
      <w:pPr>
        <w:pStyle w:val="NO"/>
      </w:pPr>
      <w:r w:rsidRPr="001F671C">
        <w:t>NOTE</w:t>
      </w:r>
      <w:r w:rsidR="001F671C">
        <w:t> </w:t>
      </w:r>
      <w:r w:rsidRPr="001F671C">
        <w:t>3:</w:t>
      </w:r>
      <w:r w:rsidRPr="001F671C">
        <w:tab/>
        <w:t>Coordination with RAN</w:t>
      </w:r>
      <w:r w:rsidR="006D34D6">
        <w:t> </w:t>
      </w:r>
      <w:r w:rsidRPr="001F671C">
        <w:t>WGs is needed for the determination of Ranging/SL Positioning method for the ranging between the selected Assistant UE(s) and SL Reference UE/Target UE, during the normative phase.</w:t>
      </w:r>
    </w:p>
    <w:p w14:paraId="0CFDAD3D" w14:textId="54E5C069" w:rsidR="00492703" w:rsidRPr="001F671C" w:rsidRDefault="00492703" w:rsidP="00492703">
      <w:pPr>
        <w:pStyle w:val="NO"/>
        <w:rPr>
          <w:rFonts w:eastAsia="SimSun"/>
        </w:rPr>
      </w:pPr>
      <w:r w:rsidRPr="001F671C">
        <w:t>NOTE</w:t>
      </w:r>
      <w:r w:rsidR="001F671C" w:rsidRPr="001F671C">
        <w:t> </w:t>
      </w:r>
      <w:r w:rsidRPr="001F671C">
        <w:t>4:</w:t>
      </w:r>
      <w:r w:rsidRPr="001F671C">
        <w:tab/>
        <w:t>Coordination with SA</w:t>
      </w:r>
      <w:r w:rsidR="006D34D6">
        <w:t> WG</w:t>
      </w:r>
      <w:r w:rsidRPr="001F671C">
        <w:t>3 is needed for security aspect.</w:t>
      </w:r>
    </w:p>
    <w:p w14:paraId="5536B3CB" w14:textId="1D02BC47" w:rsidR="00A92736" w:rsidRPr="004E22F0" w:rsidRDefault="00A92736" w:rsidP="001D4570">
      <w:pPr>
        <w:pStyle w:val="Heading2"/>
      </w:pPr>
      <w:bookmarkStart w:id="3318" w:name="_Toc117570419"/>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3318"/>
    </w:p>
    <w:p w14:paraId="2E9C508F" w14:textId="4227D89C" w:rsidR="00A92736" w:rsidRPr="00A92736" w:rsidRDefault="00A92736" w:rsidP="006D34D6">
      <w:pPr>
        <w:rPr>
          <w:rFonts w:eastAsiaTheme="minorEastAsia"/>
          <w:lang w:eastAsia="zh-CN"/>
        </w:rPr>
      </w:pPr>
      <w:r w:rsidRPr="006D34D6">
        <w:rPr>
          <w:rFonts w:eastAsiaTheme="minorEastAsia"/>
        </w:rPr>
        <w:t>F</w:t>
      </w:r>
      <w:r w:rsidRPr="006D34D6">
        <w:rPr>
          <w:rFonts w:eastAsiaTheme="minorEastAsia" w:hint="eastAsia"/>
        </w:rPr>
        <w:t xml:space="preserve">or Key Issue #3 </w:t>
      </w:r>
      <w:r w:rsidR="001F671C" w:rsidRPr="006D34D6">
        <w:rPr>
          <w:rFonts w:eastAsiaTheme="minorEastAsia"/>
        </w:rPr>
        <w:t>"</w:t>
      </w:r>
      <w:r w:rsidRPr="006D34D6">
        <w:rPr>
          <w:rFonts w:eastAsiaTheme="minorEastAsia"/>
        </w:rPr>
        <w:t>Ranging/Sidelink Positioning device discovery</w:t>
      </w:r>
      <w:r w:rsidR="001F671C" w:rsidRPr="006D34D6">
        <w:rPr>
          <w:rFonts w:eastAsiaTheme="minorEastAsia"/>
        </w:rPr>
        <w:t>"</w:t>
      </w:r>
      <w:r w:rsidRPr="006D34D6">
        <w:rPr>
          <w:rFonts w:eastAsiaTheme="minorEastAsia"/>
        </w:rPr>
        <w:t>,</w:t>
      </w:r>
      <w:r w:rsidRPr="006D34D6">
        <w:rPr>
          <w:rFonts w:eastAsiaTheme="minorEastAsia" w:hint="eastAsia"/>
        </w:rPr>
        <w:t xml:space="preserve"> </w:t>
      </w:r>
      <w:r w:rsidRPr="006D34D6">
        <w:rPr>
          <w:rFonts w:eastAsiaTheme="minorEastAsia"/>
        </w:rPr>
        <w:t>the followings are taken as conclusions</w:t>
      </w:r>
      <w:r w:rsidRPr="006D34D6">
        <w:rPr>
          <w:rFonts w:eastAsiaTheme="minorEastAsia" w:hint="eastAsia"/>
        </w:rPr>
        <w:t>:</w:t>
      </w:r>
    </w:p>
    <w:p w14:paraId="51F97897" w14:textId="73ED84EE" w:rsidR="001F671C" w:rsidRDefault="001F671C" w:rsidP="001F671C">
      <w:pPr>
        <w:pStyle w:val="B1"/>
        <w:rPr>
          <w:rFonts w:eastAsiaTheme="minorEastAsia"/>
        </w:rPr>
      </w:pPr>
      <w:r>
        <w:rPr>
          <w:rFonts w:eastAsiaTheme="minorEastAsia"/>
        </w:rPr>
        <w:t>-</w:t>
      </w:r>
      <w:r>
        <w:rPr>
          <w:rFonts w:eastAsiaTheme="minorEastAsia"/>
        </w:rPr>
        <w:tab/>
        <w:t xml:space="preserve">For Ranging/Sidelink Positioning device discovery, Model A and Model B Direct Discovery as defined in </w:t>
      </w:r>
      <w:r w:rsidR="006D34D6">
        <w:rPr>
          <w:rFonts w:eastAsiaTheme="minorEastAsia"/>
        </w:rPr>
        <w:t>TS 23.304 [</w:t>
      </w:r>
      <w:r>
        <w:rPr>
          <w:rFonts w:eastAsiaTheme="minorEastAsia"/>
        </w:rPr>
        <w:t xml:space="preserve">4] are reused for the 5G ProSe capable UE (including commercial and public safety use cases); and procedures for V2X communication over PC5 reference point as defined in </w:t>
      </w:r>
      <w:r w:rsidR="006D34D6">
        <w:rPr>
          <w:rFonts w:eastAsiaTheme="minorEastAsia"/>
        </w:rPr>
        <w:t>TS 23.287 [</w:t>
      </w:r>
      <w:r>
        <w:rPr>
          <w:rFonts w:eastAsiaTheme="minorEastAsia"/>
        </w:rPr>
        <w:t>3] are reused for the V2X capable UEs, with the following enhancements:</w:t>
      </w:r>
    </w:p>
    <w:p w14:paraId="5021FE2F" w14:textId="77777777" w:rsidR="001F671C" w:rsidRDefault="001F671C" w:rsidP="001F671C">
      <w:pPr>
        <w:pStyle w:val="B2"/>
        <w:rPr>
          <w:rFonts w:eastAsiaTheme="minorEastAsia"/>
        </w:rPr>
      </w:pPr>
      <w:r>
        <w:rPr>
          <w:rFonts w:eastAsiaTheme="minorEastAsia"/>
        </w:rPr>
        <w:t>-</w:t>
      </w:r>
      <w:r>
        <w:rPr>
          <w:rFonts w:eastAsiaTheme="minorEastAsia"/>
        </w:rPr>
        <w:tab/>
        <w:t>When ProSe Direct Discovery is used, the ProSe identifier indicates "Ranging/Sidelink Positioning"; when V2X communication is used, the Service Type indicates "Ranging/Sidelink Positioning".</w:t>
      </w:r>
    </w:p>
    <w:p w14:paraId="6D7A8205" w14:textId="77777777" w:rsidR="001F671C" w:rsidRDefault="001F671C" w:rsidP="001F671C">
      <w:pPr>
        <w:pStyle w:val="B2"/>
        <w:rPr>
          <w:rFonts w:eastAsiaTheme="minorEastAsia"/>
        </w:rPr>
      </w:pPr>
      <w:r>
        <w:rPr>
          <w:rFonts w:eastAsiaTheme="minorEastAsia"/>
        </w:rPr>
        <w:t>-</w:t>
      </w:r>
      <w:r>
        <w:rPr>
          <w:rFonts w:eastAsiaTheme="minorEastAsia"/>
        </w:rPr>
        <w:tab/>
        <w:t>The expected roles of the UEs (e.g. Target UE, SL Reference UE) can be reflected in discovery procedure.</w:t>
      </w:r>
    </w:p>
    <w:p w14:paraId="5DCBC5B7" w14:textId="43213EFF" w:rsidR="00A92736" w:rsidRPr="001F671C" w:rsidRDefault="00A92736"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1</w:t>
      </w:r>
      <w:r w:rsidRPr="001F671C">
        <w:rPr>
          <w:rFonts w:eastAsiaTheme="minorEastAsia" w:hint="eastAsia"/>
        </w:rPr>
        <w:t>:</w:t>
      </w:r>
      <w:r w:rsidRPr="001F671C">
        <w:rPr>
          <w:rFonts w:eastAsiaTheme="minorEastAsia" w:hint="eastAsia"/>
        </w:rPr>
        <w:tab/>
        <w:t xml:space="preserve">The parameters </w:t>
      </w:r>
      <w:r w:rsidRPr="001F671C">
        <w:rPr>
          <w:rFonts w:eastAsiaTheme="minorEastAsia"/>
        </w:rPr>
        <w:t>used in</w:t>
      </w:r>
      <w:r w:rsidRPr="001F671C">
        <w:rPr>
          <w:rFonts w:eastAsiaTheme="minorEastAsia" w:hint="eastAsia"/>
        </w:rPr>
        <w:t xml:space="preserve"> </w:t>
      </w:r>
      <w:r w:rsidRPr="001F671C">
        <w:rPr>
          <w:rFonts w:eastAsiaTheme="minorEastAsia"/>
        </w:rPr>
        <w:t>Ranging/Sidelink Positioning device discovery</w:t>
      </w:r>
      <w:r w:rsidRPr="001F671C">
        <w:rPr>
          <w:rFonts w:eastAsiaTheme="minorEastAsia" w:hint="eastAsia"/>
        </w:rPr>
        <w:t xml:space="preserve"> </w:t>
      </w:r>
      <w:r w:rsidRPr="001F671C">
        <w:rPr>
          <w:rFonts w:eastAsiaTheme="minorEastAsia"/>
        </w:rPr>
        <w:t xml:space="preserve">procedures </w:t>
      </w:r>
      <w:r w:rsidRPr="001F671C">
        <w:rPr>
          <w:rFonts w:eastAsiaTheme="minorEastAsia" w:hint="eastAsia"/>
        </w:rPr>
        <w:t>can be decided in normative phase</w:t>
      </w:r>
      <w:r w:rsidRPr="001F671C">
        <w:rPr>
          <w:rFonts w:eastAsiaTheme="minorEastAsia"/>
        </w:rPr>
        <w:t>.</w:t>
      </w:r>
    </w:p>
    <w:p w14:paraId="0960D34C" w14:textId="10D01B14" w:rsidR="00A92736" w:rsidRPr="001F671C" w:rsidRDefault="000654D0" w:rsidP="001F671C">
      <w:pPr>
        <w:pStyle w:val="NO"/>
      </w:pPr>
      <w:r w:rsidRPr="001F671C">
        <w:rPr>
          <w:rFonts w:eastAsiaTheme="minorEastAsia"/>
        </w:rPr>
        <w:t>NOTE</w:t>
      </w:r>
      <w:r w:rsidR="001F671C" w:rsidRPr="001F671C">
        <w:rPr>
          <w:rFonts w:eastAsiaTheme="minorEastAsia"/>
        </w:rPr>
        <w:t> </w:t>
      </w:r>
      <w:r w:rsidRPr="001F671C">
        <w:rPr>
          <w:rFonts w:eastAsiaTheme="minorEastAsia"/>
        </w:rPr>
        <w:t>2:</w:t>
      </w:r>
      <w:r w:rsidRPr="001F671C">
        <w:rPr>
          <w:rFonts w:eastAsiaTheme="minorEastAsia"/>
        </w:rPr>
        <w:tab/>
      </w:r>
      <w:r w:rsidR="00A92736" w:rsidRPr="001F671C">
        <w:rPr>
          <w:rFonts w:eastAsiaTheme="minorEastAsia"/>
        </w:rPr>
        <w:t>The Ranging/Sidelink Positioning device discovery</w:t>
      </w:r>
      <w:r w:rsidR="00A92736" w:rsidRPr="001F671C">
        <w:rPr>
          <w:rFonts w:eastAsiaTheme="minorEastAsia" w:hint="eastAsia"/>
        </w:rPr>
        <w:t xml:space="preserve"> </w:t>
      </w:r>
      <w:r w:rsidR="00A92736" w:rsidRPr="001F671C">
        <w:rPr>
          <w:rFonts w:eastAsiaTheme="minorEastAsia"/>
        </w:rPr>
        <w:t>procedures and the parameters used in the procedures should be aligned with RAN WGs.</w:t>
      </w:r>
    </w:p>
    <w:p w14:paraId="5395B0D0" w14:textId="1FE162FC" w:rsidR="0053557A" w:rsidRPr="0055510C" w:rsidRDefault="0053557A" w:rsidP="0053557A">
      <w:pPr>
        <w:pStyle w:val="Heading2"/>
      </w:pPr>
      <w:bookmarkStart w:id="3319" w:name="_Toc117042847"/>
      <w:bookmarkStart w:id="3320" w:name="_Toc117570420"/>
      <w:r w:rsidRPr="0055510C">
        <w:t>8.4</w:t>
      </w:r>
      <w:r w:rsidR="0071768A">
        <w:tab/>
      </w:r>
      <w:r w:rsidRPr="0055510C">
        <w:t>Key Issue #4: Control of Operations for Ranging/Sidelink positioning</w:t>
      </w:r>
      <w:bookmarkEnd w:id="3319"/>
      <w:bookmarkEnd w:id="3320"/>
    </w:p>
    <w:p w14:paraId="30ACF002" w14:textId="15D8A455" w:rsidR="0053557A" w:rsidRPr="004623DA" w:rsidRDefault="0053557A" w:rsidP="0053557A">
      <w:pPr>
        <w:rPr>
          <w:rFonts w:eastAsia="SimSun"/>
          <w:lang w:eastAsia="zh-CN"/>
        </w:rPr>
      </w:pPr>
      <w:r w:rsidRPr="004623DA">
        <w:rPr>
          <w:rFonts w:eastAsia="SimSun"/>
        </w:rPr>
        <w:t xml:space="preserve">For Key Issue #4 </w:t>
      </w:r>
      <w:r w:rsidR="001F671C">
        <w:rPr>
          <w:rFonts w:eastAsia="SimSun"/>
        </w:rPr>
        <w:t>"</w:t>
      </w:r>
      <w:r w:rsidRPr="004623DA">
        <w:t>Control of Operations for Ranging/Sidelink positioning</w:t>
      </w:r>
      <w:r w:rsidR="001F671C">
        <w:rPr>
          <w:rFonts w:eastAsia="SimSun"/>
        </w:rPr>
        <w:t>"</w:t>
      </w:r>
      <w:r w:rsidRPr="004623DA">
        <w:rPr>
          <w:rFonts w:eastAsia="SimSun"/>
        </w:rPr>
        <w:t>, the followings are taken as conclusions:</w:t>
      </w:r>
    </w:p>
    <w:p w14:paraId="3BF3AD54" w14:textId="77777777" w:rsidR="001F671C" w:rsidRDefault="001F671C" w:rsidP="001F671C">
      <w:pPr>
        <w:pStyle w:val="B1"/>
        <w:rPr>
          <w:lang w:val="en-US" w:eastAsia="zh-CN"/>
        </w:rPr>
      </w:pPr>
      <w:r>
        <w:rPr>
          <w:lang w:val="en-US" w:eastAsia="zh-CN"/>
        </w:rPr>
        <w:t>-</w:t>
      </w:r>
      <w:r>
        <w:rPr>
          <w:lang w:val="en-US" w:eastAsia="zh-CN"/>
        </w:rPr>
        <w:tab/>
        <w:t>A Ranging/SL Positioning layer is introduced on the Target UE/Reference UE/SL Positioning Server UE under Application layer and above AS layer to handle service request received from application layer and to control the Sidelink Positioning and Ranging operation:</w:t>
      </w:r>
    </w:p>
    <w:p w14:paraId="02292A73" w14:textId="5411F4AB" w:rsidR="001F671C" w:rsidRDefault="001F671C" w:rsidP="001F671C">
      <w:pPr>
        <w:pStyle w:val="B2"/>
        <w:rPr>
          <w:lang w:val="en-US" w:eastAsia="zh-CN"/>
        </w:rPr>
      </w:pPr>
      <w:r>
        <w:rPr>
          <w:lang w:val="en-US" w:eastAsia="zh-CN"/>
        </w:rPr>
        <w:t>-</w:t>
      </w:r>
      <w:r>
        <w:rPr>
          <w:lang w:val="en-US" w:eastAsia="zh-CN"/>
        </w:rPr>
        <w:tab/>
        <w:t xml:space="preserve">Functionalities supported by the Ranging/SL Positioning layer include discovery of the UE(s) in proximity that can participate in Sidelink Positioning and Ranging service sessions and control signalling between UEs </w:t>
      </w:r>
      <w:r>
        <w:rPr>
          <w:lang w:val="en-US" w:eastAsia="zh-CN"/>
        </w:rPr>
        <w:lastRenderedPageBreak/>
        <w:t>or among a group of UEs or between UE and LMF to manage and coordinate the Sidelink Positioning and Ranging operations.</w:t>
      </w:r>
    </w:p>
    <w:p w14:paraId="53A1B254" w14:textId="77777777" w:rsidR="001F671C" w:rsidRDefault="001F671C" w:rsidP="001F671C">
      <w:pPr>
        <w:pStyle w:val="EditorsNote"/>
        <w:rPr>
          <w:lang w:val="en-US" w:eastAsia="zh-CN"/>
        </w:rPr>
      </w:pPr>
      <w:r>
        <w:rPr>
          <w:lang w:val="en-US" w:eastAsia="zh-CN"/>
        </w:rPr>
        <w:t>Editor's note:</w:t>
      </w:r>
      <w:r>
        <w:rPr>
          <w:lang w:val="en-US" w:eastAsia="zh-CN"/>
        </w:rPr>
        <w:tab/>
        <w:t>Whether group management is supported by the Ranging/SL Positioning layer or the Application layer is FFS.</w:t>
      </w:r>
    </w:p>
    <w:p w14:paraId="6B3DEDF6" w14:textId="70CE3E9A" w:rsidR="001F671C" w:rsidRDefault="001F671C" w:rsidP="001F671C">
      <w:pPr>
        <w:pStyle w:val="B2"/>
        <w:rPr>
          <w:lang w:val="en-US" w:eastAsia="zh-CN"/>
        </w:rPr>
      </w:pPr>
      <w:r>
        <w:rPr>
          <w:lang w:val="en-US" w:eastAsia="zh-CN"/>
        </w:rPr>
        <w:t>-</w:t>
      </w:r>
      <w:r>
        <w:rPr>
          <w:lang w:val="en-US" w:eastAsia="zh-CN"/>
        </w:rPr>
        <w:tab/>
        <w:t>Information exchanged between Ranging/SL Positioning layer and lower layer includes one time or periodic ranging, ranging for distance or direction measurement or both.</w:t>
      </w:r>
    </w:p>
    <w:p w14:paraId="763861FC" w14:textId="2556A98A"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The above information may be updated.</w:t>
      </w:r>
    </w:p>
    <w:p w14:paraId="6C13F462" w14:textId="528BA8C8" w:rsidR="0053557A" w:rsidRPr="004623DA" w:rsidRDefault="001F671C" w:rsidP="0053557A">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 xml:space="preserve">Whether the </w:t>
      </w:r>
      <w:r w:rsidR="0053557A" w:rsidRPr="004623DA">
        <w:rPr>
          <w:lang w:eastAsia="zh-CN"/>
        </w:rPr>
        <w:t>Ranging/SL Positioning layer is over V2X/ProSe layer or AS layer is up to RAN WG to decide. Whether Layer 2 ID or Application Layer ID is exchanged between Ranging/SL Positioning layer and lower layer depends if the lower layer includes V2X/ProSe layer.</w:t>
      </w:r>
    </w:p>
    <w:p w14:paraId="468ABC2A" w14:textId="77777777" w:rsidR="001F671C" w:rsidRDefault="001F671C" w:rsidP="001F671C">
      <w:pPr>
        <w:pStyle w:val="B1"/>
        <w:rPr>
          <w:lang w:val="en-US" w:eastAsia="zh-CN"/>
        </w:rPr>
      </w:pPr>
      <w:r>
        <w:rPr>
          <w:lang w:val="en-US" w:eastAsia="zh-CN"/>
        </w:rPr>
        <w:t>-</w:t>
      </w:r>
      <w:r>
        <w:rPr>
          <w:lang w:val="en-US" w:eastAsia="zh-CN"/>
        </w:rPr>
        <w:tab/>
        <w:t>Ranging/Sidelink Positioning Protocol (RSPP) is introduced for SR5 over the PC5 reference point between the UEs (i.e. Target UE, Reference UE, Assistant UE, Located UE and SL Positioning Server UE), which includes the following procedures:</w:t>
      </w:r>
    </w:p>
    <w:p w14:paraId="2BF2293B" w14:textId="25692D56" w:rsidR="001F671C" w:rsidRDefault="001F671C" w:rsidP="001F671C">
      <w:pPr>
        <w:pStyle w:val="B2"/>
        <w:rPr>
          <w:lang w:val="en-US" w:eastAsia="zh-CN"/>
        </w:rPr>
      </w:pPr>
      <w:r>
        <w:rPr>
          <w:lang w:val="en-US" w:eastAsia="zh-CN"/>
        </w:rPr>
        <w:t>-</w:t>
      </w:r>
      <w:r>
        <w:rPr>
          <w:lang w:val="en-US" w:eastAsia="zh-CN"/>
        </w:rPr>
        <w:tab/>
        <w:t>exchange the Ranging/Sidelink Positioning capability.</w:t>
      </w:r>
    </w:p>
    <w:p w14:paraId="06479F6A" w14:textId="01EA3E52" w:rsidR="001F671C" w:rsidRDefault="001F671C" w:rsidP="001F671C">
      <w:pPr>
        <w:pStyle w:val="B2"/>
        <w:rPr>
          <w:lang w:val="en-US" w:eastAsia="zh-CN"/>
        </w:rPr>
      </w:pPr>
      <w:r>
        <w:rPr>
          <w:lang w:val="en-US" w:eastAsia="zh-CN"/>
        </w:rPr>
        <w:t>-</w:t>
      </w:r>
      <w:r>
        <w:rPr>
          <w:lang w:val="en-US" w:eastAsia="zh-CN"/>
        </w:rPr>
        <w:tab/>
        <w:t>exchange the Ranging/Sidelink Positioning assistant data.</w:t>
      </w:r>
    </w:p>
    <w:p w14:paraId="2106FC18" w14:textId="401733AC" w:rsidR="001F671C" w:rsidRDefault="001F671C" w:rsidP="001F671C">
      <w:pPr>
        <w:pStyle w:val="NO"/>
        <w:rPr>
          <w:lang w:val="en-US" w:eastAsia="zh-CN"/>
        </w:rPr>
      </w:pPr>
      <w:r>
        <w:rPr>
          <w:lang w:val="en-US" w:eastAsia="zh-CN"/>
        </w:rPr>
        <w:t>NOTE 1:</w:t>
      </w:r>
      <w:r>
        <w:rPr>
          <w:lang w:val="en-US" w:eastAsia="zh-CN"/>
        </w:rPr>
        <w:tab/>
        <w:t>What assistant data are required to be exchanged will be coordinated with RAN WGs.</w:t>
      </w:r>
    </w:p>
    <w:p w14:paraId="21549900" w14:textId="17667282" w:rsidR="001F671C" w:rsidRDefault="001F671C" w:rsidP="001F671C">
      <w:pPr>
        <w:pStyle w:val="B2"/>
        <w:rPr>
          <w:lang w:val="en-US" w:eastAsia="zh-CN"/>
        </w:rPr>
      </w:pPr>
      <w:r>
        <w:rPr>
          <w:lang w:val="en-US" w:eastAsia="zh-CN"/>
        </w:rPr>
        <w:t>-</w:t>
      </w:r>
      <w:r>
        <w:rPr>
          <w:lang w:val="en-US" w:eastAsia="zh-CN"/>
        </w:rPr>
        <w:tab/>
        <w:t>exchange Ranging/Sidelink positioning measurement data/result.</w:t>
      </w:r>
    </w:p>
    <w:p w14:paraId="21337E91" w14:textId="5EF6EFA3"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The above information may be updated.</w:t>
      </w:r>
    </w:p>
    <w:p w14:paraId="4C90488A" w14:textId="29D5E1D3" w:rsidR="001F671C" w:rsidRDefault="001F671C" w:rsidP="001F671C">
      <w:pPr>
        <w:pStyle w:val="B1"/>
        <w:rPr>
          <w:lang w:val="en-US" w:eastAsia="zh-CN"/>
        </w:rPr>
      </w:pPr>
      <w:r>
        <w:rPr>
          <w:lang w:val="en-US" w:eastAsia="zh-CN"/>
        </w:rPr>
        <w:t>-</w:t>
      </w:r>
      <w:r>
        <w:rPr>
          <w:lang w:val="en-US" w:eastAsia="zh-CN"/>
        </w:rPr>
        <w:tab/>
        <w:t xml:space="preserve">V2X Communication procedures as defined in </w:t>
      </w:r>
      <w:r w:rsidR="006D34D6">
        <w:rPr>
          <w:lang w:val="en-US" w:eastAsia="zh-CN"/>
        </w:rPr>
        <w:t>TS 23.287 [</w:t>
      </w:r>
      <w:r>
        <w:rPr>
          <w:lang w:val="en-US" w:eastAsia="zh-CN"/>
        </w:rPr>
        <w:t xml:space="preserve">3] and 5G ProSe Direct Communication procedures as defined in </w:t>
      </w:r>
      <w:r w:rsidR="006D34D6">
        <w:rPr>
          <w:lang w:val="en-US" w:eastAsia="zh-CN"/>
        </w:rPr>
        <w:t>TS 23.304 [</w:t>
      </w:r>
      <w:r>
        <w:rPr>
          <w:lang w:val="en-US" w:eastAsia="zh-CN"/>
        </w:rPr>
        <w:t>4] are used for the RSPP communication between UEs over PC5.</w:t>
      </w:r>
    </w:p>
    <w:p w14:paraId="2AA18ABD" w14:textId="15893A5A"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Whether RSPP is over PC5-S or PC5-U or (partially) over PC5-D is up to RAN WG to decide.</w:t>
      </w:r>
    </w:p>
    <w:p w14:paraId="73A23A82" w14:textId="78332088" w:rsidR="001F671C" w:rsidRDefault="001F671C" w:rsidP="001F671C">
      <w:pPr>
        <w:pStyle w:val="B1"/>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565AF8B3" w14:textId="4F2C5ABF" w:rsidR="001F671C" w:rsidRDefault="001F671C" w:rsidP="001F671C">
      <w:pPr>
        <w:pStyle w:val="B2"/>
      </w:pPr>
      <w:r>
        <w:t>-</w:t>
      </w:r>
      <w:r>
        <w:tab/>
        <w:t>Triggering Ranging/Sidelink positioning.</w:t>
      </w:r>
    </w:p>
    <w:p w14:paraId="597F1783" w14:textId="1A0DD014" w:rsidR="001F671C" w:rsidRDefault="001F671C" w:rsidP="001F671C">
      <w:pPr>
        <w:pStyle w:val="B2"/>
      </w:pPr>
      <w:r>
        <w:t>-</w:t>
      </w:r>
      <w:r>
        <w:tab/>
        <w:t>exchange the Ranging/Sidelink Positioning capability.</w:t>
      </w:r>
    </w:p>
    <w:p w14:paraId="099F8F42" w14:textId="118D271F" w:rsidR="001F671C" w:rsidRDefault="001F671C" w:rsidP="001F671C">
      <w:pPr>
        <w:pStyle w:val="B2"/>
      </w:pPr>
      <w:r>
        <w:t>-</w:t>
      </w:r>
      <w:r>
        <w:tab/>
        <w:t>exchange the Ranging/Sidelink Positioning assistant data.</w:t>
      </w:r>
    </w:p>
    <w:p w14:paraId="40FFD3E9" w14:textId="3CC57108" w:rsidR="0053557A" w:rsidRPr="003E4A83" w:rsidRDefault="0053557A" w:rsidP="003E4A83">
      <w:pPr>
        <w:pStyle w:val="NO"/>
      </w:pPr>
      <w:r w:rsidRPr="003E4A83">
        <w:t>NOTE</w:t>
      </w:r>
      <w:r w:rsidR="001F671C">
        <w:t> </w:t>
      </w:r>
      <w:r w:rsidRPr="003E4A83">
        <w:t>2: what assistant data are required to be exchanged will be coordinated with RAN WGs.</w:t>
      </w:r>
    </w:p>
    <w:p w14:paraId="6BCB5EE7" w14:textId="455B7BB2" w:rsidR="001F671C" w:rsidRDefault="001F671C" w:rsidP="001F671C">
      <w:pPr>
        <w:pStyle w:val="B2"/>
      </w:pPr>
      <w:r>
        <w:t>-</w:t>
      </w:r>
      <w:r>
        <w:tab/>
        <w:t>exchange Ranging/Sidelink positioning signal measurement data/result.</w:t>
      </w:r>
    </w:p>
    <w:p w14:paraId="70E8646D" w14:textId="2F964525" w:rsidR="001F671C" w:rsidRDefault="001F671C" w:rsidP="001F671C">
      <w:pPr>
        <w:pStyle w:val="B2"/>
      </w:pPr>
      <w:r>
        <w:t>-</w:t>
      </w:r>
      <w:r>
        <w:tab/>
        <w:t>deliver Ranging/Sidelink positioning service request/response.</w:t>
      </w:r>
    </w:p>
    <w:p w14:paraId="192EBF89" w14:textId="7404A2D9" w:rsidR="0053557A" w:rsidRPr="003E4A83" w:rsidRDefault="0053557A" w:rsidP="003E4A83">
      <w:pPr>
        <w:pStyle w:val="NO"/>
      </w:pPr>
      <w:r w:rsidRPr="003E4A83">
        <w:t>NOTE</w:t>
      </w:r>
      <w:r w:rsidR="001F671C">
        <w:t> </w:t>
      </w:r>
      <w:r w:rsidRPr="003E4A83">
        <w:t>3:</w:t>
      </w:r>
      <w:r w:rsidR="001F671C">
        <w:tab/>
      </w:r>
      <w:r w:rsidRPr="003E4A83">
        <w:t>The full support of LPP is not required for operating only SL Positioning/Ranging; in that case only the extension of LPP, a new protocol or both is required.</w:t>
      </w:r>
    </w:p>
    <w:p w14:paraId="3176BAB8" w14:textId="33CDA8CF"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The above information may be updated.</w:t>
      </w:r>
    </w:p>
    <w:p w14:paraId="290990BA" w14:textId="77777777" w:rsidR="001F671C" w:rsidRPr="001F671C" w:rsidRDefault="001F671C" w:rsidP="001F671C">
      <w:pPr>
        <w:pStyle w:val="B2"/>
      </w:pPr>
      <w:r w:rsidRPr="001F671C">
        <w:t>-</w:t>
      </w:r>
      <w:r w:rsidRPr="001F671C">
        <w:tab/>
        <w:t>A SL Positioning Server UE can be discovered and selected for result calculation for the case of partial coverage and out of coverage.</w:t>
      </w:r>
    </w:p>
    <w:p w14:paraId="405397E2" w14:textId="14B2C3AD"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Whether the SL Positioning Server functionalities can support more functionalities, e.g. SL Positioning/Ranging method determination, operation coordination, resource coordination and scheduling, in addition to result calculation is FFS.</w:t>
      </w:r>
    </w:p>
    <w:p w14:paraId="26B502B4" w14:textId="77777777" w:rsidR="001F671C" w:rsidRDefault="001F671C" w:rsidP="001F671C">
      <w:pPr>
        <w:pStyle w:val="B2"/>
      </w:pPr>
      <w:bookmarkStart w:id="3321" w:name="_Toc117042848"/>
      <w:r>
        <w:t>-</w:t>
      </w:r>
      <w:r>
        <w:tab/>
        <w:t>Multiple UEs may be involved in a single Ranging/Sidelink Positioning session.</w:t>
      </w:r>
    </w:p>
    <w:p w14:paraId="6327E841" w14:textId="77777777" w:rsidR="001F671C" w:rsidRDefault="001F671C" w:rsidP="001F671C">
      <w:pPr>
        <w:pStyle w:val="B2"/>
      </w:pPr>
      <w:r>
        <w:lastRenderedPageBreak/>
        <w:t>-</w:t>
      </w:r>
      <w:r>
        <w:tab/>
        <w:t>Whether measurement results or Ranging/Sidelink Positioning results are exchanged over the SR5 depends on the negotiation during the control signalling.</w:t>
      </w:r>
    </w:p>
    <w:p w14:paraId="1A3BA46C" w14:textId="658B9F1B" w:rsidR="00805C55" w:rsidRDefault="00805C55" w:rsidP="00805C55">
      <w:pPr>
        <w:pStyle w:val="Heading2"/>
      </w:pPr>
      <w:bookmarkStart w:id="3322" w:name="_Toc117570421"/>
      <w:r>
        <w:t>8.5</w:t>
      </w:r>
      <w:r w:rsidR="0071768A">
        <w:tab/>
      </w:r>
      <w:r>
        <w:t>K</w:t>
      </w:r>
      <w:r w:rsidR="00766B7A">
        <w:t xml:space="preserve">ey </w:t>
      </w:r>
      <w:r>
        <w:t>I</w:t>
      </w:r>
      <w:r w:rsidR="00766B7A">
        <w:t>ssue #5</w:t>
      </w:r>
      <w:r w:rsidR="00007713">
        <w:t>:</w:t>
      </w:r>
      <w:r w:rsidR="00766B7A">
        <w:t xml:space="preserve"> Network assisted SL P</w:t>
      </w:r>
      <w:r>
        <w:t>ositioning</w:t>
      </w:r>
      <w:bookmarkEnd w:id="3321"/>
      <w:bookmarkEnd w:id="3322"/>
    </w:p>
    <w:p w14:paraId="7D1F7D86" w14:textId="77777777" w:rsidR="00805C55" w:rsidRPr="00C90F64" w:rsidRDefault="00805C55" w:rsidP="00805C55">
      <w:r w:rsidRPr="00C90F64">
        <w:t>The Normative work will be based on the following principles:</w:t>
      </w:r>
    </w:p>
    <w:p w14:paraId="3C1F8A05" w14:textId="59F2E19B" w:rsidR="00805C55" w:rsidRPr="00C90F64" w:rsidRDefault="001F671C" w:rsidP="00805C55">
      <w:pPr>
        <w:pStyle w:val="B1"/>
      </w:pPr>
      <w:r>
        <w:t>-</w:t>
      </w:r>
      <w:r>
        <w:tab/>
        <w:t xml:space="preserve">Legacy functionality specified in </w:t>
      </w:r>
      <w:r w:rsidR="006D34D6">
        <w:t>TS 23.273 [</w:t>
      </w:r>
      <w:r>
        <w:t>11] for location services shall be reused including MO-LR, MT-LR for both regulatory and commercial use, when the Target UE has NAS connection with AMF (directly or indirectly via a ProSe UE-to-Network Relay).</w:t>
      </w:r>
    </w:p>
    <w:p w14:paraId="20FEC3E6" w14:textId="77777777"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a 5G NF or application server via the GMLC, 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77777777" w:rsidR="00805C55" w:rsidRPr="00C90F64" w:rsidRDefault="00805C55" w:rsidP="00805C55">
      <w:pPr>
        <w:pStyle w:val="B2"/>
      </w:pPr>
      <w:r w:rsidRPr="00C90F64">
        <w:t>-</w:t>
      </w:r>
      <w:r w:rsidRPr="00C90F64">
        <w:tab/>
      </w:r>
      <w:r w:rsidRPr="00243F6E">
        <w:t>P</w:t>
      </w:r>
      <w:r w:rsidRPr="00C90F64">
        <w:t>ositioning protocol LPP endpoints are the Target UE and the LMF.</w:t>
      </w:r>
    </w:p>
    <w:p w14:paraId="74049C2F" w14:textId="5DD85B2E" w:rsidR="00805C55" w:rsidRPr="001F671C" w:rsidRDefault="001F671C" w:rsidP="001F671C">
      <w:pPr>
        <w:pStyle w:val="EditorsNote"/>
      </w:pPr>
      <w:r w:rsidRPr="001F671C">
        <w:t>Editor's note:</w:t>
      </w:r>
      <w:r w:rsidR="00805C55" w:rsidRPr="001F671C">
        <w:tab/>
        <w:t xml:space="preserve">RAN will determine whether and what enhancements </w:t>
      </w:r>
      <w:r w:rsidR="00805C55" w:rsidRPr="001F671C">
        <w:rPr>
          <w:rFonts w:eastAsia="Malgun Gothic"/>
        </w:rPr>
        <w:t>and the subset functionalities of</w:t>
      </w:r>
      <w:r w:rsidR="00805C55" w:rsidRPr="001F671C">
        <w:t xml:space="preserve">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1692D4AD" w:rsidR="00805C55" w:rsidRPr="00C90F64" w:rsidRDefault="00805C55" w:rsidP="00805C55">
      <w:pPr>
        <w:pStyle w:val="B2"/>
      </w:pPr>
      <w:r w:rsidRPr="00C90F64">
        <w:t>-</w:t>
      </w:r>
      <w:r w:rsidR="001F671C">
        <w:tab/>
      </w:r>
      <w:r w:rsidRPr="00C90F64">
        <w:t>The Target UE and Located UE(s) perform ranging/SL positioning</w:t>
      </w:r>
      <w:r w:rsidRPr="00243F6E">
        <w:t>,</w:t>
      </w:r>
      <w:r w:rsidRPr="00C90F64">
        <w:t xml:space="preserve"> as defined in KI#4.</w:t>
      </w:r>
    </w:p>
    <w:p w14:paraId="7AEE205E" w14:textId="0190C01A" w:rsidR="00805C55" w:rsidRPr="00C90F64" w:rsidRDefault="00805C55" w:rsidP="00805C55">
      <w:pPr>
        <w:pStyle w:val="B2"/>
      </w:pPr>
      <w:r w:rsidRPr="00C90F64">
        <w:t>-</w:t>
      </w:r>
      <w:r w:rsidR="001F671C">
        <w:tab/>
      </w:r>
      <w:r w:rsidRPr="00C90F64">
        <w:t>The Target UE reports the identity of the Located UE(s) to the LMF.</w:t>
      </w:r>
    </w:p>
    <w:p w14:paraId="1C5CA1E6" w14:textId="3A11CA60" w:rsidR="00805C55" w:rsidRPr="00C90F64" w:rsidRDefault="001F671C" w:rsidP="00805C55">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805C55" w:rsidRPr="00C90F64">
        <w:t>It is FFS what UE identity of the Located UE that the Target UE provides to the LMF. Depending on which UE identity, the LMF or the GMLC may need to resolve this by query another NF.</w:t>
      </w:r>
    </w:p>
    <w:p w14:paraId="28BBAFD3" w14:textId="7FF7C45B" w:rsidR="00805C55" w:rsidRPr="00C90F64" w:rsidRDefault="001F671C" w:rsidP="00805C55">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805C55" w:rsidRPr="00C90F64">
        <w:t>It is FFS how and whether the 5GC can discover and select a Located UE to participate in the network assisted SL positioning.</w:t>
      </w:r>
    </w:p>
    <w:p w14:paraId="4354FF21" w14:textId="62E54B59" w:rsidR="00805C55" w:rsidRPr="00C90F64" w:rsidRDefault="00805C55" w:rsidP="00805C55">
      <w:pPr>
        <w:pStyle w:val="B2"/>
        <w:rPr>
          <w:rFonts w:eastAsia="SimSun"/>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SimSun"/>
          <w:lang w:eastAsia="zh-CN"/>
        </w:rPr>
        <w:t xml:space="preserve">The Ranging/Sidelink positioning and the positioning of the Located UE(s) can be </w:t>
      </w:r>
      <w:r w:rsidRPr="00243F6E">
        <w:rPr>
          <w:rFonts w:eastAsia="SimSun"/>
          <w:lang w:eastAsia="zh-CN"/>
        </w:rPr>
        <w:t xml:space="preserve">scheduled with the same time (per </w:t>
      </w:r>
      <w:r w:rsidR="006D34D6" w:rsidRPr="00243F6E">
        <w:rPr>
          <w:rFonts w:eastAsia="SimSun"/>
          <w:lang w:eastAsia="zh-CN"/>
        </w:rPr>
        <w:t>TS</w:t>
      </w:r>
      <w:r w:rsidR="006D34D6">
        <w:rPr>
          <w:rFonts w:eastAsia="SimSun"/>
          <w:lang w:eastAsia="zh-CN"/>
        </w:rPr>
        <w:t> </w:t>
      </w:r>
      <w:r w:rsidR="006D34D6" w:rsidRPr="00243F6E">
        <w:rPr>
          <w:rFonts w:eastAsia="SimSun"/>
          <w:lang w:eastAsia="zh-CN"/>
        </w:rPr>
        <w:t>23.273</w:t>
      </w:r>
      <w:r w:rsidR="006D34D6">
        <w:rPr>
          <w:rFonts w:eastAsia="SimSun"/>
          <w:lang w:eastAsia="zh-CN"/>
        </w:rPr>
        <w:t> </w:t>
      </w:r>
      <w:r w:rsidR="006D34D6" w:rsidRPr="00243F6E">
        <w:rPr>
          <w:rFonts w:eastAsia="SimSun"/>
          <w:lang w:eastAsia="zh-CN"/>
        </w:rPr>
        <w:t>[</w:t>
      </w:r>
      <w:r w:rsidRPr="00243F6E">
        <w:rPr>
          <w:rFonts w:eastAsia="SimSun"/>
          <w:lang w:eastAsia="zh-CN"/>
        </w:rPr>
        <w:t>11])</w:t>
      </w:r>
      <w:r w:rsidRPr="00C90F64">
        <w:rPr>
          <w:rFonts w:eastAsia="SimSun"/>
          <w:lang w:eastAsia="zh-CN"/>
        </w:rPr>
        <w:t xml:space="preserve"> to improve the Target UE positioning accuracy.</w:t>
      </w:r>
    </w:p>
    <w:p w14:paraId="2ECC67C9" w14:textId="13B69AC9" w:rsidR="00805C55" w:rsidRPr="00C90F64" w:rsidRDefault="001F671C" w:rsidP="00805C55">
      <w:pPr>
        <w:pStyle w:val="EditorsNote"/>
        <w:rPr>
          <w:rFonts w:eastAsia="SimSun"/>
          <w:color w:val="auto"/>
          <w:lang w:eastAsia="zh-CN"/>
        </w:rPr>
      </w:pPr>
      <w:r w:rsidRPr="00D76172">
        <w:rPr>
          <w:lang w:val="en-US" w:eastAsia="zh-CN"/>
        </w:rPr>
        <w:t>Editor</w:t>
      </w:r>
      <w:r>
        <w:rPr>
          <w:lang w:val="en-US" w:eastAsia="zh-CN"/>
        </w:rPr>
        <w:t>'</w:t>
      </w:r>
      <w:r w:rsidRPr="00D76172">
        <w:rPr>
          <w:lang w:val="en-US" w:eastAsia="zh-CN"/>
        </w:rPr>
        <w:t>s note:</w:t>
      </w:r>
      <w:r>
        <w:rPr>
          <w:lang w:val="en-US" w:eastAsia="zh-CN"/>
        </w:rPr>
        <w:tab/>
      </w:r>
      <w:r w:rsidR="00805C55" w:rsidRPr="00C90F64">
        <w:t>It is FFS whether and how the Located UE reports the ranging/SL positioning measurement result</w:t>
      </w:r>
      <w:r w:rsidR="00805C55" w:rsidRPr="00243F6E">
        <w:t xml:space="preserve"> to the LMF. Is this done together with the absolute positioning result </w:t>
      </w:r>
      <w:r w:rsidR="00805C55" w:rsidRPr="00C90F64">
        <w:t>of the Located UE from e.g. the GMLC.</w:t>
      </w:r>
    </w:p>
    <w:p w14:paraId="72B658D7" w14:textId="1511078B" w:rsidR="00805C55" w:rsidRPr="00C90F64" w:rsidRDefault="00805C55" w:rsidP="005D1670">
      <w:pPr>
        <w:pStyle w:val="NO"/>
      </w:pPr>
      <w:r w:rsidRPr="00C90F64">
        <w:t>NOTE</w:t>
      </w:r>
      <w:r w:rsidR="001F671C">
        <w:t> </w:t>
      </w:r>
      <w:r>
        <w:t>1</w:t>
      </w:r>
      <w:r w:rsidRPr="00C90F64">
        <w:t>:</w:t>
      </w:r>
      <w:r w:rsidR="001F671C">
        <w:tab/>
      </w:r>
      <w:r w:rsidRPr="00C90F64">
        <w:t>The LMF may need to compensate the time difference of the positioning of Target UE and Located UE with additional information.</w:t>
      </w:r>
    </w:p>
    <w:p w14:paraId="587B339A" w14:textId="4F9B8B3C" w:rsidR="00805C55" w:rsidRPr="00C90F64" w:rsidRDefault="00805C55" w:rsidP="005D1670">
      <w:pPr>
        <w:pStyle w:val="NO"/>
      </w:pPr>
      <w:r w:rsidRPr="00243F6E">
        <w:t>NOTE</w:t>
      </w:r>
      <w:r w:rsidR="001F671C">
        <w:t> </w:t>
      </w:r>
      <w:r>
        <w:t>2</w:t>
      </w:r>
      <w:r w:rsidRPr="00243F6E">
        <w:t>:</w:t>
      </w:r>
      <w:r w:rsidR="001F671C">
        <w:tab/>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p w14:paraId="4B45E0F6" w14:textId="4FCB793A" w:rsidR="00805C55" w:rsidRPr="00C90F64" w:rsidRDefault="00805C55" w:rsidP="0034386F">
      <w:pPr>
        <w:pStyle w:val="B2"/>
      </w:pPr>
      <w:r w:rsidRPr="00C90F64">
        <w:t>-</w:t>
      </w:r>
      <w:r w:rsidRPr="00C90F64">
        <w:tab/>
        <w:t>The LMF provides the location estimate to the AMF which forwards it either to the Target UE over NAS or to the GMLC according to legacy functionality.</w:t>
      </w:r>
    </w:p>
    <w:p w14:paraId="52D417F4" w14:textId="77777777" w:rsidR="00805C55" w:rsidRPr="00243F6E" w:rsidRDefault="00805C55" w:rsidP="00805C55">
      <w:pPr>
        <w:pStyle w:val="B1"/>
        <w:rPr>
          <w:rFonts w:eastAsia="DengXian"/>
          <w:lang w:eastAsia="zh-CN"/>
        </w:rPr>
      </w:pPr>
      <w:r w:rsidRPr="00243F6E">
        <w:rPr>
          <w:rFonts w:eastAsia="DengXian" w:hint="eastAsia"/>
          <w:lang w:eastAsia="zh-CN"/>
        </w:rPr>
        <w:t>-</w:t>
      </w:r>
      <w:r w:rsidRPr="00243F6E">
        <w:rPr>
          <w:rFonts w:eastAsia="DengXian"/>
          <w:lang w:eastAsia="zh-CN"/>
        </w:rPr>
        <w:tab/>
        <w:t xml:space="preserve">If Target UE is not </w:t>
      </w:r>
      <w:r w:rsidRPr="00243F6E">
        <w:rPr>
          <w:lang w:eastAsia="zh-CN"/>
        </w:rPr>
        <w:t>in network coverage</w:t>
      </w:r>
      <w:r w:rsidRPr="00243F6E">
        <w:rPr>
          <w:rFonts w:eastAsia="DengXian"/>
          <w:lang w:eastAsia="zh-CN"/>
        </w:rPr>
        <w:t xml:space="preserve"> </w:t>
      </w:r>
      <w:r w:rsidRPr="00C90F64">
        <w:rPr>
          <w:rFonts w:eastAsia="DengXian"/>
          <w:lang w:eastAsia="zh-CN"/>
        </w:rPr>
        <w:t>and does not</w:t>
      </w:r>
      <w:r w:rsidRPr="00243F6E">
        <w:rPr>
          <w:rFonts w:eastAsia="DengXian"/>
          <w:lang w:eastAsia="zh-CN"/>
        </w:rPr>
        <w:t xml:space="preserve"> have NAS connection with AMF, </w:t>
      </w:r>
      <w:r>
        <w:rPr>
          <w:rFonts w:eastAsia="DengXian"/>
          <w:lang w:eastAsia="zh-CN"/>
        </w:rPr>
        <w:t xml:space="preserve">MO-LR, </w:t>
      </w:r>
      <w:r w:rsidRPr="00C90F64">
        <w:rPr>
          <w:rFonts w:eastAsia="DengXian"/>
          <w:lang w:eastAsia="zh-CN"/>
        </w:rPr>
        <w:t>the Target UE requests for the Location of the Located UE:</w:t>
      </w:r>
    </w:p>
    <w:p w14:paraId="2DA7DCA2" w14:textId="77777777" w:rsidR="00805C55" w:rsidRPr="00C90F64" w:rsidRDefault="00805C55" w:rsidP="00805C55">
      <w:pPr>
        <w:pStyle w:val="B2"/>
        <w:rPr>
          <w:lang w:eastAsia="zh-CN"/>
        </w:rPr>
      </w:pPr>
      <w:r w:rsidRPr="00243F6E">
        <w:rPr>
          <w:lang w:eastAsia="zh-CN"/>
        </w:rPr>
        <w:t>-</w:t>
      </w:r>
      <w:r w:rsidRPr="00243F6E">
        <w:rPr>
          <w:lang w:eastAsia="zh-CN"/>
        </w:rPr>
        <w:tab/>
      </w:r>
      <w:r w:rsidRPr="00C90F64">
        <w:rPr>
          <w:lang w:eastAsia="zh-CN"/>
        </w:rPr>
        <w:t>If the Located UE</w:t>
      </w:r>
      <w:r w:rsidRPr="00243F6E">
        <w:rPr>
          <w:rFonts w:eastAsia="SimSun"/>
          <w:lang w:eastAsia="zh-CN"/>
        </w:rPr>
        <w:t>(s)</w:t>
      </w:r>
      <w:r w:rsidRPr="00C90F64">
        <w:rPr>
          <w:lang w:eastAsia="zh-CN"/>
        </w:rPr>
        <w:t xml:space="preserve"> needs network assistance to retrieve its location,</w:t>
      </w:r>
      <w:r w:rsidRPr="00C2482A">
        <w:rPr>
          <w:lang w:eastAsia="zh-CN"/>
        </w:rPr>
        <w:t xml:space="preserve"> the Located UE</w:t>
      </w:r>
      <w:r w:rsidRPr="00C90F64">
        <w:rPr>
          <w:rFonts w:eastAsia="SimSun"/>
          <w:lang w:eastAsia="zh-CN"/>
        </w:rPr>
        <w:t>(s)</w:t>
      </w:r>
      <w:r w:rsidRPr="00C90F64">
        <w:rPr>
          <w:lang w:eastAsia="zh-CN"/>
        </w:rPr>
        <w:t xml:space="preserve"> may trigger a MO-LR. This a</w:t>
      </w:r>
      <w:r w:rsidRPr="00C2482A">
        <w:rPr>
          <w:lang w:eastAsia="zh-CN"/>
        </w:rPr>
        <w:t>ssumes that the Located UE</w:t>
      </w:r>
      <w:r w:rsidRPr="00C90F64">
        <w:rPr>
          <w:rFonts w:eastAsia="SimSun"/>
          <w:lang w:eastAsia="zh-CN"/>
        </w:rPr>
        <w:t>(s)</w:t>
      </w:r>
      <w:r w:rsidRPr="00C90F64">
        <w:rPr>
          <w:lang w:eastAsia="zh-CN"/>
        </w:rPr>
        <w:t xml:space="preserve"> has a NAS connection to an AMF.</w:t>
      </w:r>
    </w:p>
    <w:p w14:paraId="1BC80965" w14:textId="1F177319" w:rsidR="00805C55" w:rsidRPr="00243F6E" w:rsidRDefault="00805C55" w:rsidP="00805C55">
      <w:pPr>
        <w:pStyle w:val="B2"/>
        <w:rPr>
          <w:rFonts w:eastAsia="Malgun Gothic"/>
          <w:lang w:eastAsia="zh-CN"/>
        </w:rPr>
      </w:pPr>
      <w:r w:rsidRPr="00243F6E">
        <w:rPr>
          <w:rFonts w:eastAsia="Malgun Gothic" w:hint="eastAsia"/>
          <w:lang w:eastAsia="zh-CN"/>
        </w:rPr>
        <w:t>-</w:t>
      </w:r>
      <w:r w:rsidRPr="00243F6E">
        <w:rPr>
          <w:rFonts w:eastAsia="Malgun Gothic"/>
          <w:lang w:eastAsia="zh-CN"/>
        </w:rPr>
        <w:tab/>
        <w:t>The Target UE use</w:t>
      </w:r>
      <w:r w:rsidRPr="00C90F64">
        <w:rPr>
          <w:lang w:eastAsia="zh-CN"/>
        </w:rPr>
        <w:t>s</w:t>
      </w:r>
      <w:r w:rsidRPr="00243F6E">
        <w:rPr>
          <w:rFonts w:eastAsia="Malgun Gothic"/>
          <w:lang w:eastAsia="zh-CN"/>
        </w:rPr>
        <w:t xml:space="preserve"> </w:t>
      </w:r>
      <w:r w:rsidRPr="00C90F64">
        <w:rPr>
          <w:lang w:eastAsia="zh-CN"/>
        </w:rPr>
        <w:t>the location returned by Located UE</w:t>
      </w:r>
      <w:r w:rsidRPr="00C90F64">
        <w:rPr>
          <w:rFonts w:eastAsia="SimSun"/>
          <w:lang w:eastAsia="zh-CN"/>
        </w:rPr>
        <w:t>(s)</w:t>
      </w:r>
      <w:r w:rsidRPr="00243F6E">
        <w:rPr>
          <w:rFonts w:eastAsia="Malgun Gothic"/>
          <w:lang w:eastAsia="zh-CN"/>
        </w:rPr>
        <w:t xml:space="preserve"> together with the ranging/SL positioning measurement data or result to estimate </w:t>
      </w:r>
      <w:r w:rsidRPr="00C90F64">
        <w:rPr>
          <w:lang w:eastAsia="zh-CN"/>
        </w:rPr>
        <w:t>its own</w:t>
      </w:r>
      <w:r w:rsidRPr="00243F6E">
        <w:rPr>
          <w:rFonts w:eastAsia="Malgun Gothic"/>
          <w:lang w:eastAsia="zh-CN"/>
        </w:rPr>
        <w:t xml:space="preserve"> location</w:t>
      </w:r>
      <w:r w:rsidR="001F671C">
        <w:rPr>
          <w:rFonts w:eastAsia="Malgun Gothic"/>
          <w:lang w:eastAsia="zh-CN"/>
        </w:rPr>
        <w:t>.</w:t>
      </w:r>
    </w:p>
    <w:p w14:paraId="641D39A9" w14:textId="11A27C4C" w:rsidR="00805C55" w:rsidRPr="00C90F64" w:rsidRDefault="00805C55" w:rsidP="00805C55">
      <w:pPr>
        <w:pStyle w:val="NO"/>
        <w:rPr>
          <w:rFonts w:eastAsia="DengXian"/>
          <w:lang w:eastAsia="zh-CN"/>
        </w:rPr>
      </w:pPr>
      <w:r w:rsidRPr="00C90F64">
        <w:rPr>
          <w:rFonts w:eastAsia="DengXian"/>
          <w:lang w:eastAsia="zh-CN"/>
        </w:rPr>
        <w:t>NOTE</w:t>
      </w:r>
      <w:r w:rsidR="001F671C">
        <w:rPr>
          <w:rFonts w:eastAsia="DengXian"/>
          <w:lang w:eastAsia="zh-CN"/>
        </w:rPr>
        <w:t> </w:t>
      </w:r>
      <w:r>
        <w:rPr>
          <w:rFonts w:eastAsia="DengXian"/>
          <w:lang w:eastAsia="zh-CN"/>
        </w:rPr>
        <w:t>3</w:t>
      </w:r>
      <w:r w:rsidRPr="00C90F64">
        <w:rPr>
          <w:rFonts w:eastAsia="DengXian"/>
          <w:lang w:eastAsia="zh-CN"/>
        </w:rPr>
        <w:t>:</w:t>
      </w:r>
      <w:r w:rsidRPr="00C90F64">
        <w:rPr>
          <w:rFonts w:eastAsia="DengXian"/>
          <w:lang w:eastAsia="zh-CN"/>
        </w:rPr>
        <w:tab/>
        <w:t>Security aspects require confirmation from SA</w:t>
      </w:r>
      <w:r w:rsidR="001F671C">
        <w:rPr>
          <w:rFonts w:eastAsia="DengXian"/>
          <w:lang w:eastAsia="zh-CN"/>
        </w:rPr>
        <w:t> </w:t>
      </w:r>
      <w:r w:rsidRPr="00C90F64">
        <w:rPr>
          <w:rFonts w:eastAsia="DengXian"/>
          <w:lang w:eastAsia="zh-CN"/>
        </w:rPr>
        <w:t>WG3.</w:t>
      </w:r>
    </w:p>
    <w:p w14:paraId="3897ECD6" w14:textId="4C6A7CD3" w:rsidR="00805C55" w:rsidRPr="00805C55" w:rsidRDefault="001F671C" w:rsidP="000A6DB7">
      <w:pPr>
        <w:pStyle w:val="EditorsNote"/>
        <w:rPr>
          <w:lang w:eastAsia="zh-CN"/>
        </w:rPr>
      </w:pPr>
      <w:r w:rsidRPr="00D76172">
        <w:rPr>
          <w:lang w:val="en-US" w:eastAsia="zh-CN"/>
        </w:rPr>
        <w:lastRenderedPageBreak/>
        <w:t>Editor</w:t>
      </w:r>
      <w:r>
        <w:rPr>
          <w:lang w:val="en-US" w:eastAsia="zh-CN"/>
        </w:rPr>
        <w:t>'</w:t>
      </w:r>
      <w:r w:rsidRPr="00D76172">
        <w:rPr>
          <w:lang w:val="en-US" w:eastAsia="zh-CN"/>
        </w:rPr>
        <w:t>s note:</w:t>
      </w:r>
      <w:r>
        <w:rPr>
          <w:lang w:val="en-US" w:eastAsia="zh-CN"/>
        </w:rPr>
        <w:tab/>
      </w:r>
      <w:r w:rsidR="00805C55" w:rsidRPr="00C90F64">
        <w:t>It is FFS whether and how to support</w:t>
      </w:r>
      <w:r w:rsidR="00805C55">
        <w:t xml:space="preserve"> MT-LR,</w:t>
      </w:r>
      <w:r w:rsidR="00805C55" w:rsidRPr="00C90F64">
        <w:t xml:space="preserve"> </w:t>
      </w:r>
      <w:r w:rsidR="00805C55" w:rsidRPr="00C2482A">
        <w:t>Defer</w:t>
      </w:r>
      <w:r w:rsidR="00805C55" w:rsidRPr="00243F6E">
        <w:t>red MT-LR and MO-LR when a Target UE that does not have a NAS connection</w:t>
      </w:r>
      <w:r w:rsidR="00805C55" w:rsidRPr="00C90F64">
        <w:t>.</w:t>
      </w:r>
      <w:r w:rsidR="00805C55" w:rsidRPr="00243F6E">
        <w:t xml:space="preserve"> </w:t>
      </w:r>
      <w:r w:rsidR="00805C55" w:rsidRPr="00C90F64">
        <w:t>Particularly, LPP impact when the Located UE forwards the Target UEs location or measurement</w:t>
      </w:r>
      <w:r w:rsidR="00805C55" w:rsidRPr="00C2482A">
        <w:t xml:space="preserve"> reports to the LMF to locate the Target UE location </w:t>
      </w:r>
      <w:r w:rsidR="00805C55" w:rsidRPr="00243F6E">
        <w:t>needs RAN feedback.</w:t>
      </w:r>
    </w:p>
    <w:p w14:paraId="36525EED" w14:textId="5A959C3E" w:rsidR="002826E4" w:rsidRPr="00DA730B" w:rsidRDefault="002826E4" w:rsidP="002826E4">
      <w:pPr>
        <w:pStyle w:val="Heading2"/>
        <w:rPr>
          <w:lang w:eastAsia="zh-CN"/>
        </w:rPr>
      </w:pPr>
      <w:bookmarkStart w:id="3323" w:name="_Toc117042849"/>
      <w:bookmarkStart w:id="3324" w:name="_Toc117570422"/>
      <w:r w:rsidRPr="00DA730B">
        <w:rPr>
          <w:lang w:eastAsia="zh-CN"/>
        </w:rPr>
        <w:t>8.6</w:t>
      </w:r>
      <w:r w:rsidRPr="00DA730B">
        <w:rPr>
          <w:lang w:eastAsia="zh-CN"/>
        </w:rPr>
        <w:tab/>
        <w:t>Key Issue #6: Ranging and sidelink positioning service exposure to a UE</w:t>
      </w:r>
      <w:bookmarkEnd w:id="3323"/>
      <w:bookmarkEnd w:id="3324"/>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3EE21F8B" w14:textId="77777777" w:rsidR="002826E4" w:rsidRPr="00DA730B" w:rsidRDefault="002826E4" w:rsidP="002826E4">
      <w:pPr>
        <w:rPr>
          <w:rFonts w:eastAsia="DengXian"/>
          <w:lang w:eastAsia="zh-CN"/>
        </w:rPr>
      </w:pPr>
      <w:r w:rsidRPr="00DA730B">
        <w:rPr>
          <w:rFonts w:eastAsia="DengXian"/>
          <w:lang w:eastAsia="zh-CN"/>
        </w:rPr>
        <w:t>Ranging and sidelink positioning service exposure to a UE through PC5 and the network are both supported.</w:t>
      </w:r>
    </w:p>
    <w:p w14:paraId="03E0FD1A" w14:textId="77777777" w:rsidR="002826E4" w:rsidRPr="00DA730B" w:rsidRDefault="002826E4" w:rsidP="002826E4">
      <w:pPr>
        <w:rPr>
          <w:lang w:eastAsia="zh-CN"/>
        </w:rPr>
      </w:pPr>
      <w:r w:rsidRPr="00DA730B">
        <w:rPr>
          <w:lang w:eastAsia="zh-CN"/>
        </w:rPr>
        <w:t>For Ranging and sidelink positioning service exposure to a UE through PC5, following principles is taken as baseline in normative work:</w:t>
      </w:r>
    </w:p>
    <w:p w14:paraId="695A8D9C" w14:textId="168FB4EE" w:rsidR="002826E4" w:rsidRPr="00DA730B" w:rsidRDefault="002826E4" w:rsidP="002826E4">
      <w:pPr>
        <w:pStyle w:val="B1"/>
        <w:rPr>
          <w:lang w:eastAsia="zh-CN"/>
        </w:rPr>
      </w:pPr>
      <w:r w:rsidRPr="00DA730B">
        <w:rPr>
          <w:lang w:eastAsia="zh-CN"/>
        </w:rPr>
        <w:t>-</w:t>
      </w:r>
      <w:r w:rsidRPr="00DA730B">
        <w:rPr>
          <w:lang w:eastAsia="zh-CN"/>
        </w:rPr>
        <w:tab/>
        <w:t>UE#1 (e.g</w:t>
      </w:r>
      <w:r w:rsidR="001F671C">
        <w:rPr>
          <w:lang w:eastAsia="zh-CN"/>
        </w:rPr>
        <w:t>.</w:t>
      </w:r>
      <w:r w:rsidRPr="00DA730B">
        <w:rPr>
          <w:lang w:eastAsia="zh-CN"/>
        </w:rPr>
        <w:t xml:space="preserve"> SL positioning client UE) invokes the ranging and sidelink positioning service from UE#2 by sending a ranging and sidelink positioning service request to the UE#2 for obtaining the Ranging and SL positioning result between UE#2 and Target UE. In this request at least the UE#1 info, UE#2 info and target UE info should be included.</w:t>
      </w:r>
    </w:p>
    <w:p w14:paraId="51F7783B" w14:textId="54BFDDF2" w:rsidR="002826E4" w:rsidRPr="00DA730B" w:rsidRDefault="002826E4" w:rsidP="002826E4">
      <w:pPr>
        <w:pStyle w:val="B1"/>
      </w:pPr>
      <w:r w:rsidRPr="00DA730B">
        <w:rPr>
          <w:lang w:eastAsia="zh-CN"/>
        </w:rPr>
        <w:t>-</w:t>
      </w:r>
      <w:r w:rsidRPr="00DA730B">
        <w:rPr>
          <w:lang w:eastAsia="zh-CN"/>
        </w:rPr>
        <w:tab/>
        <w:t>UE#2 triggers the authorization of UE#1 for the ranging and sidelink positioning service invocation for the Target UE and UE#2.</w:t>
      </w:r>
    </w:p>
    <w:p w14:paraId="1DCC521E" w14:textId="623D0814" w:rsidR="002826E4" w:rsidRPr="00DA730B" w:rsidRDefault="002826E4" w:rsidP="002826E4">
      <w:pPr>
        <w:pStyle w:val="NO"/>
        <w:rPr>
          <w:lang w:eastAsia="zh-CN"/>
        </w:rPr>
      </w:pPr>
      <w:r w:rsidRPr="00DA730B">
        <w:t>NOTE</w:t>
      </w:r>
      <w:r w:rsidR="001F671C">
        <w:t> </w:t>
      </w:r>
      <w:r>
        <w:t>1</w:t>
      </w:r>
      <w:r w:rsidRPr="00DA730B">
        <w:t>:</w:t>
      </w:r>
      <w:r w:rsidRPr="00DA730B">
        <w:tab/>
        <w:t xml:space="preserve">The procedure for Privacy handling on </w:t>
      </w:r>
      <w:r w:rsidRPr="00DA730B">
        <w:rPr>
          <w:rFonts w:eastAsia="DengXian"/>
          <w:lang w:eastAsia="zh-CN"/>
        </w:rPr>
        <w:t xml:space="preserve">Ranging and sidelink positioning service exposure </w:t>
      </w:r>
      <w:r w:rsidRPr="00DA730B">
        <w:t xml:space="preserve">needs to be </w:t>
      </w:r>
      <w:r w:rsidRPr="00DA730B">
        <w:rPr>
          <w:rFonts w:eastAsia="DengXian"/>
          <w:lang w:eastAsia="zh-CN"/>
        </w:rPr>
        <w:t>determined by SA3 Group</w:t>
      </w:r>
      <w:r w:rsidRPr="00DA730B">
        <w:t xml:space="preserve"> i.e</w:t>
      </w:r>
      <w:r w:rsidR="001F671C">
        <w:t>.</w:t>
      </w:r>
      <w:r w:rsidRPr="00DA730B">
        <w:t xml:space="preserve"> the authorization of the </w:t>
      </w:r>
      <w:r w:rsidRPr="00DA730B">
        <w:rPr>
          <w:lang w:eastAsia="zh-CN"/>
        </w:rPr>
        <w:t>SL positioning client UE for</w:t>
      </w:r>
      <w:r w:rsidRPr="00DA730B">
        <w:rPr>
          <w:rFonts w:eastAsia="DengXian"/>
          <w:lang w:eastAsia="zh-CN"/>
        </w:rPr>
        <w:t xml:space="preserve"> Ranging and sidelink positioning service invocation</w:t>
      </w:r>
      <w:r w:rsidRPr="00DA730B">
        <w:t xml:space="preserve"> of two other UEs.</w:t>
      </w:r>
    </w:p>
    <w:p w14:paraId="427704D7" w14:textId="77777777" w:rsidR="002826E4" w:rsidRPr="00DA730B" w:rsidRDefault="002826E4" w:rsidP="002826E4">
      <w:pPr>
        <w:pStyle w:val="B1"/>
        <w:rPr>
          <w:lang w:eastAsia="zh-CN"/>
        </w:rPr>
      </w:pPr>
      <w:r w:rsidRPr="00DA730B">
        <w:rPr>
          <w:lang w:eastAsia="zh-CN"/>
        </w:rPr>
        <w:t>-</w:t>
      </w:r>
      <w:r w:rsidRPr="00DA730B">
        <w:rPr>
          <w:lang w:eastAsia="zh-CN"/>
        </w:rPr>
        <w:tab/>
        <w:t>UE#2 initiates the ranging and sidelink positioning procedure with Target UE based on the conclusion of KI#4 and obtaining the ranging and sidelink positioning result.</w:t>
      </w:r>
    </w:p>
    <w:p w14:paraId="6B0191EE" w14:textId="77777777" w:rsidR="002826E4" w:rsidRPr="00DA730B" w:rsidRDefault="002826E4" w:rsidP="002826E4">
      <w:pPr>
        <w:pStyle w:val="B1"/>
        <w:rPr>
          <w:lang w:eastAsia="zh-CN"/>
        </w:rPr>
      </w:pPr>
      <w:r w:rsidRPr="00DA730B">
        <w:rPr>
          <w:lang w:eastAsia="zh-CN"/>
        </w:rPr>
        <w:t>-</w:t>
      </w:r>
      <w:r w:rsidRPr="00DA730B">
        <w:rPr>
          <w:lang w:eastAsia="zh-CN"/>
        </w:rPr>
        <w:tab/>
        <w:t>UE#2 returns the ranging and sidelink positioning result to UE#1.</w:t>
      </w:r>
    </w:p>
    <w:p w14:paraId="364851E5" w14:textId="75401829" w:rsidR="002826E4" w:rsidRPr="002826E4" w:rsidRDefault="001F671C" w:rsidP="002826E4">
      <w:pPr>
        <w:pStyle w:val="EditorsNote"/>
      </w:pPr>
      <w:r w:rsidRPr="00D76172">
        <w:rPr>
          <w:lang w:val="en-US" w:eastAsia="zh-CN"/>
        </w:rPr>
        <w:t>Editor</w:t>
      </w:r>
      <w:r>
        <w:rPr>
          <w:lang w:val="en-US" w:eastAsia="zh-CN"/>
        </w:rPr>
        <w:t>'</w:t>
      </w:r>
      <w:r w:rsidRPr="00D76172">
        <w:rPr>
          <w:lang w:val="en-US" w:eastAsia="zh-CN"/>
        </w:rPr>
        <w:t>s note:</w:t>
      </w:r>
      <w:r w:rsidR="002826E4" w:rsidRPr="002826E4">
        <w:tab/>
        <w:t>It is FFS the exact information to be included in the interaction messages between UE#1 and UE#2.</w:t>
      </w:r>
    </w:p>
    <w:p w14:paraId="0F7A908A" w14:textId="3C05891A" w:rsidR="002826E4" w:rsidRPr="00DA730B" w:rsidRDefault="002826E4" w:rsidP="002826E4">
      <w:pPr>
        <w:pStyle w:val="NO"/>
        <w:rPr>
          <w:lang w:eastAsia="zh-CN"/>
        </w:rPr>
      </w:pPr>
      <w:r w:rsidRPr="00DA730B">
        <w:t>NOTE</w:t>
      </w:r>
      <w:r w:rsidR="001F671C">
        <w:t> </w:t>
      </w:r>
      <w:r>
        <w:t>2</w:t>
      </w:r>
      <w:r w:rsidRPr="00DA730B">
        <w:t>:</w:t>
      </w:r>
      <w:r w:rsidRPr="00DA730B">
        <w:tab/>
        <w:t>Above procedure needs coordination with RAN Groups.</w:t>
      </w:r>
    </w:p>
    <w:p w14:paraId="6C07C982" w14:textId="77777777" w:rsidR="002826E4" w:rsidRPr="00DA730B" w:rsidRDefault="002826E4" w:rsidP="002826E4">
      <w:pPr>
        <w:rPr>
          <w:lang w:eastAsia="zh-CN"/>
        </w:rPr>
      </w:pPr>
      <w:r w:rsidRPr="00DA730B">
        <w:rPr>
          <w:lang w:eastAsia="zh-CN"/>
        </w:rPr>
        <w:t>For Ranging and sidelink positioning service exposure to a UE through network,</w:t>
      </w:r>
      <w:r w:rsidRPr="00DA730B">
        <w:t xml:space="preserve"> </w:t>
      </w:r>
      <w:r w:rsidRPr="00DA730B">
        <w:rPr>
          <w:lang w:eastAsia="zh-CN"/>
        </w:rPr>
        <w:t xml:space="preserve">SL positioning client UE invokes the Ranging and sidelink positioning service exposure from a UE by reusing </w:t>
      </w:r>
      <w:r w:rsidRPr="00DA730B">
        <w:rPr>
          <w:rFonts w:eastAsia="SimSun"/>
          <w:lang w:eastAsia="zh-CN"/>
        </w:rPr>
        <w:t>the LCS architecture and LPP messages</w:t>
      </w:r>
      <w:r w:rsidRPr="00DA730B">
        <w:rPr>
          <w:lang w:eastAsia="zh-CN"/>
        </w:rPr>
        <w:t>, or via the Application exposure API over the application layer message, then the subsequent processes rely on the conclusion of KI#7.</w:t>
      </w:r>
    </w:p>
    <w:p w14:paraId="01CA7618" w14:textId="6C406164" w:rsidR="002826E4" w:rsidRPr="00DA730B" w:rsidRDefault="00CE568C" w:rsidP="00CE568C">
      <w:pPr>
        <w:pStyle w:val="B1"/>
        <w:rPr>
          <w:lang w:eastAsia="zh-CN"/>
        </w:rPr>
      </w:pPr>
      <w:r w:rsidRPr="00CE568C">
        <w:t>-</w:t>
      </w:r>
      <w:r w:rsidRPr="00CE568C">
        <w:tab/>
      </w:r>
      <w:r w:rsidR="002826E4" w:rsidRPr="00CE568C">
        <w:t>The SL positioning UE receives the onboarding information in order to use the Application exposure API during the registration procedure.</w:t>
      </w:r>
    </w:p>
    <w:p w14:paraId="4F211F8E" w14:textId="6D9F24E0" w:rsidR="002826E4" w:rsidRPr="000A6DB7" w:rsidRDefault="002826E4" w:rsidP="002826E4">
      <w:pPr>
        <w:pStyle w:val="NO"/>
      </w:pPr>
      <w:r w:rsidRPr="002826E4">
        <w:t>NOTE</w:t>
      </w:r>
      <w:r w:rsidR="001F671C">
        <w:t> </w:t>
      </w:r>
      <w:r>
        <w:t>3</w:t>
      </w:r>
      <w:r w:rsidRPr="002826E4">
        <w:t>:</w:t>
      </w:r>
      <w:r w:rsidRPr="002826E4">
        <w:tab/>
      </w:r>
      <w:r w:rsidR="001F671C">
        <w:t xml:space="preserve">The authorization of the SL positioning client UE for Ranging and sidelink positioning service invocation of two other UEs reuses the procedures will be determined by SA WG6, and defined in </w:t>
      </w:r>
      <w:r w:rsidR="006D34D6">
        <w:t>TS 23.222 [</w:t>
      </w:r>
      <w:r w:rsidR="001F671C">
        <w:t>12].</w:t>
      </w:r>
    </w:p>
    <w:p w14:paraId="236558C9" w14:textId="0FC7AE44" w:rsidR="002826E4" w:rsidRPr="000A6DB7" w:rsidRDefault="001F671C" w:rsidP="000A6DB7">
      <w:pPr>
        <w:pStyle w:val="EditorsNote"/>
      </w:pPr>
      <w:r w:rsidRPr="00D76172">
        <w:rPr>
          <w:lang w:val="en-US" w:eastAsia="zh-CN"/>
        </w:rPr>
        <w:t>Editor</w:t>
      </w:r>
      <w:r>
        <w:rPr>
          <w:lang w:val="en-US" w:eastAsia="zh-CN"/>
        </w:rPr>
        <w:t>'</w:t>
      </w:r>
      <w:r w:rsidRPr="00D76172">
        <w:rPr>
          <w:lang w:val="en-US" w:eastAsia="zh-CN"/>
        </w:rPr>
        <w:t>s note:</w:t>
      </w:r>
      <w:r w:rsidR="002826E4" w:rsidRPr="000A6DB7">
        <w:tab/>
        <w:t xml:space="preserve">It is FFS on whether and </w:t>
      </w:r>
      <w:r w:rsidR="002826E4" w:rsidRPr="002826E4">
        <w:t xml:space="preserve">how to use the </w:t>
      </w:r>
      <w:r w:rsidR="002826E4" w:rsidRPr="000A6DB7">
        <w:rPr>
          <w:rFonts w:eastAsia="SimSun"/>
        </w:rPr>
        <w:t>LCS architecture for</w:t>
      </w:r>
      <w:r w:rsidR="002826E4" w:rsidRPr="000A6DB7">
        <w:t xml:space="preserve"> the Ranging and sidelink positioning service exposure to SL positioning client UE.</w:t>
      </w:r>
    </w:p>
    <w:p w14:paraId="55767174" w14:textId="1EF47626" w:rsidR="009B0212" w:rsidRPr="00D76172" w:rsidRDefault="009B0212" w:rsidP="009B0212">
      <w:pPr>
        <w:pStyle w:val="Heading2"/>
        <w:rPr>
          <w:lang w:eastAsia="zh-CN"/>
        </w:rPr>
      </w:pPr>
      <w:bookmarkStart w:id="3325" w:name="_Toc117042850"/>
      <w:bookmarkStart w:id="3326" w:name="_Toc117570423"/>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3325"/>
      <w:bookmarkEnd w:id="3326"/>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4D2D6D6A" w14:textId="77777777" w:rsidR="009B0212" w:rsidRPr="00D76172" w:rsidRDefault="009B0212" w:rsidP="009B0212">
      <w:pPr>
        <w:pStyle w:val="B1"/>
        <w:rPr>
          <w:lang w:eastAsia="zh-CN"/>
        </w:rPr>
      </w:pPr>
      <w:r w:rsidRPr="00D76172">
        <w:rPr>
          <w:lang w:eastAsia="zh-CN"/>
        </w:rPr>
        <w:t>-</w:t>
      </w:r>
      <w:r w:rsidRPr="00D76172">
        <w:rPr>
          <w:lang w:eastAsia="zh-CN"/>
        </w:rPr>
        <w:tab/>
        <w:t>The 5GS Ranging/Sidelink Positioning service may be exposed to the Application server either via interaction with  5GC NFs e.g. GMLC or via the NEF</w:t>
      </w:r>
    </w:p>
    <w:p w14:paraId="62CB5AF7" w14:textId="77777777" w:rsidR="009B0212" w:rsidRPr="00D76172" w:rsidRDefault="009B0212" w:rsidP="009B0212">
      <w:pPr>
        <w:pStyle w:val="B1"/>
        <w:rPr>
          <w:lang w:eastAsia="zh-CN"/>
        </w:rPr>
      </w:pPr>
      <w:r w:rsidRPr="00D76172">
        <w:rPr>
          <w:lang w:eastAsia="zh-CN"/>
        </w:rPr>
        <w:lastRenderedPageBreak/>
        <w:t>-</w:t>
      </w:r>
      <w:r w:rsidRPr="00D76172">
        <w:rPr>
          <w:lang w:eastAsia="zh-CN"/>
        </w:rPr>
        <w:tab/>
        <w:t>A Ranging/Sidelink Positioning request issued by the Application server is supported. The request supports indication for both relative positioning between two UEs identified in the requests and absolute positioning. The result is returned to the Application server.</w:t>
      </w:r>
    </w:p>
    <w:p w14:paraId="2E6D9F4E" w14:textId="3ED7EB4A" w:rsidR="009B0212" w:rsidRPr="00D76172" w:rsidRDefault="009B0212" w:rsidP="009B0212">
      <w:pPr>
        <w:pStyle w:val="NO"/>
        <w:rPr>
          <w:lang w:eastAsia="zh-CN"/>
        </w:rPr>
      </w:pPr>
      <w:r w:rsidRPr="00D76172">
        <w:rPr>
          <w:lang w:eastAsia="zh-CN"/>
        </w:rPr>
        <w:t>NOTE 1:</w:t>
      </w:r>
      <w:r w:rsidR="001F671C">
        <w:rPr>
          <w:lang w:eastAsia="zh-CN"/>
        </w:rPr>
        <w:tab/>
      </w:r>
      <w:r w:rsidRPr="00D76172">
        <w:rPr>
          <w:lang w:eastAsia="zh-CN"/>
        </w:rPr>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the conclusion for KI#5.</w:t>
      </w:r>
    </w:p>
    <w:p w14:paraId="3E854A8E" w14:textId="77777777" w:rsidR="009B0212" w:rsidRPr="00D76172" w:rsidRDefault="009B0212" w:rsidP="009B0212">
      <w:pPr>
        <w:pStyle w:val="B1"/>
        <w:rPr>
          <w:rFonts w:eastAsia="DengXian"/>
          <w:lang w:eastAsia="zh-CN"/>
        </w:rPr>
      </w:pPr>
      <w:r w:rsidRPr="00D76172">
        <w:rPr>
          <w:rFonts w:eastAsia="DengXian" w:hint="eastAsia"/>
          <w:lang w:eastAsia="zh-CN"/>
        </w:rPr>
        <w:t>-</w:t>
      </w:r>
      <w:r w:rsidRPr="00D76172">
        <w:rPr>
          <w:rFonts w:eastAsia="DengXian"/>
          <w:lang w:eastAsia="zh-CN"/>
        </w:rPr>
        <w:tab/>
        <w:t xml:space="preserve">For Ranging/Sidelink Positioning service exposure </w:t>
      </w:r>
      <w:r w:rsidRPr="00D76172">
        <w:rPr>
          <w:lang w:eastAsia="zh-CN"/>
        </w:rPr>
        <w:t>to Application server</w:t>
      </w:r>
      <w:r w:rsidRPr="00D76172">
        <w:rPr>
          <w:rFonts w:eastAsia="DengXian"/>
          <w:lang w:eastAsia="zh-CN"/>
        </w:rPr>
        <w:t>, the LCS architecture and MT-LR procedures are taken as baseline</w:t>
      </w:r>
    </w:p>
    <w:p w14:paraId="1A89ED8C" w14:textId="523E2B7C" w:rsidR="009B0212" w:rsidRPr="00D76172" w:rsidRDefault="009B0212" w:rsidP="009B0212">
      <w:pPr>
        <w:pStyle w:val="B2"/>
        <w:rPr>
          <w:lang w:val="en-US" w:eastAsia="zh-CN"/>
        </w:rPr>
      </w:pPr>
      <w:r w:rsidRPr="00D76172">
        <w:rPr>
          <w:rFonts w:hint="eastAsia"/>
          <w:lang w:eastAsia="zh-CN"/>
        </w:rPr>
        <w:t>-</w:t>
      </w:r>
      <w:r w:rsidRPr="00D76172">
        <w:rPr>
          <w:lang w:eastAsia="zh-CN"/>
        </w:rPr>
        <w:tab/>
        <w:t xml:space="preserve">LMF is </w:t>
      </w:r>
      <w:r w:rsidRPr="00D76172">
        <w:rPr>
          <w:lang w:val="en-US" w:eastAsia="zh-CN"/>
        </w:rPr>
        <w:t xml:space="preserve">the </w:t>
      </w:r>
      <w:r w:rsidRPr="00D76172">
        <w:rPr>
          <w:lang w:eastAsia="zh-CN"/>
        </w:rPr>
        <w:t>responsible</w:t>
      </w:r>
      <w:r w:rsidRPr="00D76172">
        <w:rPr>
          <w:lang w:val="en-US" w:eastAsia="zh-CN"/>
        </w:rPr>
        <w:t xml:space="preserve"> 5GC NF</w:t>
      </w:r>
      <w:r w:rsidRPr="00D76172">
        <w:rPr>
          <w:lang w:eastAsia="zh-CN"/>
        </w:rPr>
        <w:t xml:space="preserve"> to trigger Ranging/Sidelink Positioning</w:t>
      </w:r>
      <w:r w:rsidRPr="00D76172">
        <w:rPr>
          <w:lang w:val="en-US" w:eastAsia="zh-CN"/>
        </w:rPr>
        <w:t xml:space="preserve"> to the UE.</w:t>
      </w:r>
    </w:p>
    <w:p w14:paraId="386AE409" w14:textId="77777777" w:rsidR="009B0212" w:rsidRPr="00D76172" w:rsidRDefault="009B0212" w:rsidP="009B0212">
      <w:pPr>
        <w:pStyle w:val="B2"/>
        <w:rPr>
          <w:lang w:val="en-US" w:eastAsia="zh-CN"/>
        </w:rPr>
      </w:pPr>
      <w:r w:rsidRPr="00D76172">
        <w:rPr>
          <w:lang w:val="en-US" w:eastAsia="zh-CN"/>
        </w:rPr>
        <w:t>-</w:t>
      </w:r>
      <w:r w:rsidRPr="00D76172">
        <w:rPr>
          <w:lang w:val="en-US" w:eastAsia="zh-CN"/>
        </w:rPr>
        <w:tab/>
        <w:t xml:space="preserve">One Ranging/SL Positioning capable LMF is selected by the AMF for a </w:t>
      </w:r>
      <w:r w:rsidRPr="00D76172">
        <w:rPr>
          <w:lang w:eastAsia="zh-CN"/>
        </w:rPr>
        <w:t>Ranging/Sidelink Positioning</w:t>
      </w:r>
      <w:r w:rsidRPr="00D76172" w:rsidDel="00417500">
        <w:rPr>
          <w:lang w:val="en-US" w:eastAsia="zh-CN"/>
        </w:rPr>
        <w:t xml:space="preserve"> </w:t>
      </w:r>
      <w:r w:rsidRPr="00D76172">
        <w:rPr>
          <w:lang w:val="en-US" w:eastAsia="zh-CN"/>
        </w:rPr>
        <w:t>session, the AMF serves either the Target UE or the SL Reference UE or both. The GMLC selects the AMF. .</w:t>
      </w:r>
    </w:p>
    <w:p w14:paraId="77BAEE61" w14:textId="1C09EF35" w:rsidR="009B0212" w:rsidRPr="00D76172" w:rsidRDefault="001F671C" w:rsidP="009B0212">
      <w:pPr>
        <w:pStyle w:val="EditorsNote"/>
        <w:rPr>
          <w:lang w:val="en-US" w:eastAsia="zh-CN"/>
        </w:rPr>
      </w:pPr>
      <w:r w:rsidRPr="00D76172">
        <w:rPr>
          <w:lang w:val="en-US" w:eastAsia="zh-CN"/>
        </w:rPr>
        <w:t>Editor</w:t>
      </w:r>
      <w:r>
        <w:rPr>
          <w:lang w:val="en-US" w:eastAsia="zh-CN"/>
        </w:rPr>
        <w:t>'</w:t>
      </w:r>
      <w:r w:rsidRPr="00D76172">
        <w:rPr>
          <w:lang w:val="en-US" w:eastAsia="zh-CN"/>
        </w:rPr>
        <w:t>s note:</w:t>
      </w:r>
      <w:r>
        <w:rPr>
          <w:lang w:val="en-US" w:eastAsia="zh-CN"/>
        </w:rPr>
        <w:tab/>
      </w:r>
      <w:r w:rsidR="009B0212" w:rsidRPr="00D76172">
        <w:rPr>
          <w:lang w:val="en-US" w:eastAsia="zh-CN"/>
        </w:rPr>
        <w:t>Whether the same LMF need to be selected for both the Target UE or the SL Reference UE is FFS.</w:t>
      </w:r>
    </w:p>
    <w:p w14:paraId="5957F985" w14:textId="77777777" w:rsidR="009B0212" w:rsidRPr="00D76172" w:rsidRDefault="009B0212" w:rsidP="009B0212">
      <w:pPr>
        <w:pStyle w:val="B2"/>
        <w:rPr>
          <w:lang w:val="en-US" w:eastAsia="zh-CN"/>
        </w:rPr>
      </w:pPr>
      <w:r w:rsidRPr="00D76172">
        <w:rPr>
          <w:lang w:eastAsia="zh-CN"/>
        </w:rPr>
        <w:t>-</w:t>
      </w:r>
      <w:r w:rsidRPr="00D76172">
        <w:rPr>
          <w:lang w:eastAsia="zh-CN"/>
        </w:rPr>
        <w:tab/>
      </w:r>
      <w:r w:rsidRPr="00D76172">
        <w:rPr>
          <w:lang w:val="en-US" w:eastAsia="zh-CN"/>
        </w:rPr>
        <w:t>If UE-only Operation is not possible, LMF is responsible for performing result calculation.</w:t>
      </w:r>
    </w:p>
    <w:p w14:paraId="1F0C4DF1" w14:textId="77777777" w:rsidR="009B0212" w:rsidRPr="00D76172" w:rsidRDefault="009B0212" w:rsidP="009B0212">
      <w:pPr>
        <w:pStyle w:val="B2"/>
        <w:rPr>
          <w:lang w:eastAsia="zh-CN"/>
        </w:rPr>
      </w:pPr>
      <w:r w:rsidRPr="00D76172">
        <w:rPr>
          <w:lang w:val="en-US" w:eastAsia="zh-CN"/>
        </w:rPr>
        <w:t>-</w:t>
      </w:r>
      <w:r w:rsidRPr="00D76172">
        <w:rPr>
          <w:lang w:val="en-US" w:eastAsia="zh-CN"/>
        </w:rPr>
        <w:tab/>
        <w:t xml:space="preserve">If </w:t>
      </w:r>
      <w:r w:rsidRPr="00D76172">
        <w:rPr>
          <w:lang w:eastAsia="zh-CN"/>
        </w:rPr>
        <w:t xml:space="preserve">LMF determines to use Network Assisted SL Positioning to position a Target UE, </w:t>
      </w:r>
      <w:r w:rsidRPr="00D76172">
        <w:rPr>
          <w:lang w:val="en-US" w:eastAsia="zh-CN"/>
        </w:rPr>
        <w:t>Ranging/Sidelink Positioning results and Uu positioning results may be combined by LMF before exposing the results to the AF</w:t>
      </w:r>
      <w:r w:rsidRPr="00D76172">
        <w:rPr>
          <w:lang w:eastAsia="zh-CN"/>
        </w:rPr>
        <w:t>. Details are described in the conclusion for KI#5.</w:t>
      </w:r>
    </w:p>
    <w:p w14:paraId="04CE1245" w14:textId="313824BE" w:rsidR="009B0212" w:rsidRPr="00DF048C" w:rsidRDefault="009B0212" w:rsidP="000A6DB7">
      <w:pPr>
        <w:pStyle w:val="NO"/>
      </w:pPr>
      <w:r w:rsidRPr="00D76172">
        <w:rPr>
          <w:lang w:eastAsia="zh-CN"/>
        </w:rPr>
        <w:t>NOTE 2</w:t>
      </w:r>
      <w:r>
        <w:rPr>
          <w:lang w:eastAsia="zh-CN"/>
        </w:rPr>
        <w:t>:</w:t>
      </w:r>
      <w:r>
        <w:rPr>
          <w:lang w:eastAsia="zh-CN"/>
        </w:rPr>
        <w:tab/>
      </w:r>
      <w:r w:rsidRPr="00D76172">
        <w:rPr>
          <w:lang w:eastAsia="zh-CN"/>
        </w:rPr>
        <w:t xml:space="preserve">How to </w:t>
      </w:r>
      <w:r w:rsidRPr="00D76172">
        <w:rPr>
          <w:lang w:eastAsia="ko-KR"/>
        </w:rPr>
        <w:t>support Ranging/SL Positioning between UEs belonging to different PLMNs may be developed during the normative phase if time allows.</w:t>
      </w:r>
    </w:p>
    <w:p w14:paraId="58F396D2" w14:textId="5367A4A3" w:rsidR="001419AE" w:rsidRPr="00DF048C" w:rsidRDefault="002675F0" w:rsidP="00550DF8">
      <w:pPr>
        <w:pStyle w:val="Heading9"/>
      </w:pPr>
      <w:bookmarkStart w:id="3327" w:name="tsgNames"/>
      <w:bookmarkStart w:id="3328" w:name="startOfAnnexes"/>
      <w:bookmarkEnd w:id="3327"/>
      <w:bookmarkEnd w:id="3328"/>
      <w:r w:rsidRPr="00DF048C">
        <w:br w:type="page"/>
      </w:r>
      <w:bookmarkStart w:id="3329" w:name="_Toc2086459"/>
      <w:bookmarkStart w:id="3330" w:name="_Toc97050522"/>
      <w:bookmarkStart w:id="3331" w:name="_Toc97050737"/>
      <w:bookmarkStart w:id="3332" w:name="_Toc97050937"/>
      <w:bookmarkStart w:id="3333" w:name="_Toc97142396"/>
      <w:bookmarkStart w:id="3334" w:name="_Toc100781054"/>
      <w:bookmarkStart w:id="3335" w:name="_Toc100782279"/>
      <w:bookmarkStart w:id="3336" w:name="_Toc100782403"/>
      <w:bookmarkStart w:id="3337" w:name="_Toc100782532"/>
      <w:bookmarkStart w:id="3338" w:name="_Toc100782661"/>
      <w:bookmarkStart w:id="3339" w:name="_Toc104299598"/>
      <w:bookmarkStart w:id="3340" w:name="_Toc112768617"/>
      <w:bookmarkStart w:id="3341" w:name="_Toc112768908"/>
      <w:bookmarkStart w:id="3342" w:name="_Toc112769152"/>
      <w:bookmarkStart w:id="3343" w:name="_Toc112772589"/>
      <w:bookmarkStart w:id="3344" w:name="_Toc112864264"/>
      <w:bookmarkStart w:id="3345" w:name="_Toc112865406"/>
      <w:bookmarkStart w:id="3346" w:name="_Toc117570424"/>
      <w:r w:rsidR="001419AE" w:rsidRPr="00DF048C">
        <w:lastRenderedPageBreak/>
        <w:t xml:space="preserve">Annex </w:t>
      </w:r>
      <w:r w:rsidR="001F671C">
        <w:t>A</w:t>
      </w:r>
      <w:r w:rsidR="001419AE" w:rsidRPr="00DF048C">
        <w:t>:</w:t>
      </w:r>
      <w:r w:rsidR="001419AE" w:rsidRPr="00DF048C">
        <w:br/>
        <w:t>Change history</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EE013D">
        <w:trPr>
          <w:cantSplit/>
          <w:jc w:val="center"/>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347" w:name="historyclause"/>
            <w:bookmarkEnd w:id="3347"/>
            <w:r w:rsidRPr="00DF048C">
              <w:rPr>
                <w:b/>
              </w:rPr>
              <w:lastRenderedPageBreak/>
              <w:t>Change history</w:t>
            </w:r>
          </w:p>
        </w:tc>
      </w:tr>
      <w:tr w:rsidR="001419AE" w:rsidRPr="00DF048C" w14:paraId="211C7988" w14:textId="77777777" w:rsidTr="00EE013D">
        <w:trPr>
          <w:cantSplit/>
          <w:jc w:val="center"/>
        </w:trPr>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FF2810" w:rsidRPr="00FF2810" w14:paraId="4C21EDF6"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550DF8" w:rsidRPr="00D47663" w14:paraId="3EA2D36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348" w:name="S2-2201109"/>
            <w:r w:rsidRPr="00D47663">
              <w:rPr>
                <w:sz w:val="16"/>
                <w:szCs w:val="16"/>
              </w:rPr>
              <w:t>S2-2201109</w:t>
            </w:r>
            <w:bookmarkEnd w:id="3348"/>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8720B5" w14:textId="662D8873" w:rsidR="0062449F" w:rsidRPr="00D47663" w:rsidRDefault="00000000" w:rsidP="00D47663">
            <w:pPr>
              <w:pStyle w:val="TAL"/>
              <w:rPr>
                <w:sz w:val="16"/>
                <w:szCs w:val="16"/>
              </w:rPr>
            </w:pPr>
            <w:hyperlink r:id="rId174"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E57989" w14:textId="54746E1A" w:rsidR="0062449F" w:rsidRPr="00D47663" w:rsidRDefault="00000000" w:rsidP="00D47663">
            <w:pPr>
              <w:pStyle w:val="TAL"/>
              <w:rPr>
                <w:sz w:val="16"/>
                <w:szCs w:val="16"/>
              </w:rPr>
            </w:pPr>
            <w:hyperlink r:id="rId175"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F00552" w14:textId="746CA887" w:rsidR="0062449F" w:rsidRPr="00D47663" w:rsidRDefault="00000000" w:rsidP="00D47663">
            <w:pPr>
              <w:pStyle w:val="TAL"/>
              <w:rPr>
                <w:sz w:val="16"/>
                <w:szCs w:val="16"/>
              </w:rPr>
            </w:pPr>
            <w:hyperlink r:id="rId176"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A2820" w14:textId="225E08CE" w:rsidR="0062449F" w:rsidRPr="00D47663" w:rsidRDefault="00000000" w:rsidP="00D47663">
            <w:pPr>
              <w:pStyle w:val="TAL"/>
              <w:rPr>
                <w:sz w:val="16"/>
                <w:szCs w:val="16"/>
              </w:rPr>
            </w:pPr>
            <w:hyperlink r:id="rId177"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682EB8" w14:textId="242FD4C1" w:rsidR="0062449F" w:rsidRPr="00D47663" w:rsidRDefault="00000000" w:rsidP="00D47663">
            <w:pPr>
              <w:pStyle w:val="TAL"/>
              <w:rPr>
                <w:sz w:val="16"/>
                <w:szCs w:val="16"/>
              </w:rPr>
            </w:pPr>
            <w:hyperlink r:id="rId178"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D34149" w14:textId="0C6C23D7" w:rsidR="0062449F" w:rsidRPr="00D47663" w:rsidRDefault="00000000" w:rsidP="00D47663">
            <w:pPr>
              <w:pStyle w:val="TAL"/>
              <w:rPr>
                <w:sz w:val="16"/>
                <w:szCs w:val="16"/>
              </w:rPr>
            </w:pPr>
            <w:hyperlink r:id="rId179"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D65C2C" w14:textId="1EBFEA69" w:rsidR="0062449F" w:rsidRPr="00D47663" w:rsidRDefault="00000000" w:rsidP="00D47663">
            <w:pPr>
              <w:pStyle w:val="TAL"/>
              <w:rPr>
                <w:sz w:val="16"/>
                <w:szCs w:val="16"/>
              </w:rPr>
            </w:pPr>
            <w:hyperlink r:id="rId180"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D43FE2" w14:textId="1B910254" w:rsidR="0062449F" w:rsidRPr="00D47663" w:rsidRDefault="00000000" w:rsidP="00D47663">
            <w:pPr>
              <w:pStyle w:val="TAL"/>
              <w:rPr>
                <w:sz w:val="16"/>
                <w:szCs w:val="16"/>
              </w:rPr>
            </w:pPr>
            <w:hyperlink r:id="rId181"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47D44" w14:textId="65B53722" w:rsidR="0062449F" w:rsidRPr="00D47663" w:rsidRDefault="00000000" w:rsidP="00D47663">
            <w:pPr>
              <w:pStyle w:val="TAL"/>
              <w:rPr>
                <w:sz w:val="16"/>
                <w:szCs w:val="16"/>
              </w:rPr>
            </w:pPr>
            <w:hyperlink r:id="rId182"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4A238" w14:textId="4B312266" w:rsidR="0062449F" w:rsidRPr="00D47663" w:rsidRDefault="00000000" w:rsidP="00D47663">
            <w:pPr>
              <w:pStyle w:val="TAL"/>
              <w:rPr>
                <w:sz w:val="16"/>
                <w:szCs w:val="16"/>
              </w:rPr>
            </w:pPr>
            <w:hyperlink r:id="rId183"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EE013D" w:rsidRPr="00EE013D" w14:paraId="52C26B68"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EE013D" w:rsidRDefault="00FF2810" w:rsidP="00FF2810">
            <w:pPr>
              <w:pStyle w:val="TAL"/>
              <w:rPr>
                <w:color w:val="0000FF"/>
                <w:sz w:val="16"/>
                <w:szCs w:val="16"/>
              </w:rPr>
            </w:pPr>
            <w:r w:rsidRPr="00EE013D">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EE013D" w:rsidRDefault="00FF2810" w:rsidP="00FF2810">
            <w:pPr>
              <w:pStyle w:val="TAL"/>
              <w:rPr>
                <w:color w:val="0000FF"/>
                <w:sz w:val="16"/>
                <w:szCs w:val="16"/>
              </w:rPr>
            </w:pPr>
            <w:r w:rsidRPr="00EE013D">
              <w:rPr>
                <w:color w:val="0000FF"/>
                <w:sz w:val="16"/>
                <w:szCs w:val="16"/>
              </w:rPr>
              <w:t>SA#97-e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C84697" w14:textId="7A58D2F5" w:rsidR="00FF2810" w:rsidRPr="00EE013D" w:rsidRDefault="00FF2810" w:rsidP="00FF2810">
            <w:pPr>
              <w:pStyle w:val="TAL"/>
              <w:rPr>
                <w:color w:val="0000FF"/>
                <w:sz w:val="16"/>
                <w:szCs w:val="16"/>
              </w:rPr>
            </w:pPr>
            <w:r w:rsidRPr="00EE013D">
              <w:rPr>
                <w:color w:val="0000FF"/>
                <w:sz w:val="16"/>
                <w:szCs w:val="16"/>
              </w:rPr>
              <w:t>SP-220833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EE013D" w:rsidRDefault="00FF2810" w:rsidP="00FF2810">
            <w:pPr>
              <w:pStyle w:val="TAC"/>
              <w:rPr>
                <w:color w:val="0000FF"/>
                <w:sz w:val="16"/>
                <w:szCs w:val="16"/>
              </w:rPr>
            </w:pPr>
            <w:r w:rsidRPr="00EE013D">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EE013D" w:rsidRDefault="00FF2810" w:rsidP="00FF2810">
            <w:pPr>
              <w:pStyle w:val="TAC"/>
              <w:rPr>
                <w:color w:val="0000FF"/>
                <w:sz w:val="16"/>
                <w:szCs w:val="16"/>
              </w:rPr>
            </w:pPr>
            <w:r w:rsidRPr="00EE013D">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EE013D" w:rsidRDefault="00FF2810" w:rsidP="00FF2810">
            <w:pPr>
              <w:pStyle w:val="TAC"/>
              <w:rPr>
                <w:color w:val="0000FF"/>
                <w:sz w:val="16"/>
                <w:szCs w:val="16"/>
              </w:rPr>
            </w:pPr>
            <w:r w:rsidRPr="00EE013D">
              <w:rPr>
                <w:color w:val="0000FF"/>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4E380AE9" w14:textId="75BF0D02" w:rsidR="00FF2810" w:rsidRPr="00EE013D" w:rsidRDefault="00FF2810" w:rsidP="00FF2810">
            <w:pPr>
              <w:pStyle w:val="TAL"/>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EE013D" w:rsidRDefault="00FF2810" w:rsidP="00FF2810">
            <w:pPr>
              <w:pStyle w:val="TAC"/>
              <w:rPr>
                <w:rFonts w:eastAsiaTheme="minorEastAsia"/>
                <w:color w:val="0000FF"/>
                <w:sz w:val="16"/>
                <w:szCs w:val="16"/>
              </w:rPr>
            </w:pPr>
            <w:r w:rsidRPr="00EE013D">
              <w:rPr>
                <w:rFonts w:eastAsiaTheme="minorEastAsia"/>
                <w:color w:val="0000FF"/>
                <w:sz w:val="16"/>
                <w:szCs w:val="16"/>
              </w:rPr>
              <w:t>1.0.0</w:t>
            </w:r>
          </w:p>
        </w:tc>
      </w:tr>
      <w:tr w:rsidR="00421242" w:rsidRPr="00FF2810" w14:paraId="34305C2A"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4A848B" w14:textId="54A15EF9" w:rsidR="00421242" w:rsidRPr="000A6DB7" w:rsidRDefault="00421242" w:rsidP="00421242">
            <w:pPr>
              <w:pStyle w:val="TAL"/>
              <w:rPr>
                <w:sz w:val="16"/>
                <w:szCs w:val="16"/>
              </w:rPr>
            </w:pPr>
            <w:r w:rsidRPr="000A6DB7">
              <w:rPr>
                <w:sz w:val="16"/>
                <w:szCs w:val="16"/>
              </w:rPr>
              <w:t>S2-2209623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817D40" w14:textId="32217D20" w:rsidR="00421242" w:rsidRPr="000A6DB7" w:rsidRDefault="00421242" w:rsidP="00421242">
            <w:pPr>
              <w:pStyle w:val="TAL"/>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A95FE6"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7DE291" w14:textId="021653BB" w:rsidR="00421242" w:rsidRPr="000A6DB7" w:rsidRDefault="00421242" w:rsidP="00421242">
            <w:pPr>
              <w:pStyle w:val="TAL"/>
              <w:rPr>
                <w:sz w:val="16"/>
                <w:szCs w:val="16"/>
              </w:rPr>
            </w:pPr>
            <w:r w:rsidRPr="000A6DB7">
              <w:rPr>
                <w:rFonts w:hint="eastAsia"/>
                <w:sz w:val="16"/>
                <w:szCs w:val="16"/>
              </w:rPr>
              <w:t>S2</w:t>
            </w:r>
            <w:r w:rsidRPr="000A6DB7">
              <w:rPr>
                <w:sz w:val="16"/>
                <w:szCs w:val="16"/>
              </w:rPr>
              <w:t>-2209110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7421B3CE" w14:textId="389E5297" w:rsidR="00421242" w:rsidRPr="000A6DB7" w:rsidRDefault="00421242" w:rsidP="00421242">
            <w:pPr>
              <w:pStyle w:val="TAL"/>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42D6097"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E0237C" w14:textId="2C8D55DD" w:rsidR="00421242" w:rsidRPr="000A6DB7" w:rsidRDefault="00421242" w:rsidP="00421242">
            <w:pPr>
              <w:pStyle w:val="TAL"/>
              <w:rPr>
                <w:sz w:val="16"/>
                <w:szCs w:val="16"/>
              </w:rPr>
            </w:pPr>
            <w:r w:rsidRPr="000A6DB7">
              <w:rPr>
                <w:rFonts w:hint="eastAsia"/>
                <w:sz w:val="16"/>
                <w:szCs w:val="16"/>
              </w:rPr>
              <w:t>S2</w:t>
            </w:r>
            <w:r w:rsidRPr="000A6DB7">
              <w:rPr>
                <w:sz w:val="16"/>
                <w:szCs w:val="16"/>
              </w:rPr>
              <w:t>-2209624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1DCD2B3F" w14:textId="627586D1" w:rsidR="00421242" w:rsidRPr="000A6DB7" w:rsidRDefault="00421242" w:rsidP="00421242">
            <w:pPr>
              <w:pStyle w:val="TAL"/>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5A04141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421242">
            <w:pPr>
              <w:pStyle w:val="TAL"/>
              <w:rPr>
                <w:sz w:val="16"/>
                <w:szCs w:val="16"/>
              </w:rPr>
            </w:pPr>
            <w:r w:rsidRPr="000A6DB7">
              <w:rPr>
                <w:sz w:val="16"/>
                <w:szCs w:val="16"/>
              </w:rPr>
              <w:lastRenderedPageBreak/>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24B6CB" w14:textId="20E0DC56" w:rsidR="00421242" w:rsidRPr="000A6DB7" w:rsidRDefault="00421242" w:rsidP="00421242">
            <w:pPr>
              <w:pStyle w:val="TAL"/>
              <w:rPr>
                <w:sz w:val="16"/>
                <w:szCs w:val="16"/>
              </w:rPr>
            </w:pPr>
            <w:r w:rsidRPr="000A6DB7">
              <w:rPr>
                <w:rFonts w:hint="eastAsia"/>
                <w:sz w:val="16"/>
                <w:szCs w:val="16"/>
              </w:rPr>
              <w:t>S2</w:t>
            </w:r>
            <w:r w:rsidRPr="000A6DB7">
              <w:rPr>
                <w:sz w:val="16"/>
                <w:szCs w:val="16"/>
              </w:rPr>
              <w:t>-2208586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732E396B" w14:textId="4FFA10A5" w:rsidR="00421242" w:rsidRPr="000A6DB7" w:rsidRDefault="00421242" w:rsidP="00421242">
            <w:pPr>
              <w:pStyle w:val="TAL"/>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4604F63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69B296" w14:textId="778FDAF4" w:rsidR="00421242" w:rsidRPr="000A6DB7" w:rsidRDefault="00421242" w:rsidP="00421242">
            <w:pPr>
              <w:pStyle w:val="TAL"/>
              <w:rPr>
                <w:sz w:val="16"/>
                <w:szCs w:val="16"/>
              </w:rPr>
            </w:pPr>
            <w:r w:rsidRPr="000A6DB7">
              <w:rPr>
                <w:rFonts w:hint="eastAsia"/>
                <w:sz w:val="16"/>
                <w:szCs w:val="16"/>
              </w:rPr>
              <w:t>S2</w:t>
            </w:r>
            <w:r w:rsidRPr="000A6DB7">
              <w:rPr>
                <w:sz w:val="16"/>
                <w:szCs w:val="16"/>
              </w:rPr>
              <w:t>-2209626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27F90558" w14:textId="401D867D" w:rsidR="00421242" w:rsidRPr="000A6DB7" w:rsidRDefault="00421242" w:rsidP="00421242">
            <w:pPr>
              <w:pStyle w:val="TAL"/>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007E5"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76FC8D" w14:textId="6A484EC9"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5AAF6BFE" w14:textId="6225C1B1" w:rsidR="00421242" w:rsidRPr="000A6DB7" w:rsidRDefault="00A320EB" w:rsidP="00421242">
            <w:pPr>
              <w:pStyle w:val="TAL"/>
              <w:rPr>
                <w:sz w:val="16"/>
                <w:szCs w:val="16"/>
              </w:rPr>
            </w:pPr>
            <w:r w:rsidRPr="000A6DB7">
              <w:rPr>
                <w:sz w:val="16"/>
                <w:szCs w:val="16"/>
              </w:rPr>
              <w:t>Revision of Solution #19 for Addition of LMF Positioning Suppor</w:t>
            </w:r>
            <w:r w:rsidR="00EE013D">
              <w:rPr>
                <w:sz w:val="16"/>
                <w:szCs w:val="16"/>
              </w:rPr>
              <w: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B5507E3"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CD28BE" w14:textId="518C4CEF"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4C8B7D2C" w14:textId="42681EF5" w:rsidR="00421242" w:rsidRPr="000A6DB7" w:rsidRDefault="00A320EB" w:rsidP="00421242">
            <w:pPr>
              <w:pStyle w:val="TAL"/>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392B5"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1DAEE0" w14:textId="2CA6D6F3"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BBA9B0" w14:textId="70FA381E" w:rsidR="00421242" w:rsidRPr="000A6DB7" w:rsidRDefault="00A320EB" w:rsidP="00421242">
            <w:pPr>
              <w:pStyle w:val="TAL"/>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A587B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6D614A" w14:textId="77A9B3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0C903F87" w14:textId="3618BCA8" w:rsidR="00421242" w:rsidRPr="000A6DB7" w:rsidRDefault="00A320EB" w:rsidP="00421242">
            <w:pPr>
              <w:pStyle w:val="TAL"/>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48D47EF"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8A1F8D" w14:textId="3C1BA9F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0A5703A6" w14:textId="7F97DBAC" w:rsidR="00421242" w:rsidRPr="000A6DB7" w:rsidRDefault="00A320EB" w:rsidP="00421242">
            <w:pPr>
              <w:pStyle w:val="TAL"/>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0ED698B3"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C9B174" w14:textId="10C73D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04699829" w14:textId="2DC1D611" w:rsidR="00421242" w:rsidRPr="000A6DB7" w:rsidRDefault="00A320EB" w:rsidP="00421242">
            <w:pPr>
              <w:pStyle w:val="TAL"/>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309B9C"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B73EFED" w14:textId="0FF139C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325A58B2" w14:textId="18367658" w:rsidR="00421242" w:rsidRPr="000A6DB7" w:rsidRDefault="00A320EB" w:rsidP="00421242">
            <w:pPr>
              <w:pStyle w:val="TAL"/>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6A2D94C1"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EE48B1" w14:textId="47CCBA20"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08F745E0" w14:textId="49EC1B82" w:rsidR="00421242" w:rsidRPr="000A6DB7" w:rsidRDefault="00A320EB" w:rsidP="00421242">
            <w:pPr>
              <w:pStyle w:val="TAL"/>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83A7540"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D88860" w14:textId="53120765" w:rsidR="00421242" w:rsidRPr="000A6DB7" w:rsidRDefault="00421242" w:rsidP="00421242">
            <w:pPr>
              <w:pStyle w:val="TAL"/>
              <w:rPr>
                <w:sz w:val="16"/>
                <w:szCs w:val="16"/>
              </w:rPr>
            </w:pPr>
            <w:r w:rsidRPr="000A6DB7">
              <w:rPr>
                <w:sz w:val="16"/>
                <w:szCs w:val="16"/>
              </w:rPr>
              <w:t>S2-</w:t>
            </w:r>
            <w:r w:rsidR="00A320EB" w:rsidRPr="000A6DB7">
              <w:rPr>
                <w:sz w:val="16"/>
                <w:szCs w:val="16"/>
              </w:rPr>
              <w:t>2209625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4049EF" w14:textId="10159EB8" w:rsidR="00421242" w:rsidRPr="000A6DB7" w:rsidRDefault="00A320EB" w:rsidP="00421242">
            <w:pPr>
              <w:pStyle w:val="TAL"/>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EE013D" w:rsidRPr="00EE013D" w14:paraId="405BA346" w14:textId="77777777" w:rsidTr="00EE013D">
        <w:trPr>
          <w:cantSplit/>
          <w:jc w:val="center"/>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25B83B9" w14:textId="69498B3A" w:rsidR="00EE013D" w:rsidRPr="00EE013D" w:rsidRDefault="00EE013D" w:rsidP="00BD5080">
            <w:pPr>
              <w:pStyle w:val="TAL"/>
              <w:rPr>
                <w:color w:val="0000FF"/>
                <w:sz w:val="16"/>
                <w:szCs w:val="16"/>
              </w:rPr>
            </w:pPr>
            <w:r w:rsidRPr="00EE013D">
              <w:rPr>
                <w:color w:val="0000FF"/>
                <w:sz w:val="16"/>
                <w:szCs w:val="16"/>
              </w:rPr>
              <w:t>2022-</w:t>
            </w:r>
            <w:r>
              <w:rPr>
                <w:color w:val="0000FF"/>
                <w:sz w:val="16"/>
                <w:szCs w:val="16"/>
              </w:rPr>
              <w:t>11</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BD95043" w14:textId="3039A200" w:rsidR="00EE013D" w:rsidRPr="00EE013D" w:rsidRDefault="00EE013D" w:rsidP="00BD5080">
            <w:pPr>
              <w:pStyle w:val="TAL"/>
              <w:rPr>
                <w:color w:val="0000FF"/>
                <w:sz w:val="16"/>
                <w:szCs w:val="16"/>
              </w:rPr>
            </w:pPr>
            <w:r w:rsidRPr="00EE013D">
              <w:rPr>
                <w:color w:val="0000FF"/>
                <w:sz w:val="16"/>
                <w:szCs w:val="16"/>
              </w:rPr>
              <w:t>SA#9</w:t>
            </w:r>
            <w:r>
              <w:rPr>
                <w:color w:val="0000FF"/>
                <w:sz w:val="16"/>
                <w:szCs w:val="16"/>
              </w:rPr>
              <w:t>8</w:t>
            </w:r>
            <w:r w:rsidRPr="00EE013D">
              <w:rPr>
                <w:color w:val="0000FF"/>
                <w:sz w:val="16"/>
                <w:szCs w:val="16"/>
              </w:rPr>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E8DE27" w14:textId="71FD10E6" w:rsidR="00EE013D" w:rsidRPr="00EE013D" w:rsidRDefault="00EE013D" w:rsidP="00BD5080">
            <w:pPr>
              <w:pStyle w:val="TAL"/>
              <w:rPr>
                <w:color w:val="0000FF"/>
                <w:sz w:val="16"/>
                <w:szCs w:val="16"/>
              </w:rPr>
            </w:pPr>
            <w:r>
              <w:rPr>
                <w:color w:val="0000FF"/>
                <w:sz w:val="16"/>
                <w:szCs w:val="16"/>
              </w:rPr>
              <w:t>SP-221099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29F4067" w14:textId="77777777" w:rsidR="00EE013D" w:rsidRPr="00EE013D" w:rsidRDefault="00EE013D" w:rsidP="00BD5080">
            <w:pPr>
              <w:pStyle w:val="TAC"/>
              <w:rPr>
                <w:color w:val="0000FF"/>
                <w:sz w:val="16"/>
                <w:szCs w:val="16"/>
              </w:rPr>
            </w:pPr>
            <w:r w:rsidRPr="00EE013D">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769F22" w14:textId="77777777" w:rsidR="00EE013D" w:rsidRPr="00EE013D" w:rsidRDefault="00EE013D" w:rsidP="00BD5080">
            <w:pPr>
              <w:pStyle w:val="TAC"/>
              <w:rPr>
                <w:color w:val="0000FF"/>
                <w:sz w:val="16"/>
                <w:szCs w:val="16"/>
              </w:rPr>
            </w:pPr>
            <w:r w:rsidRPr="00EE013D">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BC3D4F5" w14:textId="77777777" w:rsidR="00EE013D" w:rsidRPr="00EE013D" w:rsidRDefault="00EE013D" w:rsidP="00BD5080">
            <w:pPr>
              <w:pStyle w:val="TAC"/>
              <w:rPr>
                <w:color w:val="0000FF"/>
                <w:sz w:val="16"/>
                <w:szCs w:val="16"/>
              </w:rPr>
            </w:pPr>
            <w:r w:rsidRPr="00EE013D">
              <w:rPr>
                <w:color w:val="0000FF"/>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tcPr>
          <w:p w14:paraId="22CDB3A4" w14:textId="77777777" w:rsidR="00EE013D" w:rsidRPr="00EE013D" w:rsidRDefault="00EE013D" w:rsidP="00BD5080">
            <w:pPr>
              <w:pStyle w:val="TAL"/>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15F23" w14:textId="7E85D485" w:rsidR="00EE013D" w:rsidRPr="00EE013D" w:rsidRDefault="00EE013D" w:rsidP="00BD5080">
            <w:pPr>
              <w:pStyle w:val="TAC"/>
              <w:rPr>
                <w:rFonts w:eastAsiaTheme="minorEastAsia"/>
                <w:color w:val="0000FF"/>
                <w:sz w:val="16"/>
                <w:szCs w:val="16"/>
              </w:rPr>
            </w:pPr>
            <w:r w:rsidRPr="00EE013D">
              <w:rPr>
                <w:rFonts w:eastAsiaTheme="minorEastAsia"/>
                <w:color w:val="0000FF"/>
                <w:sz w:val="16"/>
                <w:szCs w:val="16"/>
              </w:rPr>
              <w:t>1.</w:t>
            </w:r>
            <w:r>
              <w:rPr>
                <w:rFonts w:eastAsiaTheme="minorEastAsia"/>
                <w:color w:val="0000FF"/>
                <w:sz w:val="16"/>
                <w:szCs w:val="16"/>
              </w:rPr>
              <w:t>2</w:t>
            </w:r>
            <w:r w:rsidRPr="00EE013D">
              <w:rPr>
                <w:rFonts w:eastAsiaTheme="minorEastAsia"/>
                <w:color w:val="0000FF"/>
                <w:sz w:val="16"/>
                <w:szCs w:val="16"/>
              </w:rPr>
              <w:t>.0</w:t>
            </w:r>
          </w:p>
        </w:tc>
      </w:tr>
    </w:tbl>
    <w:p w14:paraId="7EF7EF6D" w14:textId="00EA6E34" w:rsidR="00E71B2C" w:rsidRPr="00DF048C" w:rsidRDefault="00E71B2C" w:rsidP="001419AE"/>
    <w:sectPr w:rsidR="00E71B2C" w:rsidRPr="00DF048C">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9B68F" w14:textId="77777777" w:rsidR="004E607C" w:rsidRDefault="004E607C">
      <w:r>
        <w:separator/>
      </w:r>
    </w:p>
  </w:endnote>
  <w:endnote w:type="continuationSeparator" w:id="0">
    <w:p w14:paraId="55B5933B" w14:textId="77777777" w:rsidR="004E607C" w:rsidRDefault="004E6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4E22F0" w:rsidRPr="00B10492" w:rsidRDefault="004E22F0" w:rsidP="00B1049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4E22F0" w:rsidRPr="00B10492" w:rsidRDefault="004E22F0" w:rsidP="00B1049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E22F0" w:rsidRPr="00B10492" w:rsidRDefault="004E22F0" w:rsidP="00B10492">
    <w:pPr>
      <w:jc w:val="center"/>
      <w:rPr>
        <w:rFonts w:ascii="Arial" w:hAnsi="Arial" w:cs="Arial"/>
        <w:b/>
        <w:i/>
      </w:rPr>
    </w:pPr>
    <w:r w:rsidRPr="00B1049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8BAFA" w14:textId="77777777" w:rsidR="004E607C" w:rsidRDefault="004E607C">
      <w:r>
        <w:separator/>
      </w:r>
    </w:p>
  </w:footnote>
  <w:footnote w:type="continuationSeparator" w:id="0">
    <w:p w14:paraId="32F6A5AA" w14:textId="77777777" w:rsidR="004E607C" w:rsidRDefault="004E60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F0D2034" w:rsidR="004E22F0" w:rsidRDefault="004E22F0">
    <w:pPr>
      <w:framePr w:h="284" w:hRule="exact" w:wrap="around" w:vAnchor="text" w:hAnchor="margin" w:xAlign="right" w:y="1"/>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STYLEREF ZA </w:instrText>
    </w:r>
    <w:r w:rsidRPr="00B10492">
      <w:rPr>
        <w:rFonts w:ascii="Arial" w:hAnsi="Arial" w:cs="Arial"/>
        <w:b/>
        <w:szCs w:val="18"/>
      </w:rPr>
      <w:fldChar w:fldCharType="separate"/>
    </w:r>
    <w:r w:rsidR="00EE013D">
      <w:rPr>
        <w:rFonts w:ascii="Arial" w:hAnsi="Arial" w:cs="Arial"/>
        <w:b/>
        <w:noProof/>
        <w:szCs w:val="18"/>
      </w:rPr>
      <w:t>3GPP TR 23.700-86 V1.2.0 (2022-11)</w:t>
    </w:r>
    <w:r w:rsidRPr="00B10492">
      <w:rPr>
        <w:rFonts w:ascii="Arial" w:hAnsi="Arial" w:cs="Arial"/>
        <w:b/>
        <w:szCs w:val="18"/>
      </w:rPr>
      <w:fldChar w:fldCharType="end"/>
    </w:r>
  </w:p>
  <w:p w14:paraId="7A6BC72E" w14:textId="0FC77CCE" w:rsidR="004E22F0" w:rsidRDefault="004E22F0">
    <w:pPr>
      <w:framePr w:h="284" w:hRule="exact" w:wrap="around" w:vAnchor="text" w:hAnchor="margin" w:xAlign="center" w:y="7"/>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PAGE </w:instrText>
    </w:r>
    <w:r w:rsidRPr="00B10492">
      <w:rPr>
        <w:rFonts w:ascii="Arial" w:hAnsi="Arial" w:cs="Arial"/>
        <w:b/>
        <w:szCs w:val="18"/>
      </w:rPr>
      <w:fldChar w:fldCharType="separate"/>
    </w:r>
    <w:r w:rsidR="007B0A9C" w:rsidRPr="00B10492">
      <w:rPr>
        <w:rFonts w:ascii="Arial" w:hAnsi="Arial" w:cs="Arial"/>
        <w:b/>
        <w:noProof/>
        <w:szCs w:val="18"/>
      </w:rPr>
      <w:t>167</w:t>
    </w:r>
    <w:r w:rsidRPr="00B10492">
      <w:rPr>
        <w:rFonts w:ascii="Arial" w:hAnsi="Arial" w:cs="Arial"/>
        <w:b/>
        <w:szCs w:val="18"/>
      </w:rPr>
      <w:fldChar w:fldCharType="end"/>
    </w:r>
  </w:p>
  <w:p w14:paraId="13C538E8" w14:textId="2344F33D" w:rsidR="004E22F0" w:rsidRDefault="004E22F0">
    <w:pPr>
      <w:framePr w:h="284" w:hRule="exact" w:wrap="around" w:vAnchor="text" w:hAnchor="margin" w:y="7"/>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STYLEREF ZGSM </w:instrText>
    </w:r>
    <w:r w:rsidRPr="00B10492">
      <w:rPr>
        <w:rFonts w:ascii="Arial" w:hAnsi="Arial" w:cs="Arial"/>
        <w:b/>
        <w:szCs w:val="18"/>
      </w:rPr>
      <w:fldChar w:fldCharType="separate"/>
    </w:r>
    <w:r w:rsidR="00EE013D">
      <w:rPr>
        <w:rFonts w:ascii="Arial" w:hAnsi="Arial" w:cs="Arial"/>
        <w:b/>
        <w:noProof/>
        <w:szCs w:val="18"/>
      </w:rPr>
      <w:t>Release 18</w:t>
    </w:r>
    <w:r w:rsidRPr="00B10492">
      <w:rPr>
        <w:rFonts w:ascii="Arial" w:hAnsi="Arial" w:cs="Arial"/>
        <w:b/>
        <w:szCs w:val="18"/>
      </w:rPr>
      <w:fldChar w:fldCharType="end"/>
    </w:r>
  </w:p>
  <w:p w14:paraId="1024E63D" w14:textId="77777777" w:rsidR="004E22F0" w:rsidRDefault="004E22F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ListNumber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5"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2B566D9"/>
    <w:multiLevelType w:val="hybridMultilevel"/>
    <w:tmpl w:val="4C3611A6"/>
    <w:lvl w:ilvl="0" w:tplc="5C1AB76A">
      <w:start w:val="2"/>
      <w:numFmt w:val="bullet"/>
      <w:lvlText w:val="-"/>
      <w:lvlJc w:val="left"/>
      <w:rPr>
        <w:rFonts w:ascii="Times New Roman" w:eastAsia="DengXian" w:hAnsi="Times New Roman" w:cs="Times New Roman" w:hint="default"/>
      </w:rPr>
    </w:lvl>
    <w:lvl w:ilvl="1" w:tplc="1F10F026">
      <w:start w:val="4"/>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6"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0"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1952152">
    <w:abstractNumId w:val="20"/>
  </w:num>
  <w:num w:numId="2" w16cid:durableId="750616289">
    <w:abstractNumId w:val="5"/>
  </w:num>
  <w:num w:numId="3" w16cid:durableId="456683088">
    <w:abstractNumId w:val="27"/>
  </w:num>
  <w:num w:numId="4" w16cid:durableId="648751350">
    <w:abstractNumId w:val="4"/>
  </w:num>
  <w:num w:numId="5" w16cid:durableId="633096444">
    <w:abstractNumId w:val="48"/>
  </w:num>
  <w:num w:numId="6" w16cid:durableId="449321272">
    <w:abstractNumId w:val="11"/>
  </w:num>
  <w:num w:numId="7" w16cid:durableId="1073817626">
    <w:abstractNumId w:val="34"/>
  </w:num>
  <w:num w:numId="8" w16cid:durableId="772091504">
    <w:abstractNumId w:val="17"/>
  </w:num>
  <w:num w:numId="9" w16cid:durableId="540477114">
    <w:abstractNumId w:val="35"/>
  </w:num>
  <w:num w:numId="10" w16cid:durableId="552543910">
    <w:abstractNumId w:val="14"/>
  </w:num>
  <w:num w:numId="11" w16cid:durableId="233586504">
    <w:abstractNumId w:val="37"/>
  </w:num>
  <w:num w:numId="12" w16cid:durableId="984705176">
    <w:abstractNumId w:val="47"/>
  </w:num>
  <w:num w:numId="13" w16cid:durableId="316111174">
    <w:abstractNumId w:val="6"/>
  </w:num>
  <w:num w:numId="14" w16cid:durableId="840852858">
    <w:abstractNumId w:val="50"/>
  </w:num>
  <w:num w:numId="15" w16cid:durableId="1509906309">
    <w:abstractNumId w:val="9"/>
  </w:num>
  <w:num w:numId="16" w16cid:durableId="1261764833">
    <w:abstractNumId w:val="23"/>
  </w:num>
  <w:num w:numId="17" w16cid:durableId="1578901231">
    <w:abstractNumId w:val="21"/>
  </w:num>
  <w:num w:numId="18" w16cid:durableId="1436631199">
    <w:abstractNumId w:val="7"/>
  </w:num>
  <w:num w:numId="19" w16cid:durableId="933125539">
    <w:abstractNumId w:val="44"/>
  </w:num>
  <w:num w:numId="20" w16cid:durableId="1059398330">
    <w:abstractNumId w:val="43"/>
  </w:num>
  <w:num w:numId="21" w16cid:durableId="813452812">
    <w:abstractNumId w:val="3"/>
  </w:num>
  <w:num w:numId="22" w16cid:durableId="393894941">
    <w:abstractNumId w:val="29"/>
  </w:num>
  <w:num w:numId="23" w16cid:durableId="391730493">
    <w:abstractNumId w:val="25"/>
  </w:num>
  <w:num w:numId="24" w16cid:durableId="153647319">
    <w:abstractNumId w:val="33"/>
  </w:num>
  <w:num w:numId="25" w16cid:durableId="317659343">
    <w:abstractNumId w:val="10"/>
  </w:num>
  <w:num w:numId="26" w16cid:durableId="531578649">
    <w:abstractNumId w:val="36"/>
  </w:num>
  <w:num w:numId="27" w16cid:durableId="17439437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016001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654329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228336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282539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031058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044685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406561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008416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2963776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1100402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490029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148246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960897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147258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56999561">
    <w:abstractNumId w:val="2"/>
  </w:num>
  <w:num w:numId="43" w16cid:durableId="934871323">
    <w:abstractNumId w:val="1"/>
  </w:num>
  <w:num w:numId="44" w16cid:durableId="1867137214">
    <w:abstractNumId w:val="0"/>
  </w:num>
  <w:num w:numId="45" w16cid:durableId="767695352">
    <w:abstractNumId w:val="24"/>
  </w:num>
  <w:num w:numId="46" w16cid:durableId="1148667878">
    <w:abstractNumId w:val="42"/>
  </w:num>
  <w:num w:numId="47" w16cid:durableId="1132209897">
    <w:abstractNumId w:val="31"/>
  </w:num>
  <w:num w:numId="48" w16cid:durableId="15429690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25346549">
    <w:abstractNumId w:val="32"/>
  </w:num>
  <w:num w:numId="50" w16cid:durableId="2126997347">
    <w:abstractNumId w:val="19"/>
  </w:num>
  <w:num w:numId="51" w16cid:durableId="1052118262">
    <w:abstractNumId w:val="41"/>
  </w:num>
  <w:num w:numId="52" w16cid:durableId="1257129725">
    <w:abstractNumId w:val="51"/>
  </w:num>
  <w:num w:numId="53" w16cid:durableId="1718164706">
    <w:abstractNumId w:val="8"/>
  </w:num>
  <w:num w:numId="54" w16cid:durableId="1615210485">
    <w:abstractNumId w:val="15"/>
  </w:num>
  <w:num w:numId="55" w16cid:durableId="197014493">
    <w:abstractNumId w:val="45"/>
  </w:num>
  <w:num w:numId="56" w16cid:durableId="801925577">
    <w:abstractNumId w:val="16"/>
  </w:num>
  <w:num w:numId="57" w16cid:durableId="567228745">
    <w:abstractNumId w:val="30"/>
  </w:num>
  <w:num w:numId="58" w16cid:durableId="299266126">
    <w:abstractNumId w:val="26"/>
  </w:num>
  <w:num w:numId="59" w16cid:durableId="301497622">
    <w:abstractNumId w:val="46"/>
  </w:num>
  <w:num w:numId="60" w16cid:durableId="94837286">
    <w:abstractNumId w:val="39"/>
  </w:num>
  <w:num w:numId="61" w16cid:durableId="1939436936">
    <w:abstractNumId w:val="12"/>
  </w:num>
  <w:num w:numId="62" w16cid:durableId="221136943">
    <w:abstractNumId w:val="38"/>
  </w:num>
  <w:num w:numId="63" w16cid:durableId="1680540584">
    <w:abstractNumId w:val="13"/>
  </w:num>
  <w:num w:numId="64" w16cid:durableId="1843353357">
    <w:abstractNumId w:val="28"/>
  </w:num>
  <w:num w:numId="65" w16cid:durableId="1070227332">
    <w:abstractNumId w:val="40"/>
  </w:num>
  <w:num w:numId="66" w16cid:durableId="1729303982">
    <w:abstractNumId w:val="22"/>
  </w:num>
  <w:num w:numId="67" w16cid:durableId="996543076">
    <w:abstractNumId w:val="4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07713"/>
    <w:rsid w:val="00010B0D"/>
    <w:rsid w:val="000150D3"/>
    <w:rsid w:val="00016ED8"/>
    <w:rsid w:val="00026CBF"/>
    <w:rsid w:val="00032262"/>
    <w:rsid w:val="00033397"/>
    <w:rsid w:val="0004001A"/>
    <w:rsid w:val="00040095"/>
    <w:rsid w:val="00051723"/>
    <w:rsid w:val="00051834"/>
    <w:rsid w:val="00054A22"/>
    <w:rsid w:val="0005784D"/>
    <w:rsid w:val="0006020B"/>
    <w:rsid w:val="00062023"/>
    <w:rsid w:val="000654D0"/>
    <w:rsid w:val="00065581"/>
    <w:rsid w:val="000655A6"/>
    <w:rsid w:val="000674D5"/>
    <w:rsid w:val="000737B7"/>
    <w:rsid w:val="000752FE"/>
    <w:rsid w:val="00080512"/>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EC7"/>
    <w:rsid w:val="00176B7E"/>
    <w:rsid w:val="00186090"/>
    <w:rsid w:val="001A4C42"/>
    <w:rsid w:val="001A7420"/>
    <w:rsid w:val="001B03C9"/>
    <w:rsid w:val="001B0837"/>
    <w:rsid w:val="001B6637"/>
    <w:rsid w:val="001C21C3"/>
    <w:rsid w:val="001D02C2"/>
    <w:rsid w:val="001D0EE4"/>
    <w:rsid w:val="001D0F84"/>
    <w:rsid w:val="001D4570"/>
    <w:rsid w:val="001E0A33"/>
    <w:rsid w:val="001E0E0E"/>
    <w:rsid w:val="001E1DFD"/>
    <w:rsid w:val="001E7FF2"/>
    <w:rsid w:val="001F0C1D"/>
    <w:rsid w:val="001F1132"/>
    <w:rsid w:val="001F168B"/>
    <w:rsid w:val="001F51AE"/>
    <w:rsid w:val="001F671C"/>
    <w:rsid w:val="00202D5F"/>
    <w:rsid w:val="00205A3F"/>
    <w:rsid w:val="002135F6"/>
    <w:rsid w:val="00221B82"/>
    <w:rsid w:val="002246E3"/>
    <w:rsid w:val="00227C25"/>
    <w:rsid w:val="002300C1"/>
    <w:rsid w:val="002347A2"/>
    <w:rsid w:val="0024363F"/>
    <w:rsid w:val="00245417"/>
    <w:rsid w:val="0024580C"/>
    <w:rsid w:val="00245E21"/>
    <w:rsid w:val="00247881"/>
    <w:rsid w:val="0025044C"/>
    <w:rsid w:val="00250542"/>
    <w:rsid w:val="00260983"/>
    <w:rsid w:val="002641D2"/>
    <w:rsid w:val="002675F0"/>
    <w:rsid w:val="002720A4"/>
    <w:rsid w:val="002760EE"/>
    <w:rsid w:val="002826E4"/>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280"/>
    <w:rsid w:val="003167AC"/>
    <w:rsid w:val="003172DC"/>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66C1"/>
    <w:rsid w:val="003B06FC"/>
    <w:rsid w:val="003C0052"/>
    <w:rsid w:val="003C11F7"/>
    <w:rsid w:val="003C3971"/>
    <w:rsid w:val="003C78EF"/>
    <w:rsid w:val="003D5B42"/>
    <w:rsid w:val="003D7CB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73696"/>
    <w:rsid w:val="004871E8"/>
    <w:rsid w:val="004907F4"/>
    <w:rsid w:val="004916DF"/>
    <w:rsid w:val="00491DC1"/>
    <w:rsid w:val="00492703"/>
    <w:rsid w:val="004932CD"/>
    <w:rsid w:val="004933AF"/>
    <w:rsid w:val="0049751D"/>
    <w:rsid w:val="00497930"/>
    <w:rsid w:val="004A0B84"/>
    <w:rsid w:val="004A1B45"/>
    <w:rsid w:val="004A433B"/>
    <w:rsid w:val="004A603A"/>
    <w:rsid w:val="004A63A1"/>
    <w:rsid w:val="004B3E7C"/>
    <w:rsid w:val="004C30AC"/>
    <w:rsid w:val="004D01D8"/>
    <w:rsid w:val="004D3578"/>
    <w:rsid w:val="004D4463"/>
    <w:rsid w:val="004D6749"/>
    <w:rsid w:val="004E0B8C"/>
    <w:rsid w:val="004E213A"/>
    <w:rsid w:val="004E22F0"/>
    <w:rsid w:val="004E3CEB"/>
    <w:rsid w:val="004E5A13"/>
    <w:rsid w:val="004E607C"/>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1670"/>
    <w:rsid w:val="005D2E01"/>
    <w:rsid w:val="005D62E4"/>
    <w:rsid w:val="005D7526"/>
    <w:rsid w:val="005E4BB2"/>
    <w:rsid w:val="005F788A"/>
    <w:rsid w:val="006000F0"/>
    <w:rsid w:val="00602AEA"/>
    <w:rsid w:val="00604271"/>
    <w:rsid w:val="00611036"/>
    <w:rsid w:val="00614976"/>
    <w:rsid w:val="00614FDF"/>
    <w:rsid w:val="0061646D"/>
    <w:rsid w:val="00617DFD"/>
    <w:rsid w:val="00623BE9"/>
    <w:rsid w:val="0062449F"/>
    <w:rsid w:val="0063310E"/>
    <w:rsid w:val="00633DF7"/>
    <w:rsid w:val="0063543D"/>
    <w:rsid w:val="00643CA0"/>
    <w:rsid w:val="00647114"/>
    <w:rsid w:val="00647571"/>
    <w:rsid w:val="006534F0"/>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D34D6"/>
    <w:rsid w:val="006E1599"/>
    <w:rsid w:val="006E5C86"/>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5EA3"/>
    <w:rsid w:val="00766B7A"/>
    <w:rsid w:val="00770AD3"/>
    <w:rsid w:val="007724B4"/>
    <w:rsid w:val="00773E86"/>
    <w:rsid w:val="00774DA4"/>
    <w:rsid w:val="00775B4A"/>
    <w:rsid w:val="00777CBB"/>
    <w:rsid w:val="00781F0F"/>
    <w:rsid w:val="0078272A"/>
    <w:rsid w:val="00785D34"/>
    <w:rsid w:val="00786149"/>
    <w:rsid w:val="00791807"/>
    <w:rsid w:val="0079450E"/>
    <w:rsid w:val="007971F7"/>
    <w:rsid w:val="007A3249"/>
    <w:rsid w:val="007A4C92"/>
    <w:rsid w:val="007A75B1"/>
    <w:rsid w:val="007B0A9C"/>
    <w:rsid w:val="007B600E"/>
    <w:rsid w:val="007C3EC4"/>
    <w:rsid w:val="007C6DCC"/>
    <w:rsid w:val="007D1B57"/>
    <w:rsid w:val="007D79C9"/>
    <w:rsid w:val="007E3CD2"/>
    <w:rsid w:val="007E5EE8"/>
    <w:rsid w:val="007E706A"/>
    <w:rsid w:val="007F0F4A"/>
    <w:rsid w:val="007F3E37"/>
    <w:rsid w:val="008028A4"/>
    <w:rsid w:val="00803455"/>
    <w:rsid w:val="00804BCD"/>
    <w:rsid w:val="00805154"/>
    <w:rsid w:val="00805C5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7BAE"/>
    <w:rsid w:val="008A7CE6"/>
    <w:rsid w:val="008B1381"/>
    <w:rsid w:val="008B1DB8"/>
    <w:rsid w:val="008B43D0"/>
    <w:rsid w:val="008C384C"/>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304F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20EB"/>
    <w:rsid w:val="00A357D4"/>
    <w:rsid w:val="00A41564"/>
    <w:rsid w:val="00A51693"/>
    <w:rsid w:val="00A51CE1"/>
    <w:rsid w:val="00A53724"/>
    <w:rsid w:val="00A549DD"/>
    <w:rsid w:val="00A5559C"/>
    <w:rsid w:val="00A56066"/>
    <w:rsid w:val="00A714A0"/>
    <w:rsid w:val="00A72C94"/>
    <w:rsid w:val="00A73129"/>
    <w:rsid w:val="00A732A8"/>
    <w:rsid w:val="00A74644"/>
    <w:rsid w:val="00A805EC"/>
    <w:rsid w:val="00A82346"/>
    <w:rsid w:val="00A8667E"/>
    <w:rsid w:val="00A8669A"/>
    <w:rsid w:val="00A92736"/>
    <w:rsid w:val="00A92BA1"/>
    <w:rsid w:val="00A955FA"/>
    <w:rsid w:val="00A95A32"/>
    <w:rsid w:val="00AA6B19"/>
    <w:rsid w:val="00AB4A5D"/>
    <w:rsid w:val="00AC3487"/>
    <w:rsid w:val="00AC6BC6"/>
    <w:rsid w:val="00AD4C64"/>
    <w:rsid w:val="00AE0539"/>
    <w:rsid w:val="00AE390A"/>
    <w:rsid w:val="00AE65E2"/>
    <w:rsid w:val="00AE7317"/>
    <w:rsid w:val="00AF1460"/>
    <w:rsid w:val="00AF54B5"/>
    <w:rsid w:val="00AF779C"/>
    <w:rsid w:val="00B01690"/>
    <w:rsid w:val="00B03B00"/>
    <w:rsid w:val="00B10492"/>
    <w:rsid w:val="00B1441D"/>
    <w:rsid w:val="00B15449"/>
    <w:rsid w:val="00B2289C"/>
    <w:rsid w:val="00B22ABD"/>
    <w:rsid w:val="00B234D7"/>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3DA9"/>
    <w:rsid w:val="00CD7567"/>
    <w:rsid w:val="00CE568C"/>
    <w:rsid w:val="00CF0332"/>
    <w:rsid w:val="00D05CC1"/>
    <w:rsid w:val="00D129B1"/>
    <w:rsid w:val="00D310ED"/>
    <w:rsid w:val="00D35754"/>
    <w:rsid w:val="00D364DA"/>
    <w:rsid w:val="00D369B4"/>
    <w:rsid w:val="00D369C9"/>
    <w:rsid w:val="00D4025D"/>
    <w:rsid w:val="00D47663"/>
    <w:rsid w:val="00D522CA"/>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5F45"/>
    <w:rsid w:val="00E564BF"/>
    <w:rsid w:val="00E56BB7"/>
    <w:rsid w:val="00E61211"/>
    <w:rsid w:val="00E633F7"/>
    <w:rsid w:val="00E64FFD"/>
    <w:rsid w:val="00E71B2C"/>
    <w:rsid w:val="00E71EF4"/>
    <w:rsid w:val="00E77645"/>
    <w:rsid w:val="00E83D96"/>
    <w:rsid w:val="00E85DD3"/>
    <w:rsid w:val="00E949DE"/>
    <w:rsid w:val="00EA15B0"/>
    <w:rsid w:val="00EA5EA7"/>
    <w:rsid w:val="00EA6697"/>
    <w:rsid w:val="00EB22EC"/>
    <w:rsid w:val="00EB4DE9"/>
    <w:rsid w:val="00EC34D2"/>
    <w:rsid w:val="00EC4A25"/>
    <w:rsid w:val="00ED294C"/>
    <w:rsid w:val="00ED6228"/>
    <w:rsid w:val="00EE013D"/>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10492"/>
    <w:pPr>
      <w:ind w:left="1985" w:hanging="1985"/>
      <w:outlineLvl w:val="9"/>
    </w:pPr>
    <w:rPr>
      <w:sz w:val="20"/>
    </w:rPr>
  </w:style>
  <w:style w:type="paragraph" w:styleId="TOC9">
    <w:name w:val="toc 9"/>
    <w:basedOn w:val="TOC8"/>
    <w:uiPriority w:val="39"/>
    <w:rsid w:val="00B10492"/>
    <w:pPr>
      <w:ind w:left="1418" w:hanging="1418"/>
    </w:pPr>
  </w:style>
  <w:style w:type="paragraph" w:styleId="List">
    <w:name w:val="List"/>
    <w:basedOn w:val="Normal"/>
    <w:rsid w:val="00CA67ED"/>
    <w:pPr>
      <w:ind w:left="283" w:hanging="283"/>
      <w:contextualSpacing/>
    </w:pPr>
  </w:style>
  <w:style w:type="paragraph" w:styleId="TOC1">
    <w:name w:val="toc 1"/>
    <w:uiPriority w:val="39"/>
    <w:rsid w:val="00B104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B10492"/>
    <w:pPr>
      <w:keepLines/>
      <w:tabs>
        <w:tab w:val="center" w:pos="4536"/>
        <w:tab w:val="right" w:pos="9072"/>
      </w:tabs>
    </w:pPr>
  </w:style>
  <w:style w:type="character" w:customStyle="1" w:styleId="ZGSM">
    <w:name w:val="ZGSM"/>
    <w:rsid w:val="00B10492"/>
  </w:style>
  <w:style w:type="paragraph" w:styleId="List2">
    <w:name w:val="List 2"/>
    <w:basedOn w:val="Normal"/>
    <w:rsid w:val="00CA67ED"/>
    <w:pPr>
      <w:ind w:left="566" w:hanging="283"/>
      <w:contextualSpacing/>
    </w:pPr>
  </w:style>
  <w:style w:type="paragraph" w:customStyle="1" w:styleId="ZD">
    <w:name w:val="ZD"/>
    <w:rsid w:val="00B104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10492"/>
    <w:pPr>
      <w:ind w:left="1701" w:hanging="1701"/>
    </w:pPr>
  </w:style>
  <w:style w:type="paragraph" w:styleId="TOC4">
    <w:name w:val="toc 4"/>
    <w:basedOn w:val="TOC3"/>
    <w:uiPriority w:val="39"/>
    <w:rsid w:val="00B10492"/>
    <w:pPr>
      <w:ind w:left="1418" w:hanging="1418"/>
    </w:pPr>
  </w:style>
  <w:style w:type="paragraph" w:styleId="TOC3">
    <w:name w:val="toc 3"/>
    <w:basedOn w:val="TOC2"/>
    <w:uiPriority w:val="39"/>
    <w:rsid w:val="00B10492"/>
    <w:pPr>
      <w:ind w:left="1134" w:hanging="1134"/>
    </w:pPr>
  </w:style>
  <w:style w:type="paragraph" w:styleId="TOC2">
    <w:name w:val="toc 2"/>
    <w:basedOn w:val="TOC1"/>
    <w:uiPriority w:val="39"/>
    <w:rsid w:val="00B10492"/>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B10492"/>
    <w:pPr>
      <w:outlineLvl w:val="9"/>
    </w:pPr>
  </w:style>
  <w:style w:type="paragraph" w:customStyle="1" w:styleId="NF">
    <w:name w:val="NF"/>
    <w:basedOn w:val="NO"/>
    <w:rsid w:val="00B10492"/>
    <w:pPr>
      <w:keepNext/>
      <w:spacing w:after="0"/>
    </w:pPr>
    <w:rPr>
      <w:rFonts w:ascii="Arial" w:hAnsi="Arial"/>
      <w:sz w:val="18"/>
    </w:rPr>
  </w:style>
  <w:style w:type="paragraph" w:customStyle="1" w:styleId="NO">
    <w:name w:val="NO"/>
    <w:basedOn w:val="Normal"/>
    <w:link w:val="NOChar"/>
    <w:rsid w:val="00B10492"/>
    <w:pPr>
      <w:keepLines/>
      <w:ind w:left="1135" w:hanging="851"/>
    </w:pPr>
  </w:style>
  <w:style w:type="paragraph" w:customStyle="1" w:styleId="PL">
    <w:name w:val="PL"/>
    <w:link w:val="PLChar"/>
    <w:rsid w:val="00B104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10492"/>
    <w:pPr>
      <w:jc w:val="right"/>
    </w:pPr>
  </w:style>
  <w:style w:type="paragraph" w:customStyle="1" w:styleId="TAL">
    <w:name w:val="TAL"/>
    <w:basedOn w:val="Normal"/>
    <w:link w:val="TALCar"/>
    <w:rsid w:val="00B10492"/>
    <w:pPr>
      <w:keepNext/>
      <w:keepLines/>
      <w:spacing w:after="0"/>
    </w:pPr>
    <w:rPr>
      <w:rFonts w:ascii="Arial" w:hAnsi="Arial"/>
      <w:sz w:val="18"/>
    </w:rPr>
  </w:style>
  <w:style w:type="paragraph" w:customStyle="1" w:styleId="TAH">
    <w:name w:val="TAH"/>
    <w:basedOn w:val="TAC"/>
    <w:link w:val="TAHCar"/>
    <w:rsid w:val="00B10492"/>
    <w:rPr>
      <w:b/>
    </w:rPr>
  </w:style>
  <w:style w:type="paragraph" w:customStyle="1" w:styleId="TAC">
    <w:name w:val="TAC"/>
    <w:basedOn w:val="TAL"/>
    <w:link w:val="TACChar"/>
    <w:rsid w:val="00B10492"/>
    <w:pPr>
      <w:jc w:val="center"/>
    </w:pPr>
  </w:style>
  <w:style w:type="paragraph" w:customStyle="1" w:styleId="LD">
    <w:name w:val="LD"/>
    <w:rsid w:val="00B10492"/>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B10492"/>
    <w:pPr>
      <w:keepLines/>
      <w:ind w:left="1702" w:hanging="1418"/>
    </w:pPr>
  </w:style>
  <w:style w:type="paragraph" w:customStyle="1" w:styleId="FP">
    <w:name w:val="FP"/>
    <w:basedOn w:val="Normal"/>
    <w:rsid w:val="00B10492"/>
    <w:pPr>
      <w:spacing w:after="0"/>
    </w:pPr>
  </w:style>
  <w:style w:type="paragraph" w:customStyle="1" w:styleId="NW">
    <w:name w:val="NW"/>
    <w:basedOn w:val="NO"/>
    <w:rsid w:val="00B10492"/>
    <w:pPr>
      <w:spacing w:after="0"/>
    </w:pPr>
  </w:style>
  <w:style w:type="paragraph" w:customStyle="1" w:styleId="EW">
    <w:name w:val="EW"/>
    <w:basedOn w:val="EX"/>
    <w:rsid w:val="00B10492"/>
    <w:pPr>
      <w:spacing w:after="0"/>
    </w:pPr>
  </w:style>
  <w:style w:type="paragraph" w:customStyle="1" w:styleId="B1">
    <w:name w:val="B1"/>
    <w:basedOn w:val="List"/>
    <w:link w:val="B1Char"/>
    <w:rsid w:val="00B10492"/>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B10492"/>
    <w:pPr>
      <w:ind w:left="1559" w:hanging="1276"/>
    </w:pPr>
    <w:rPr>
      <w:color w:val="FF0000"/>
    </w:rPr>
  </w:style>
  <w:style w:type="paragraph" w:customStyle="1" w:styleId="TH">
    <w:name w:val="TH"/>
    <w:basedOn w:val="Normal"/>
    <w:link w:val="THChar"/>
    <w:qFormat/>
    <w:rsid w:val="00B10492"/>
    <w:pPr>
      <w:keepNext/>
      <w:keepLines/>
      <w:spacing w:before="60"/>
      <w:jc w:val="center"/>
    </w:pPr>
    <w:rPr>
      <w:rFonts w:ascii="Arial" w:hAnsi="Arial"/>
      <w:b/>
    </w:rPr>
  </w:style>
  <w:style w:type="paragraph" w:customStyle="1" w:styleId="ZA">
    <w:name w:val="ZA"/>
    <w:rsid w:val="00B104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104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104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104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10492"/>
    <w:pPr>
      <w:ind w:left="851" w:hanging="851"/>
    </w:pPr>
  </w:style>
  <w:style w:type="paragraph" w:customStyle="1" w:styleId="ZH">
    <w:name w:val="ZH"/>
    <w:rsid w:val="00B104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10492"/>
    <w:pPr>
      <w:keepNext w:val="0"/>
      <w:spacing w:before="0" w:after="240"/>
    </w:pPr>
  </w:style>
  <w:style w:type="paragraph" w:customStyle="1" w:styleId="ZG">
    <w:name w:val="ZG"/>
    <w:rsid w:val="00B104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10492"/>
    <w:pPr>
      <w:ind w:left="851" w:hanging="284"/>
      <w:contextualSpacing w:val="0"/>
    </w:pPr>
  </w:style>
  <w:style w:type="paragraph" w:customStyle="1" w:styleId="B3">
    <w:name w:val="B3"/>
    <w:basedOn w:val="List3"/>
    <w:link w:val="B3Char2"/>
    <w:rsid w:val="00B10492"/>
    <w:pPr>
      <w:ind w:left="1135" w:hanging="284"/>
      <w:contextualSpacing w:val="0"/>
    </w:pPr>
  </w:style>
  <w:style w:type="paragraph" w:customStyle="1" w:styleId="B4">
    <w:name w:val="B4"/>
    <w:basedOn w:val="List4"/>
    <w:rsid w:val="00B10492"/>
    <w:pPr>
      <w:ind w:left="1418" w:hanging="284"/>
      <w:contextualSpacing w:val="0"/>
    </w:pPr>
  </w:style>
  <w:style w:type="paragraph" w:customStyle="1" w:styleId="B5">
    <w:name w:val="B5"/>
    <w:basedOn w:val="List5"/>
    <w:rsid w:val="00B10492"/>
    <w:pPr>
      <w:ind w:left="1702" w:hanging="284"/>
      <w:contextualSpacing w:val="0"/>
    </w:pPr>
  </w:style>
  <w:style w:type="paragraph" w:customStyle="1" w:styleId="ZTD">
    <w:name w:val="ZTD"/>
    <w:basedOn w:val="ZB"/>
    <w:rsid w:val="00B10492"/>
    <w:pPr>
      <w:framePr w:hRule="auto" w:wrap="notBeside" w:y="852"/>
    </w:pPr>
    <w:rPr>
      <w:i w:val="0"/>
      <w:sz w:val="40"/>
    </w:rPr>
  </w:style>
  <w:style w:type="paragraph" w:customStyle="1" w:styleId="ZV">
    <w:name w:val="ZV"/>
    <w:basedOn w:val="ZU"/>
    <w:rsid w:val="00B10492"/>
    <w:pPr>
      <w:framePr w:wrap="notBeside" w:y="16161"/>
    </w:pPr>
  </w:style>
  <w:style w:type="paragraph" w:styleId="TOC6">
    <w:name w:val="toc 6"/>
    <w:basedOn w:val="TOC5"/>
    <w:next w:val="Normal"/>
    <w:uiPriority w:val="39"/>
    <w:rsid w:val="00B10492"/>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B10492"/>
    <w:pPr>
      <w:ind w:left="2268" w:hanging="2268"/>
    </w:pPr>
  </w:style>
  <w:style w:type="paragraph" w:styleId="TOC8">
    <w:name w:val="toc 8"/>
    <w:basedOn w:val="TOC1"/>
    <w:uiPriority w:val="39"/>
    <w:rsid w:val="00B10492"/>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
    <w:rsid w:val="00C74FD1"/>
    <w:pPr>
      <w:keepLines/>
      <w:overflowPunct/>
      <w:autoSpaceDE/>
      <w:autoSpaceDN/>
      <w:adjustRightInd/>
      <w:spacing w:after="0"/>
      <w:ind w:left="454" w:hanging="454"/>
      <w:textAlignment w:val="auto"/>
    </w:pPr>
    <w:rPr>
      <w:sz w:val="16"/>
      <w:lang w:eastAsia="en-US"/>
    </w:rPr>
  </w:style>
  <w:style w:type="character" w:customStyle="1" w:styleId="FootnoteTextChar">
    <w:name w:val="Footnote Text Char"/>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
    <w:uiPriority w:val="29"/>
    <w:qFormat/>
    <w:rsid w:val="00C74FD1"/>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
    <w:rsid w:val="00C74FD1"/>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
    <w:rsid w:val="00092FB4"/>
    <w:pPr>
      <w:spacing w:after="0"/>
    </w:pPr>
    <w:rPr>
      <w:i/>
      <w:iCs/>
    </w:rPr>
  </w:style>
  <w:style w:type="character" w:customStyle="1" w:styleId="HTMLAddressChar">
    <w:name w:val="HTML Address Char"/>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
    <w:rsid w:val="00092FB4"/>
    <w:pPr>
      <w:spacing w:after="0"/>
    </w:pPr>
    <w:rPr>
      <w:rFonts w:ascii="Consolas" w:hAnsi="Consolas"/>
    </w:rPr>
  </w:style>
  <w:style w:type="character" w:customStyle="1" w:styleId="HTMLPreformattedChar">
    <w:name w:val="HTML Preformatted Char"/>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
    <w:rsid w:val="00092FB4"/>
    <w:pPr>
      <w:spacing w:after="0"/>
    </w:pPr>
  </w:style>
  <w:style w:type="character" w:customStyle="1" w:styleId="NoteHeadingChar">
    <w:name w:val="Note Heading Char"/>
    <w:basedOn w:val="DefaultParagraphFont"/>
    <w:link w:val="NoteHeading"/>
    <w:rsid w:val="00092FB4"/>
    <w:rPr>
      <w:rFonts w:eastAsia="Times New Roman"/>
      <w:lang w:val="en-GB" w:eastAsia="en-GB"/>
    </w:rPr>
  </w:style>
  <w:style w:type="paragraph" w:styleId="PlainText">
    <w:name w:val="Plain Text"/>
    <w:basedOn w:val="Normal"/>
    <w:link w:val="PlainTextChar"/>
    <w:rsid w:val="00092FB4"/>
    <w:pPr>
      <w:spacing w:after="0"/>
    </w:pPr>
    <w:rPr>
      <w:rFonts w:ascii="Consolas" w:hAnsi="Consolas"/>
      <w:sz w:val="21"/>
      <w:szCs w:val="21"/>
    </w:rPr>
  </w:style>
  <w:style w:type="character" w:customStyle="1" w:styleId="PlainTextChar">
    <w:name w:val="Plain Text Char"/>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
    <w:rsid w:val="00092FB4"/>
  </w:style>
  <w:style w:type="character" w:customStyle="1" w:styleId="SalutationChar">
    <w:name w:val="Salutation Char"/>
    <w:basedOn w:val="DefaultParagraphFont"/>
    <w:link w:val="Salutation"/>
    <w:rsid w:val="00092FB4"/>
    <w:rPr>
      <w:rFonts w:eastAsia="Times New Roman"/>
      <w:lang w:val="en-GB" w:eastAsia="en-GB"/>
    </w:rPr>
  </w:style>
  <w:style w:type="paragraph" w:styleId="Signature">
    <w:name w:val="Signature"/>
    <w:basedOn w:val="Normal"/>
    <w:link w:val="SignatureChar"/>
    <w:rsid w:val="00092FB4"/>
    <w:pPr>
      <w:spacing w:after="0"/>
      <w:ind w:left="4252"/>
    </w:pPr>
  </w:style>
  <w:style w:type="character" w:customStyle="1" w:styleId="SignatureChar">
    <w:name w:val="Signature Char"/>
    <w:basedOn w:val="DefaultParagraphFont"/>
    <w:link w:val="Signature"/>
    <w:rsid w:val="00092FB4"/>
    <w:rPr>
      <w:rFonts w:eastAsia="Times New Roman"/>
      <w:lang w:val="en-GB" w:eastAsia="en-GB"/>
    </w:rPr>
  </w:style>
  <w:style w:type="paragraph" w:styleId="Subtitle">
    <w:name w:val="Subtitle"/>
    <w:basedOn w:val="Normal"/>
    <w:next w:val="Normal"/>
    <w:link w:val="SubtitleChar"/>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0">
    <w:name w:val="B1 (文字)"/>
    <w:locked/>
    <w:rsid w:val="006534F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Visio_Drawing13.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1.emf"/><Relationship Id="rId112" Type="http://schemas.openxmlformats.org/officeDocument/2006/relationships/package" Target="embeddings/Microsoft_Word_Document39.docx"/><Relationship Id="rId133" Type="http://schemas.openxmlformats.org/officeDocument/2006/relationships/package" Target="embeddings/Microsoft_Visio_Drawing48.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58.vsdx"/><Relationship Id="rId175" Type="http://schemas.openxmlformats.org/officeDocument/2006/relationships/hyperlink" Target="https://www.3gpp.org/ftp/tsg_sa/WG2_Arch/TSGS2_151E_Electronic_2022-05/Docs/S2-2205052.zip" TargetMode="External"/><Relationship Id="rId170" Type="http://schemas.openxmlformats.org/officeDocument/2006/relationships/image" Target="media/image82.emf"/><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vsd"/><Relationship Id="rId53" Type="http://schemas.openxmlformats.org/officeDocument/2006/relationships/oleObject" Target="embeddings/oleObject4.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4.vsdx"/><Relationship Id="rId102" Type="http://schemas.openxmlformats.org/officeDocument/2006/relationships/oleObject" Target="embeddings/Microsoft_Visio_2003-2010_Drawing1.vsd"/><Relationship Id="rId123" Type="http://schemas.openxmlformats.org/officeDocument/2006/relationships/image" Target="media/image58.emf"/><Relationship Id="rId128" Type="http://schemas.openxmlformats.org/officeDocument/2006/relationships/package" Target="embeddings/Microsoft_Visio_Drawing46.vsdx"/><Relationship Id="rId144" Type="http://schemas.openxmlformats.org/officeDocument/2006/relationships/image" Target="media/image69.emf"/><Relationship Id="rId149"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29.vsdx"/><Relationship Id="rId95" Type="http://schemas.openxmlformats.org/officeDocument/2006/relationships/image" Target="media/image44.emf"/><Relationship Id="rId160" Type="http://schemas.openxmlformats.org/officeDocument/2006/relationships/image" Target="media/image77.emf"/><Relationship Id="rId165" Type="http://schemas.openxmlformats.org/officeDocument/2006/relationships/package" Target="embeddings/Microsoft_Visio_Drawing61.vsdx"/><Relationship Id="rId181" Type="http://schemas.openxmlformats.org/officeDocument/2006/relationships/hyperlink" Target="https://www.3gpp.org/ftp/tsg_sa/WG2_Arch/TSGS2_151E_Electronic_2022-05/Docs/S2-2204679.zip" TargetMode="External"/><Relationship Id="rId186" Type="http://schemas.openxmlformats.org/officeDocument/2006/relationships/fontTable" Target="fontTable.xml"/><Relationship Id="rId22" Type="http://schemas.openxmlformats.org/officeDocument/2006/relationships/image" Target="media/image7.emf"/><Relationship Id="rId27" Type="http://schemas.openxmlformats.org/officeDocument/2006/relationships/package" Target="embeddings/Microsoft_Visio_Drawing4.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9.vsdx"/><Relationship Id="rId113" Type="http://schemas.openxmlformats.org/officeDocument/2006/relationships/image" Target="media/image53.emf"/><Relationship Id="rId118" Type="http://schemas.openxmlformats.org/officeDocument/2006/relationships/package" Target="embeddings/Microsoft_Visio_Drawing42.vsdx"/><Relationship Id="rId134" Type="http://schemas.openxmlformats.org/officeDocument/2006/relationships/image" Target="media/image64.emf"/><Relationship Id="rId139" Type="http://schemas.openxmlformats.org/officeDocument/2006/relationships/package" Target="embeddings/Microsoft_Visio_Drawing49.vsdx"/><Relationship Id="rId80" Type="http://schemas.openxmlformats.org/officeDocument/2006/relationships/image" Target="media/image36.emf"/><Relationship Id="rId85" Type="http://schemas.openxmlformats.org/officeDocument/2006/relationships/package" Target="embeddings/Microsoft_Visio_Drawing27.vsdx"/><Relationship Id="rId150" Type="http://schemas.openxmlformats.org/officeDocument/2006/relationships/image" Target="media/image72.emf"/><Relationship Id="rId155" Type="http://schemas.openxmlformats.org/officeDocument/2006/relationships/package" Target="embeddings/Microsoft_Visio_Drawing57.vsdx"/><Relationship Id="rId171" Type="http://schemas.openxmlformats.org/officeDocument/2006/relationships/oleObject" Target="embeddings/oleObject14.bin"/><Relationship Id="rId176" Type="http://schemas.openxmlformats.org/officeDocument/2006/relationships/hyperlink" Target="https://www.3gpp.org/ftp/tsg_sa/WG2_Arch/TSGS2_151E_Electronic_2022-05/Docs/S2-2204478.zip" TargetMode="Externa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package" Target="embeddings/Microsoft_Visio_Drawing7.vsdx"/><Relationship Id="rId38" Type="http://schemas.openxmlformats.org/officeDocument/2006/relationships/image" Target="media/image15.emf"/><Relationship Id="rId59" Type="http://schemas.openxmlformats.org/officeDocument/2006/relationships/oleObject" Target="embeddings/oleObject7.bin"/><Relationship Id="rId103" Type="http://schemas.openxmlformats.org/officeDocument/2006/relationships/image" Target="media/image48.emf"/><Relationship Id="rId108" Type="http://schemas.openxmlformats.org/officeDocument/2006/relationships/package" Target="embeddings/Microsoft_Visio_Drawing37.vsdx"/><Relationship Id="rId124" Type="http://schemas.openxmlformats.org/officeDocument/2006/relationships/package" Target="embeddings/Microsoft_Visio_Drawing44.vsdx"/><Relationship Id="rId129" Type="http://schemas.openxmlformats.org/officeDocument/2006/relationships/image" Target="media/image61.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package" Target="embeddings/Microsoft_Visio_Drawing32.vsdx"/><Relationship Id="rId140" Type="http://schemas.openxmlformats.org/officeDocument/2006/relationships/image" Target="media/image67.emf"/><Relationship Id="rId145" Type="http://schemas.openxmlformats.org/officeDocument/2006/relationships/package" Target="embeddings/Microsoft_Visio_Drawing52.vsdx"/><Relationship Id="rId161" Type="http://schemas.openxmlformats.org/officeDocument/2006/relationships/package" Target="embeddings/Microsoft_Visio_Drawing59.vsdx"/><Relationship Id="rId166" Type="http://schemas.openxmlformats.org/officeDocument/2006/relationships/image" Target="media/image80.emf"/><Relationship Id="rId182" Type="http://schemas.openxmlformats.org/officeDocument/2006/relationships/hyperlink" Target="https://www.3gpp.org/ftp/tsg_sa/WG2_Arch/TSGS2_151E_Electronic_2022-05/Docs/S2-2205067.zip" TargetMode="External"/><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docx"/><Relationship Id="rId28" Type="http://schemas.openxmlformats.org/officeDocument/2006/relationships/image" Target="media/image10.emf"/><Relationship Id="rId49" Type="http://schemas.openxmlformats.org/officeDocument/2006/relationships/package" Target="embeddings/Microsoft_Visio_Drawing14.vsdx"/><Relationship Id="rId114" Type="http://schemas.openxmlformats.org/officeDocument/2006/relationships/package" Target="embeddings/Microsoft_Word_Document40.docx"/><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7.vsdx"/><Relationship Id="rId81" Type="http://schemas.openxmlformats.org/officeDocument/2006/relationships/package" Target="embeddings/Microsoft_Visio_Drawing25.vsdx"/><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oleObject" Target="embeddings/oleObject9.bin"/><Relationship Id="rId151" Type="http://schemas.openxmlformats.org/officeDocument/2006/relationships/package" Target="embeddings/Microsoft_Visio_Drawing55.vsdx"/><Relationship Id="rId156" Type="http://schemas.openxmlformats.org/officeDocument/2006/relationships/image" Target="media/image75.emf"/><Relationship Id="rId177" Type="http://schemas.openxmlformats.org/officeDocument/2006/relationships/hyperlink" Target="https://www.3gpp.org/ftp/tsg_sa/WG2_Arch/TSGS2_151E_Electronic_2022-05/Docs/S2-2205059.zip" TargetMode="External"/><Relationship Id="rId172" Type="http://schemas.openxmlformats.org/officeDocument/2006/relationships/image" Target="media/image83.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package" Target="embeddings/Microsoft_Visio_Drawing9.vsdx"/><Relationship Id="rId109" Type="http://schemas.openxmlformats.org/officeDocument/2006/relationships/image" Target="media/image51.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5.bin"/><Relationship Id="rId76" Type="http://schemas.openxmlformats.org/officeDocument/2006/relationships/image" Target="media/image34.emf"/><Relationship Id="rId97" Type="http://schemas.openxmlformats.org/officeDocument/2006/relationships/image" Target="media/image45.emf"/><Relationship Id="rId104" Type="http://schemas.openxmlformats.org/officeDocument/2006/relationships/package" Target="embeddings/Microsoft_Visio_Drawing35.vsdx"/><Relationship Id="rId120" Type="http://schemas.openxmlformats.org/officeDocument/2006/relationships/oleObject" Target="embeddings/oleObject8.bin"/><Relationship Id="rId125" Type="http://schemas.openxmlformats.org/officeDocument/2006/relationships/image" Target="media/image59.emf"/><Relationship Id="rId141" Type="http://schemas.openxmlformats.org/officeDocument/2006/relationships/package" Target="embeddings/Microsoft_Visio_Drawing50.vsdx"/><Relationship Id="rId146" Type="http://schemas.openxmlformats.org/officeDocument/2006/relationships/image" Target="media/image70.emf"/><Relationship Id="rId167"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package" Target="embeddings/Microsoft_Visio_Drawing30.vsdx"/><Relationship Id="rId162" Type="http://schemas.openxmlformats.org/officeDocument/2006/relationships/image" Target="media/image78.emf"/><Relationship Id="rId183" Type="http://schemas.openxmlformats.org/officeDocument/2006/relationships/hyperlink" Target="https://www.3gpp.org/ftp/tsg_sa/WG2_Arch/TSGS2_151E_Electronic_2022-05/Docs/S2-2204672.zip" TargetMode="External"/><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2.vsdx"/><Relationship Id="rId66" Type="http://schemas.openxmlformats.org/officeDocument/2006/relationships/image" Target="media/image29.emf"/><Relationship Id="rId87" Type="http://schemas.openxmlformats.org/officeDocument/2006/relationships/package" Target="embeddings/Microsoft_Word_Document28.docx"/><Relationship Id="rId110" Type="http://schemas.openxmlformats.org/officeDocument/2006/relationships/package" Target="embeddings/Microsoft_Visio_Drawing38.vsdx"/><Relationship Id="rId115" Type="http://schemas.openxmlformats.org/officeDocument/2006/relationships/image" Target="media/image54.emf"/><Relationship Id="rId131" Type="http://schemas.openxmlformats.org/officeDocument/2006/relationships/package" Target="embeddings/Microsoft_Visio_Drawing47.vsdx"/><Relationship Id="rId136" Type="http://schemas.openxmlformats.org/officeDocument/2006/relationships/image" Target="media/image65.emf"/><Relationship Id="rId157" Type="http://schemas.openxmlformats.org/officeDocument/2006/relationships/oleObject" Target="embeddings/oleObject11.bin"/><Relationship Id="rId178" Type="http://schemas.openxmlformats.org/officeDocument/2006/relationships/hyperlink" Target="https://www.3gpp.org/ftp/tsg_sa/WG2_Arch/TSGS2_151E_Electronic_2022-05/Docs/S2-2205063.zip" TargetMode="External"/><Relationship Id="rId61" Type="http://schemas.openxmlformats.org/officeDocument/2006/relationships/package" Target="embeddings/Microsoft_Visio_Drawing15.vsdx"/><Relationship Id="rId82" Type="http://schemas.openxmlformats.org/officeDocument/2006/relationships/image" Target="media/image37.emf"/><Relationship Id="rId152" Type="http://schemas.openxmlformats.org/officeDocument/2006/relationships/image" Target="media/image73.emf"/><Relationship Id="rId173" Type="http://schemas.openxmlformats.org/officeDocument/2006/relationships/oleObject" Target="embeddings/oleObject15.bin"/><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package" Target="embeddings/Microsoft_Visio_Drawing8.vsdx"/><Relationship Id="rId56" Type="http://schemas.openxmlformats.org/officeDocument/2006/relationships/image" Target="media/image24.emf"/><Relationship Id="rId77" Type="http://schemas.openxmlformats.org/officeDocument/2006/relationships/package" Target="embeddings/Microsoft_Visio_Drawing23.vsdx"/><Relationship Id="rId100" Type="http://schemas.openxmlformats.org/officeDocument/2006/relationships/package" Target="embeddings/Microsoft_Visio_Drawing34.vsdx"/><Relationship Id="rId105" Type="http://schemas.openxmlformats.org/officeDocument/2006/relationships/image" Target="media/image49.emf"/><Relationship Id="rId126" Type="http://schemas.openxmlformats.org/officeDocument/2006/relationships/package" Target="embeddings/Microsoft_Visio_Drawing45.vsdx"/><Relationship Id="rId147" Type="http://schemas.openxmlformats.org/officeDocument/2006/relationships/package" Target="embeddings/Microsoft_Visio_Drawing53.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package" Target="embeddings/Microsoft_Visio_Drawing33.vsdx"/><Relationship Id="rId121" Type="http://schemas.openxmlformats.org/officeDocument/2006/relationships/image" Target="media/image57.emf"/><Relationship Id="rId142" Type="http://schemas.openxmlformats.org/officeDocument/2006/relationships/image" Target="media/image68.emf"/><Relationship Id="rId163" Type="http://schemas.openxmlformats.org/officeDocument/2006/relationships/package" Target="embeddings/Microsoft_Visio_Drawing60.vsdx"/><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19.emf"/><Relationship Id="rId67" Type="http://schemas.openxmlformats.org/officeDocument/2006/relationships/package" Target="embeddings/Microsoft_Visio_Drawing18.vsdx"/><Relationship Id="rId116" Type="http://schemas.openxmlformats.org/officeDocument/2006/relationships/package" Target="embeddings/Microsoft_Word_Document41.docx"/><Relationship Id="rId137" Type="http://schemas.openxmlformats.org/officeDocument/2006/relationships/oleObject" Target="embeddings/oleObject10.bin"/><Relationship Id="rId158" Type="http://schemas.openxmlformats.org/officeDocument/2006/relationships/image" Target="media/image76.emf"/><Relationship Id="rId20" Type="http://schemas.openxmlformats.org/officeDocument/2006/relationships/package" Target="embeddings/Microsoft_Visio_Drawing2.vsdx"/><Relationship Id="rId41" Type="http://schemas.openxmlformats.org/officeDocument/2006/relationships/package" Target="embeddings/Microsoft_Visio_Drawing10.vsdx"/><Relationship Id="rId62" Type="http://schemas.openxmlformats.org/officeDocument/2006/relationships/image" Target="media/image27.emf"/><Relationship Id="rId83" Type="http://schemas.openxmlformats.org/officeDocument/2006/relationships/package" Target="embeddings/Microsoft_Visio_Drawing26.vsdx"/><Relationship Id="rId88" Type="http://schemas.openxmlformats.org/officeDocument/2006/relationships/image" Target="media/image40.emf"/><Relationship Id="rId111" Type="http://schemas.openxmlformats.org/officeDocument/2006/relationships/image" Target="media/image52.emf"/><Relationship Id="rId132" Type="http://schemas.openxmlformats.org/officeDocument/2006/relationships/image" Target="media/image63.emf"/><Relationship Id="rId153" Type="http://schemas.openxmlformats.org/officeDocument/2006/relationships/package" Target="embeddings/Microsoft_Visio_Drawing56.vsdx"/><Relationship Id="rId174" Type="http://schemas.openxmlformats.org/officeDocument/2006/relationships/hyperlink" Target="https://www.3gpp.org/ftp/tsg_sa/WG2_Arch/TSGS2_151E_Electronic_2022-05/Docs/S2-2205050.zip" TargetMode="External"/><Relationship Id="rId179" Type="http://schemas.openxmlformats.org/officeDocument/2006/relationships/hyperlink" Target="https://www.3gpp.org/ftp/tsg_sa/WG2_Arch/TSGS2_151E_Electronic_2022-05/Docs/S2-2205064.zip" TargetMode="Externa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oleObject" Target="embeddings/oleObject6.bin"/><Relationship Id="rId106" Type="http://schemas.openxmlformats.org/officeDocument/2006/relationships/package" Target="embeddings/Microsoft_Visio_Drawing3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2.emf"/><Relationship Id="rId73" Type="http://schemas.openxmlformats.org/officeDocument/2006/relationships/package" Target="embeddings/Microsoft_Visio_Drawing21.vsdx"/><Relationship Id="rId78" Type="http://schemas.openxmlformats.org/officeDocument/2006/relationships/image" Target="media/image35.emf"/><Relationship Id="rId94" Type="http://schemas.openxmlformats.org/officeDocument/2006/relationships/package" Target="embeddings/Microsoft_Visio_Drawing3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3.vsdx"/><Relationship Id="rId143" Type="http://schemas.openxmlformats.org/officeDocument/2006/relationships/package" Target="embeddings/Microsoft_Visio_Drawing51.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13.bin"/><Relationship Id="rId18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www.3gpp.org/ftp/tsg_sa/WG2_Arch/TSGS2_151E_Electronic_2022-05/Docs/S2-220467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C80516-AE51-4BCD-9FD6-22AC8D5476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169</Pages>
  <Words>70083</Words>
  <Characters>360933</Characters>
  <Application>Microsoft Office Word</Application>
  <DocSecurity>0</DocSecurity>
  <Lines>7519</Lines>
  <Paragraphs>4443</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426573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23.228_CR1257R6_(Rel-18)_TEI18, V8</cp:lastModifiedBy>
  <cp:revision>3</cp:revision>
  <cp:lastPrinted>2019-02-25T14:05:00Z</cp:lastPrinted>
  <dcterms:created xsi:type="dcterms:W3CDTF">2022-10-25T06:02:00Z</dcterms:created>
  <dcterms:modified xsi:type="dcterms:W3CDTF">2022-11-29T16:49:00Z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